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3020" w14:paraId="7ab3020" w:rsidRDefault="00C340C1" w:rsidP="007605DB" w:rsidR="00284F66" w:rsidRPr="007605DB">
      <w:pPr>
        <w:ind w:firstLine="708" w:left="6372"/>
        <w:jc w:val="right"/>
        <w15:collapsed w:val="false"/>
      </w:pPr>
      <w:bookmarkStart w:name="_GoBack" w:id="0"/>
      <w:bookmarkEnd w:id="0"/>
      <w:r w:rsidRPr="007605DB">
        <w:t>5</w:t>
      </w:r>
      <w:r w:rsidR="00A455A6" w:rsidRPr="007605DB">
        <w:t xml:space="preserve"> St-</w:t>
      </w:r>
      <w:r w:rsidR="00837DE2">
        <w:t>219</w:t>
      </w:r>
      <w:r w:rsidR="00EE6511" w:rsidRPr="00EE6511">
        <w:t>/14</w:t>
      </w:r>
      <w:r w:rsidR="00F21188">
        <w:t>-</w:t>
      </w:r>
      <w:r w:rsidR="00BD25BA">
        <w:t>67</w:t>
      </w:r>
    </w:p>
    <w:p w:rsidRDefault="00C340C1" w:rsidP="00284F66" w:rsidR="00C340C1" w:rsidRPr="007605DB">
      <w:pPr>
        <w:ind w:firstLine="708" w:left="6372"/>
      </w:pPr>
    </w:p>
    <w:p w:rsidRDefault="00C340C1" w:rsidR="00C340C1" w:rsidRPr="007605DB">
      <w:r w:rsidRPr="007605DB">
        <w:t>REPUBLIKA HRVATSKA</w:t>
      </w:r>
    </w:p>
    <w:p w:rsidRDefault="00C340C1" w:rsidR="00C340C1" w:rsidRPr="007605DB">
      <w:r w:rsidRPr="007605DB">
        <w:t>TRGOVAČKI SUD U ZAGREBU</w:t>
      </w:r>
    </w:p>
    <w:p w:rsidRDefault="00C340C1" w:rsidR="00C340C1" w:rsidRPr="007605DB">
      <w:r w:rsidRPr="007605DB">
        <w:t>Amruševa 2/II</w:t>
      </w:r>
    </w:p>
    <w:p w:rsidRDefault="00C340C1" w:rsidR="00C340C1" w:rsidRPr="007605DB">
      <w:r w:rsidRPr="007605DB">
        <w:t>10 000 ZAGREB</w:t>
      </w:r>
    </w:p>
    <w:p w:rsidRDefault="00957DFE" w:rsidP="00957DFE" w:rsidR="00957DFE" w:rsidRPr="007605DB">
      <w:pPr>
        <w:rPr>
          <w:b/>
        </w:rPr>
      </w:pPr>
    </w:p>
    <w:p w:rsidRDefault="00F21188" w:rsidP="009B42FF" w:rsidR="00F21188">
      <w:pPr>
        <w:jc w:val="center"/>
      </w:pPr>
      <w:r>
        <w:t>R E P U B L I K A  H R V A T S K A</w:t>
      </w:r>
    </w:p>
    <w:p w:rsidRDefault="00957DFE" w:rsidP="00957DFE" w:rsidR="00957DFE" w:rsidRPr="007605DB">
      <w:r w:rsidRPr="007605DB">
        <w:tab/>
      </w:r>
      <w:r w:rsidRPr="007605DB">
        <w:tab/>
      </w:r>
    </w:p>
    <w:p w:rsidRDefault="00F21188" w:rsidP="00061B9F" w:rsidR="00284F66" w:rsidRPr="00F21188">
      <w:pPr>
        <w:jc w:val="center"/>
      </w:pPr>
      <w:r>
        <w:t>Z</w:t>
      </w:r>
      <w:r w:rsidR="00061B9F" w:rsidRPr="00F21188">
        <w:t xml:space="preserve"> A K L J U Č A K</w:t>
      </w:r>
    </w:p>
    <w:p w:rsidRDefault="00740CB5" w:rsidP="00A455A6" w:rsidR="00284F66" w:rsidRPr="007605DB">
      <w:pPr>
        <w:jc w:val="both"/>
      </w:pPr>
      <w:r w:rsidRPr="007605DB">
        <w:t xml:space="preserve"> </w:t>
      </w:r>
    </w:p>
    <w:p w:rsidRDefault="00284F66" w:rsidP="00A455A6" w:rsidR="00061B9F" w:rsidRPr="007605DB">
      <w:pPr>
        <w:jc w:val="both"/>
      </w:pPr>
      <w:r w:rsidRPr="007605DB">
        <w:tab/>
        <w:t xml:space="preserve">Trgovački sud u </w:t>
      </w:r>
      <w:r w:rsidR="00957DFE" w:rsidRPr="007605DB">
        <w:t xml:space="preserve">Zagrebu, </w:t>
      </w:r>
      <w:r w:rsidRPr="007605DB">
        <w:t xml:space="preserve">po stečajnom sucu </w:t>
      </w:r>
      <w:r w:rsidR="00C340C1" w:rsidRPr="007605DB">
        <w:t>d</w:t>
      </w:r>
      <w:r w:rsidR="00C64A90" w:rsidRPr="007605DB">
        <w:t>r. sc. Jeleni Čuveljak</w:t>
      </w:r>
      <w:r w:rsidRPr="007605DB">
        <w:t xml:space="preserve">, u stečajnom postupku nad </w:t>
      </w:r>
      <w:r w:rsidR="00974547">
        <w:t>SANDAL SAN d.o.o. u stečaju, Zagreb, Nehajska 4, MBS: 080549776, OIB: 08653688205</w:t>
      </w:r>
      <w:r w:rsidR="00601B43">
        <w:t>,</w:t>
      </w:r>
      <w:r w:rsidR="00061B9F" w:rsidRPr="007605DB">
        <w:t xml:space="preserve"> dana </w:t>
      </w:r>
      <w:r w:rsidR="00601B43">
        <w:t>2</w:t>
      </w:r>
      <w:r w:rsidR="00F21188">
        <w:t>1</w:t>
      </w:r>
      <w:r w:rsidR="00C340C1" w:rsidRPr="007605DB">
        <w:t>.</w:t>
      </w:r>
      <w:r w:rsidR="000A2FD9" w:rsidRPr="007605DB">
        <w:t xml:space="preserve"> </w:t>
      </w:r>
      <w:r w:rsidR="00974547">
        <w:t>rujna</w:t>
      </w:r>
      <w:r w:rsidR="000A2FD9" w:rsidRPr="007605DB">
        <w:t xml:space="preserve"> </w:t>
      </w:r>
      <w:r w:rsidR="00C340C1" w:rsidRPr="007605DB">
        <w:t>201</w:t>
      </w:r>
      <w:r w:rsidR="007605DB" w:rsidRPr="007605DB">
        <w:t>5</w:t>
      </w:r>
      <w:r w:rsidR="00F21188">
        <w:t xml:space="preserve">. </w:t>
      </w:r>
    </w:p>
    <w:p w:rsidRDefault="00061B9F" w:rsidP="00A455A6" w:rsidR="00061B9F" w:rsidRPr="007605DB">
      <w:pPr>
        <w:jc w:val="both"/>
      </w:pPr>
    </w:p>
    <w:p w:rsidRDefault="00061B9F" w:rsidP="00061B9F" w:rsidR="00284F66" w:rsidRPr="00F21188">
      <w:pPr>
        <w:jc w:val="center"/>
      </w:pPr>
      <w:r w:rsidRPr="00F21188">
        <w:t>z a k l j u č i o        j e</w:t>
      </w:r>
    </w:p>
    <w:p w:rsidRDefault="00284F66" w:rsidP="00A455A6" w:rsidR="00284F66" w:rsidRPr="007605DB">
      <w:pPr>
        <w:jc w:val="both"/>
        <w:rPr>
          <w:b/>
        </w:rPr>
      </w:pPr>
    </w:p>
    <w:p w:rsidRDefault="00284F66" w:rsidP="00A455A6" w:rsidR="00284F66" w:rsidRPr="007605DB">
      <w:pPr>
        <w:jc w:val="both"/>
      </w:pPr>
    </w:p>
    <w:p w:rsidRDefault="00284F66" w:rsidP="00A455A6" w:rsidR="00D82630" w:rsidRPr="007605DB">
      <w:pPr>
        <w:jc w:val="both"/>
      </w:pPr>
      <w:r w:rsidRPr="007605DB">
        <w:tab/>
      </w:r>
      <w:r w:rsidR="0020014E" w:rsidRPr="007605DB">
        <w:t>S</w:t>
      </w:r>
      <w:r w:rsidRPr="007605DB">
        <w:t>ukladno čl. 153. i 174. Stečajnog zakon</w:t>
      </w:r>
      <w:r w:rsidR="00A70E8E" w:rsidRPr="007605DB">
        <w:t xml:space="preserve">a u sudskoj pisarnici sa danom </w:t>
      </w:r>
      <w:r w:rsidR="00974547">
        <w:t>21</w:t>
      </w:r>
      <w:r w:rsidR="000A2FD9" w:rsidRPr="007605DB">
        <w:t>.</w:t>
      </w:r>
      <w:r w:rsidR="00F21188">
        <w:t xml:space="preserve"> rujna </w:t>
      </w:r>
      <w:r w:rsidR="00C340C1" w:rsidRPr="007605DB">
        <w:t>201</w:t>
      </w:r>
      <w:r w:rsidR="00837DE2">
        <w:t>5</w:t>
      </w:r>
      <w:r w:rsidR="00572BB5" w:rsidRPr="007605DB">
        <w:t xml:space="preserve">. godine </w:t>
      </w:r>
      <w:r w:rsidR="0020014E" w:rsidRPr="007605DB">
        <w:t xml:space="preserve">izlaže se </w:t>
      </w:r>
      <w:r w:rsidRPr="007605DB">
        <w:t xml:space="preserve">tablica o prijavljenim tražbinama zajedno sa prijavama </w:t>
      </w:r>
      <w:r w:rsidR="0020014E" w:rsidRPr="007605DB">
        <w:t xml:space="preserve">i izvješćem stečajnog upravitelja </w:t>
      </w:r>
      <w:r w:rsidR="00974547">
        <w:t xml:space="preserve">te diobeni popis </w:t>
      </w:r>
      <w:r w:rsidR="0020014E" w:rsidRPr="007605DB">
        <w:t>na uvid svim sudionicima</w:t>
      </w:r>
      <w:r w:rsidRPr="007605DB">
        <w:t xml:space="preserve"> </w:t>
      </w:r>
      <w:r w:rsidR="00AE1537" w:rsidRPr="007605DB">
        <w:rPr>
          <w:u w:val="single"/>
        </w:rPr>
        <w:t>do</w:t>
      </w:r>
      <w:r w:rsidRPr="007605DB">
        <w:rPr>
          <w:u w:val="single"/>
        </w:rPr>
        <w:t xml:space="preserve"> održavanja</w:t>
      </w:r>
      <w:r w:rsidRPr="007605DB">
        <w:t xml:space="preserve"> </w:t>
      </w:r>
      <w:r w:rsidR="00974547">
        <w:t xml:space="preserve">posebnog </w:t>
      </w:r>
      <w:r w:rsidRPr="007605DB">
        <w:t xml:space="preserve">ispitnog </w:t>
      </w:r>
      <w:r w:rsidR="00974547">
        <w:t xml:space="preserve">ročišta </w:t>
      </w:r>
      <w:r w:rsidRPr="007605DB">
        <w:t xml:space="preserve">i </w:t>
      </w:r>
      <w:r w:rsidR="00974547">
        <w:t>skupštine vjerovnika</w:t>
      </w:r>
      <w:r w:rsidR="00572BB5" w:rsidRPr="007605DB">
        <w:t xml:space="preserve"> koje će se održati</w:t>
      </w:r>
      <w:r w:rsidR="0020014E" w:rsidRPr="007605DB">
        <w:t xml:space="preserve"> </w:t>
      </w:r>
      <w:r w:rsidR="00837DE2">
        <w:t>2</w:t>
      </w:r>
      <w:r w:rsidR="00974547">
        <w:t>9</w:t>
      </w:r>
      <w:r w:rsidR="00C340C1" w:rsidRPr="007605DB">
        <w:t xml:space="preserve">. </w:t>
      </w:r>
      <w:r w:rsidR="00974547">
        <w:t>rujna</w:t>
      </w:r>
      <w:r w:rsidR="00C340C1" w:rsidRPr="007605DB">
        <w:t xml:space="preserve"> 201</w:t>
      </w:r>
      <w:r w:rsidR="007605DB" w:rsidRPr="007605DB">
        <w:t>5</w:t>
      </w:r>
      <w:r w:rsidR="00C340C1" w:rsidRPr="007605DB">
        <w:t>. godine.</w:t>
      </w:r>
    </w:p>
    <w:p w:rsidRDefault="0020014E" w:rsidP="00A455A6" w:rsidR="0020014E" w:rsidRPr="007605DB">
      <w:pPr>
        <w:jc w:val="both"/>
      </w:pPr>
    </w:p>
    <w:p w:rsidRDefault="00740CB5" w:rsidP="00284F66" w:rsidR="00284F66" w:rsidRPr="007605DB">
      <w:pPr>
        <w:jc w:val="center"/>
      </w:pPr>
      <w:r w:rsidRPr="007605DB">
        <w:t xml:space="preserve">U </w:t>
      </w:r>
      <w:r w:rsidR="00C340C1" w:rsidRPr="007605DB">
        <w:t>Zagrebu</w:t>
      </w:r>
      <w:r w:rsidRPr="007605DB">
        <w:t>,</w:t>
      </w:r>
      <w:r w:rsidR="00581236" w:rsidRPr="007605DB">
        <w:t xml:space="preserve"> </w:t>
      </w:r>
      <w:r w:rsidR="00601B43">
        <w:t>2</w:t>
      </w:r>
      <w:r w:rsidR="00F21188">
        <w:t>1</w:t>
      </w:r>
      <w:r w:rsidR="000A2FD9" w:rsidRPr="007605DB">
        <w:t xml:space="preserve">. </w:t>
      </w:r>
      <w:r w:rsidR="00974547">
        <w:t>rujna</w:t>
      </w:r>
      <w:r w:rsidR="000A2FD9" w:rsidRPr="007605DB">
        <w:t xml:space="preserve"> </w:t>
      </w:r>
      <w:r w:rsidR="00C340C1" w:rsidRPr="007605DB">
        <w:t>201</w:t>
      </w:r>
      <w:r w:rsidR="007605DB" w:rsidRPr="007605DB">
        <w:t>5</w:t>
      </w:r>
      <w:r w:rsidR="00F21188">
        <w:t xml:space="preserve">. </w:t>
      </w:r>
    </w:p>
    <w:p w:rsidRDefault="00284F66" w:rsidP="00284F66" w:rsidR="00284F66" w:rsidRPr="007605DB"/>
    <w:p w:rsidRDefault="00A455A6" w:rsidP="00F21188" w:rsidR="00D82630" w:rsidRPr="007605DB">
      <w:pPr>
        <w:jc w:val="right"/>
      </w:pP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="00284F66" w:rsidRPr="007605DB">
        <w:t xml:space="preserve">       STEČAJNI SUDAC:</w:t>
      </w:r>
    </w:p>
    <w:p w:rsidRDefault="00C64A90" w:rsidP="00F21188" w:rsidR="00C64A90">
      <w:pPr>
        <w:jc w:val="right"/>
      </w:pP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="00865E71" w:rsidRPr="007605DB">
        <w:t xml:space="preserve">    </w:t>
      </w:r>
      <w:r w:rsidRPr="007605DB">
        <w:tab/>
      </w:r>
      <w:r w:rsidRPr="007605DB">
        <w:tab/>
      </w:r>
      <w:r w:rsidR="00865E71" w:rsidRPr="007605DB">
        <w:t xml:space="preserve">     </w:t>
      </w:r>
      <w:r w:rsidR="00C340C1" w:rsidRPr="007605DB">
        <w:t>d</w:t>
      </w:r>
      <w:r w:rsidRPr="007605DB">
        <w:t>r.sc. Jelena Čuveljak</w:t>
      </w:r>
      <w:r w:rsidR="003C0BA9">
        <w:t>,v.r.</w:t>
      </w:r>
    </w:p>
    <w:p w:rsidRDefault="003C0BA9" w:rsidP="0083108A" w:rsidR="003C0BA9" w:rsidRPr="003528B2">
      <w:r w:rsidRPr="003528B2">
        <w:t>Za točnost otpravka-ovlašteni službenik:</w:t>
      </w:r>
    </w:p>
    <w:p w:rsidRDefault="003C0BA9" w:rsidP="003528B2" w:rsidR="003C0BA9" w:rsidRPr="003528B2">
      <w:r w:rsidRPr="003528B2">
        <w:t>Karmela Dolenc</w:t>
      </w:r>
    </w:p>
    <w:p w:rsidRDefault="003C0BA9" w:rsidP="00F21188" w:rsidR="003C0BA9">
      <w:pPr>
        <w:jc w:val="right"/>
      </w:pPr>
    </w:p>
    <w:p w:rsidRDefault="00F21188" w:rsidP="00F21188" w:rsidR="00F21188">
      <w:pPr>
        <w:jc w:val="right"/>
      </w:pPr>
    </w:p>
    <w:p w:rsidRDefault="00F21188" w:rsidP="00F21188" w:rsidR="00F21188" w:rsidRPr="007605DB">
      <w:pPr>
        <w:jc w:val="right"/>
      </w:pPr>
    </w:p>
    <w:p w:rsidRDefault="008D74ED" w:rsidP="00F21188" w:rsidR="00691D50" w:rsidRPr="007605DB">
      <w:pPr>
        <w:jc w:val="right"/>
      </w:pP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  <w:t xml:space="preserve">       </w:t>
      </w:r>
    </w:p>
    <w:p w:rsidRDefault="00284F66" w:rsidP="00284F66" w:rsidR="00284F66" w:rsidRPr="007605DB">
      <w:r w:rsidRPr="007605DB">
        <w:t>DN-a:</w:t>
      </w:r>
    </w:p>
    <w:p w:rsidRDefault="00284F66" w:rsidP="00284F66" w:rsidR="00284F66" w:rsidRPr="007605DB">
      <w:r w:rsidRPr="007605DB">
        <w:t>1.Sudska pisarnica, ovdje</w:t>
      </w:r>
    </w:p>
    <w:p w:rsidRDefault="00FC73A5" w:rsidP="00284F66" w:rsidR="00FC73A5" w:rsidRPr="007605DB">
      <w:r w:rsidRPr="007605DB">
        <w:t xml:space="preserve">2. Oglasna ploča, od </w:t>
      </w:r>
      <w:r w:rsidR="00F21188">
        <w:t>21.9.-29.9.2015.</w:t>
      </w:r>
    </w:p>
    <w:p w:rsidRDefault="0020014E" w:rsidP="00C64A90" w:rsidR="0020014E" w:rsidRPr="007605DB"/>
    <w:p w:rsidRDefault="004B7A3D" w:rsidR="004B7A3D" w:rsidRPr="007605DB"/>
    <w:sectPr w:rsidR="004B7A3D" w:rsidRPr="007605D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1188" w:rsidP="00F21188" w:rsidR="00F21188">
      <w:r>
        <w:separator/>
      </w:r>
    </w:p>
  </w:endnote>
  <w:endnote w:id="0" w:type="continuationSeparator">
    <w:p w:rsidRDefault="00F21188" w:rsidP="00F21188" w:rsidR="00F21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1188" w:rsidP="00F21188" w:rsidR="00F21188">
      <w:r>
        <w:separator/>
      </w:r>
    </w:p>
  </w:footnote>
  <w:footnote w:id="0" w:type="continuationSeparator">
    <w:p w:rsidRDefault="00F21188" w:rsidP="00F21188" w:rsidR="00F211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1188" w:rsidR="00F21188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61B9F"/>
    <w:rsid w:val="000A2FD9"/>
    <w:rsid w:val="000B5935"/>
    <w:rsid w:val="0020014E"/>
    <w:rsid w:val="00284F66"/>
    <w:rsid w:val="00383F00"/>
    <w:rsid w:val="003C0BA9"/>
    <w:rsid w:val="00446509"/>
    <w:rsid w:val="004B7A3D"/>
    <w:rsid w:val="00543E1D"/>
    <w:rsid w:val="00560850"/>
    <w:rsid w:val="00572BB5"/>
    <w:rsid w:val="00581236"/>
    <w:rsid w:val="00601B43"/>
    <w:rsid w:val="006368C4"/>
    <w:rsid w:val="00675368"/>
    <w:rsid w:val="00691D50"/>
    <w:rsid w:val="006E0A4B"/>
    <w:rsid w:val="0073750E"/>
    <w:rsid w:val="00740CB5"/>
    <w:rsid w:val="007605DB"/>
    <w:rsid w:val="00837DE2"/>
    <w:rsid w:val="008556AA"/>
    <w:rsid w:val="00865E71"/>
    <w:rsid w:val="008D74ED"/>
    <w:rsid w:val="00947CD6"/>
    <w:rsid w:val="00957DFE"/>
    <w:rsid w:val="00974547"/>
    <w:rsid w:val="00A455A6"/>
    <w:rsid w:val="00A70E8E"/>
    <w:rsid w:val="00A85681"/>
    <w:rsid w:val="00AA521B"/>
    <w:rsid w:val="00AE1537"/>
    <w:rsid w:val="00B55ACA"/>
    <w:rsid w:val="00BD25BA"/>
    <w:rsid w:val="00BD7335"/>
    <w:rsid w:val="00C340C1"/>
    <w:rsid w:val="00C64A90"/>
    <w:rsid w:val="00D50170"/>
    <w:rsid w:val="00D508B3"/>
    <w:rsid w:val="00D82630"/>
    <w:rsid w:val="00DB3C6F"/>
    <w:rsid w:val="00E23EFC"/>
    <w:rsid w:val="00EE6511"/>
    <w:rsid w:val="00F168A2"/>
    <w:rsid w:val="00F21188"/>
    <w:rsid w:val="00F2135F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211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21188"/>
    <w:rPr>
      <w:sz w:val="24"/>
      <w:szCs w:val="24"/>
    </w:rPr>
  </w:style>
  <w:style w:styleId="Podnoje" w:type="paragraph">
    <w:name w:val="footer"/>
    <w:basedOn w:val="Normal"/>
    <w:link w:val="PodnojeChar"/>
    <w:rsid w:val="00F211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2118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75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5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5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5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5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211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21188"/>
    <w:rPr>
      <w:sz w:val="24"/>
      <w:szCs w:val="24"/>
    </w:rPr>
  </w:style>
  <w:style w:styleId="Podnoje" w:type="paragraph">
    <w:name w:val="footer"/>
    <w:basedOn w:val="Normal"/>
    <w:link w:val="PodnojeChar"/>
    <w:rsid w:val="00F211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2118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75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5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5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5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5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858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St-219/2014-67</izvorni_sadrzaj>
    <derivirana_varijabla naziv="DomainObject.Oznaka_1">St-219/2014-67</derivirana_varijabla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2014.</izvorni_sadrzaj>
    <derivirana_varijabla naziv="DomainObject.Predmet.DatumOsnivanja_1">21.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St-219/2014</izvorni_sadrzaj>
    <derivirana_varijabla naziv="DomainObject.Predmet.OznakaBroj_1">St-219/2014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SANDAL SAN d.o.o. za trgovinu, ugostiteljstvo i usluge zastupanog po punomoćniku ROBERT ŠALER; Nenad Šimunec</izvorni_sadrzaj>
    <derivirana_varijabla naziv="DomainObject.Predmet.ProtustrankaFormated_1">  SANDAL SAN d.o.o. za trgovinu, ugostiteljstvo i usluge zastupanog po punomoćniku ROBERT ŠALER; Nenad Šimunec</derivirana_varijabla>
  </DomainObject.Predmet.ProtustrankaFormated>
  <DomainObject.Predmet.ProtustrankaFormatedOIB>
    <izvorni_sadrzaj>  SANDAL SAN d.o.o. za trgovinu, ugostiteljstvo i usluge, OIB 08653688205 zastupanog po punomoćniku ROBERT ŠALER; Nenad Šimunec</izvorni_sadrzaj>
    <derivirana_varijabla naziv="DomainObject.Predmet.ProtustrankaFormatedOIB_1">  SANDAL SAN d.o.o. za trgovinu, ugostiteljstvo i usluge, OIB 08653688205 zastupanog po punomoćniku ROBERT ŠALER; Nenad Šimunec</derivirana_varijabla>
  </DomainObject.Predmet.ProtustrankaFormatedOIB>
  <DomainObject.Predmet.ProtustrankaFormatedWithAdress>
    <izvorni_sadrzaj> SANDAL SAN d.o.o. za trgovinu, ugostiteljstvo i usluge, Nehajska 4, 10000 Zagreb zastupanog po punomoćniku ROBERT ŠALER; Nenad Šimunec</izvorni_sadrzaj>
    <derivirana_varijabla naziv="DomainObject.Predmet.ProtustrankaFormatedWithAdress_1"> SANDAL SAN d.o.o. za trgovinu, ugostiteljstvo i usluge, Nehajska 4, 10000 Zagreb zastupanog po punomoćniku ROBERT ŠALER; Nenad Šimunec</derivirana_varijabla>
  </DomainObject.Predmet.ProtustrankaFormatedWithAdress>
  <DomainObject.Predmet.ProtustrankaFormatedWithAdressOIB>
    <izvorni_sadrzaj> SANDAL SAN d.o.o. za trgovinu, ugostiteljstvo i usluge, OIB 08653688205, Nehajska 4, 10000 Zagreb zastupanog po punomoćniku ROBERT ŠALER; Nenad Šimunec</izvorni_sadrzaj>
    <derivirana_varijabla naziv="DomainObject.Predmet.ProtustrankaFormatedWithAdressOIB_1"> SANDAL SAN d.o.o. za trgovinu, ugostiteljstvo i usluge, OIB 08653688205, Nehajska 4, 10000 Zagreb zastupanog po punomoćniku ROBERT ŠALER; Nenad Šimunec</derivirana_varijabla>
  </DomainObject.Predmet.ProtustrankaFormatedWithAdressOIB>
  <DomainObject.Predmet.ProtustrankaWithAdress>
    <izvorni_sadrzaj>SANDAL SAN d.o.o. za trgovinu, ugostiteljstvo i usluge Nehajska 4, 10000 Zagreb</izvorni_sadrzaj>
    <derivirana_varijabla naziv="DomainObject.Predmet.ProtustrankaWithAdress_1">SANDAL SAN d.o.o. za trgovinu, ugostiteljstvo i usluge Nehajska 4, 10000 Zagreb</derivirana_varijabla>
  </DomainObject.Predmet.ProtustrankaWithAdress>
  <DomainObject.Predmet.ProtustrankaWithAdressOIB>
    <izvorni_sadrzaj>SANDAL SAN d.o.o. za trgovinu, ugostiteljstvo i usluge, OIB 08653688205, Nehajska 4, 10000 Zagreb</izvorni_sadrzaj>
    <derivirana_varijabla naziv="DomainObject.Predmet.ProtustrankaWithAdressOIB_1">SANDAL SAN d.o.o. za trgovinu, ugostiteljstvo i usluge, OIB 08653688205, Nehajska 4, 10000 Zagreb</derivirana_varijabla>
  </DomainObject.Predmet.ProtustrankaWithAdressOIB>
  <DomainObject.Predmet.ProtustrankaNazivFormated>
    <izvorni_sadrzaj>SANDAL SAN d.o.o. za trgovinu, ugostiteljstvo i usluge</izvorni_sadrzaj>
    <derivirana_varijabla naziv="DomainObject.Predmet.ProtustrankaNazivFormated_1">SANDAL SAN d.o.o. za trgovinu, ugostiteljstvo i usluge</derivirana_varijabla>
  </DomainObject.Predmet.ProtustrankaNazivFormated>
  <DomainObject.Predmet.ProtustrankaNazivFormatedOIB>
    <izvorni_sadrzaj>SANDAL SAN d.o.o. za trgovinu, ugostiteljstvo i usluge, OIB 08653688205</izvorni_sadrzaj>
    <derivirana_varijabla naziv="DomainObject.Predmet.ProtustrankaNazivFormatedOIB_1">SANDAL SAN d.o.o. za trgovinu, ugostiteljstvo i usluge, OIB 08653688205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SANDAL SAN d.o.o. za trgovinu, ugostiteljstvo i usluge zastupanog po punomoćniku ROBERT ŠALER; Nenad Šimunec</item>
    </izvorni_sadrzaj>
    <derivirana_varijabla naziv="DomainObject.Predmet.ProtuStrankaListFormated_1">
      <item>SANDAL SAN d.o.o. za trgovinu, ugostiteljstvo i usluge zastupanog po punomoćniku ROBERT ŠALER; Nenad Šimunec</item>
    </derivirana_varijabla>
  </DomainObject.Predmet.ProtuStrankaListFormated>
  <DomainObject.Predmet.ProtuStrankaListFormatedOIB>
    <izvorni_sadrzaj>
      <item>SANDAL SAN d.o.o. za trgovinu, ugostiteljstvo i usluge, OIB 08653688205 zastupanog po punomoćniku ROBERT ŠALER; Nenad Šimunec</item>
    </izvorni_sadrzaj>
    <derivirana_varijabla naziv="DomainObject.Predmet.ProtuStrankaListFormatedOIB_1">
      <item>SANDAL SAN d.o.o. za trgovinu, ugostiteljstvo i usluge, OIB 08653688205 zastupanog po punomoćniku ROBERT ŠALER; Nenad Šimunec</item>
    </derivirana_varijabla>
  </DomainObject.Predmet.ProtuStrankaListFormatedOIB>
  <DomainObject.Predmet.ProtuStrankaListFormatedWithAdress>
    <izvorni_sadrzaj>
      <item>SANDAL SAN d.o.o. za trgovinu, ugostiteljstvo i usluge, Nehajska 4, 10000 Zagreb zastupanog po punomoćniku ROBERT ŠALER; Nenad Šimunec</item>
    </izvorni_sadrzaj>
    <derivirana_varijabla naziv="DomainObject.Predmet.ProtuStrankaListFormatedWithAdress_1">
      <item>SANDAL SAN d.o.o. za trgovinu, ugostiteljstvo i usluge, Nehajska 4, 10000 Zagreb zastupanog po punomoćniku ROBERT ŠALER; Nenad Šimunec</item>
    </derivirana_varijabla>
  </DomainObject.Predmet.ProtuStrankaListFormatedWithAdress>
  <DomainObject.Predmet.ProtuStrankaListFormatedWithAdressOIB>
    <izvorni_sadrzaj>
      <item>SANDAL SAN d.o.o. za trgovinu, ugostiteljstvo i usluge, OIB 08653688205, Nehajska 4, 10000 Zagreb zastupanog po punomoćniku ROBERT ŠALER; Nenad Šimunec</item>
    </izvorni_sadrzaj>
    <derivirana_varijabla naziv="DomainObject.Predmet.ProtuStrankaListFormatedWithAdressOIB_1">
      <item>SANDAL SAN d.o.o. za trgovinu, ugostiteljstvo i usluge, OIB 08653688205, Nehajska 4, 10000 Zagreb zastupanog po punomoćniku ROBERT ŠALER; Nenad Šimunec</item>
    </derivirana_varijabla>
  </DomainObject.Predmet.ProtuStrankaListFormatedWithAdressOIB>
  <DomainObject.Predmet.ProtuStrankaListNazivFormated>
    <izvorni_sadrzaj>
      <item>SANDAL SAN d.o.o. za trgovinu, ugostiteljstvo i usluge</item>
    </izvorni_sadrzaj>
    <derivirana_varijabla naziv="DomainObject.Predmet.ProtuStrankaListNazivFormated_1">
      <item>SANDAL SAN d.o.o. za trgovinu, ugostiteljstvo i usluge</item>
    </derivirana_varijabla>
  </DomainObject.Predmet.ProtuStrankaListNazivFormated>
  <DomainObject.Predmet.ProtuStrankaListNazivFormatedOIB>
    <izvorni_sadrzaj>
      <item>SANDAL SAN d.o.o. za trgovinu, ugostiteljstvo i usluge, OIB 08653688205</item>
    </izvorni_sadrzaj>
    <derivirana_varijabla naziv="DomainObject.Predmet.ProtuStrankaListNazivFormatedOIB_1">
      <item>SANDAL SAN d.o.o. za trgovinu, ugostiteljstvo i usluge, OIB 08653688205</item>
    </derivirana_varijabla>
  </DomainObject.Predmet.ProtuStrankaListNazivFormatedOIB>
  <DomainObject.Predmet.OstaliListFormated>
    <izvorni_sadrzaj>
      <item>ROBERT ŠALER punomoćnik sudionika u postupku SANDAL SAN d.o.o. za trgovinu, ugostiteljstvo i usluge</item>
      <item>Nenad Šimunec punomoćnik sudionika u postupku SANDAL SAN d.o.o. za trgovinu, ugostiteljstvo i usluge</item>
      <item>Alma Klepac</item>
      <item>Odvjetničko društvo Hanžeković &amp; Partneri društvo s ograničenom odgovornošću</item>
      <item>ZAGREBAČKI HOLDING, društvo s ograničenom odgovornošću za javni prijevoz, opskrbu vodom, održavanje čistoće, putnička a</item>
    </izvorni_sadrzaj>
    <derivirana_varijabla naziv="DomainObject.Predmet.OstaliListFormated_1">
      <item>ROBERT ŠALER punomoćnik sudionika u postupku SANDAL SAN d.o.o. za trgovinu, ugostiteljstvo i usluge</item>
      <item>Nenad Šimunec punomoćnik sudionika u postupku SANDAL SAN d.o.o. za trgovinu, ugostiteljstvo i usluge</item>
      <item>Alma Klepac</item>
      <item>Odvjetničko društvo Hanžeković &amp; Partneri društvo s ograničenom odgovornošću</item>
      <item>ZAGREBAČKI HOLDING, društvo s ograničenom odgovornošću za javni prijevoz, opskrbu vodom, održavanje čistoće, putnička a</item>
    </derivirana_varijabla>
  </DomainObject.Predmet.OstaliListFormated>
  <DomainObject.Predmet.OstaliListFormatedOIB>
    <izvorni_sadrzaj>
      <item>ROBERT ŠALER, OIB 09459367285 punomoćnik sudionika u postupku SANDAL SAN d.o.o. za trgovinu, ugostiteljstvo i usluge</item>
      <item>Nenad Šimunec punomoćnik sudionika u postupku SANDAL SAN d.o.o. za trgovinu, ugostiteljstvo i usluge</item>
      <item>Alma Klepac, OIB 20525854329</item>
      <item>Odvjetničko društvo Hanžeković &amp; Partneri društvo s ograničenom odgovornošću, OIB 85127306373</item>
      <item>ZAGREBAČKI HOLDING, društvo s ograničenom odgovornošću za javni prijevoz, opskrbu vodom, održavanje čistoće, putnička a, OIB 85584865987</item>
    </izvorni_sadrzaj>
    <derivirana_varijabla naziv="DomainObject.Predmet.OstaliListFormatedOIB_1">
      <item>ROBERT ŠALER, OIB 09459367285 punomoćnik sudionika u postupku SANDAL SAN d.o.o. za trgovinu, ugostiteljstvo i usluge</item>
      <item>Nenad Šimunec punomoćnik sudionika u postupku SANDAL SAN d.o.o. za trgovinu, ugostiteljstvo i usluge</item>
      <item>Alma Klepac, OIB 20525854329</item>
      <item>Odvjetničko društvo Hanžeković &amp; Partneri društvo s ograničenom odgovornošću, OIB 85127306373</item>
      <item>ZAGREBAČKI HOLDING, društvo s ograničenom odgovornošću za javni prijevoz, opskrbu vodom, održavanje čistoće, putnička a, OIB 85584865987</item>
    </derivirana_varijabla>
  </DomainObject.Predmet.OstaliListFormatedOIB>
  <DomainObject.Predmet.OstaliListFormatedWithAdress>
    <izvorni_sadrzaj>
      <item>ROBERT ŠALER, Zlatarska 1, 20000 Dubrovnik punomoćnik sudionika u postupku SANDAL SAN d.o.o. za trgovinu, ugostiteljstvo i usluge</item>
      <item>Nenad Šimunec, Marijanovićev prilaz 13/VIII, 10000 Zagreb punomoćnik sudionika u postupku SANDAL SAN d.o.o. za trgovinu, ugostiteljstvo i usluge</item>
      <item>Alma Klepac, Drage Gervaisa 4, 10000 Zagreb</item>
      <item>Odvjetničko društvo Hanžeković &amp; Partneri društvo s ograničenom odgovornošću, Radnička Cesta 22, 10000 Zagreb</item>
      <item>ZAGREBAČKI HOLDING, društvo s ograničenom odgovornošću za javni prijevoz, opskrbu vodom, održavanje čistoće, putnička a, Ulica grada Vukovara 41, 10000 Zagreb</item>
    </izvorni_sadrzaj>
    <derivirana_varijabla naziv="DomainObject.Predmet.OstaliListFormatedWithAdress_1">
      <item>ROBERT ŠALER, Zlatarska 1, 20000 Dubrovnik punomoćnik sudionika u postupku SANDAL SAN d.o.o. za trgovinu, ugostiteljstvo i usluge</item>
      <item>Nenad Šimunec, Marijanovićev prilaz 13/VIII, 10000 Zagreb punomoćnik sudionika u postupku SANDAL SAN d.o.o. za trgovinu, ugostiteljstvo i usluge</item>
      <item>Alma Klepac, Drage Gervaisa 4, 10000 Zagreb</item>
      <item>Odvjetničko društvo Hanžeković &amp; Partneri društvo s ograničenom odgovornošću, Radnička Cesta 22, 10000 Zagreb</item>
      <item>ZAGREBAČKI HOLDING, društvo s ograničenom odgovornošću za javni prijevoz, opskrbu vodom, održavanje čistoće, putnička a, Ulica grada Vukovara 41, 10000 Zagreb</item>
    </derivirana_varijabla>
  </DomainObject.Predmet.OstaliListFormatedWithAdress>
  <DomainObject.Predmet.OstaliListFormatedWithAdressOIB>
    <izvorni_sadrzaj>
      <item>ROBERT ŠALER, OIB 09459367285, Zlatarska 1, 20000 Dubrovnik punomoćnik sudionika u postupku SANDAL SAN d.o.o. za trgovinu, ugostiteljstvo i usluge</item>
      <item>Nenad Šimunec, Marijanovićev prilaz 13/VIII, 10000 Zagreb punomoćnik sudionika u postupku SANDAL SAN d.o.o. za trgovinu, ugostiteljstvo i usluge</item>
      <item>Alma Klepac, OIB 20525854329, Drage Gervaisa 4, 10000 Zagreb</item>
      <item>Odvjetničko društvo Hanžeković &amp; Partneri društvo s ograničenom odgovornošću, OIB 85127306373, Radnička Cesta 22, 10000 Zagreb</item>
      <item>ZAGREBAČKI HOLDING, društvo s ograničenom odgovornošću za javni prijevoz, opskrbu vodom, održavanje čistoće, putnička a, OIB 85584865987, Ulica grada Vukovara 41, 10000 Zagreb</item>
    </izvorni_sadrzaj>
    <derivirana_varijabla naziv="DomainObject.Predmet.OstaliListFormatedWithAdressOIB_1">
      <item>ROBERT ŠALER, OIB 09459367285, Zlatarska 1, 20000 Dubrovnik punomoćnik sudionika u postupku SANDAL SAN d.o.o. za trgovinu, ugostiteljstvo i usluge</item>
      <item>Nenad Šimunec, Marijanovićev prilaz 13/VIII, 10000 Zagreb punomoćnik sudionika u postupku SANDAL SAN d.o.o. za trgovinu, ugostiteljstvo i usluge</item>
      <item>Alma Klepac, OIB 20525854329, Drage Gervaisa 4, 10000 Zagreb</item>
      <item>Odvjetničko društvo Hanžeković &amp; Partneri društvo s ograničenom odgovornošću, OIB 85127306373, Radnička Cesta 22, 10000 Zagreb</item>
      <item>ZAGREBAČKI HOLDING, društvo s ograničenom odgovornošću za javni prijevoz, opskrbu vodom, održavanje čistoće, putnička a, OIB 85584865987, Ulica grada Vukovara 41, 10000 Zagreb</item>
    </derivirana_varijabla>
  </DomainObject.Predmet.OstaliListFormatedWithAdressOIB>
  <DomainObject.Predmet.OstaliListNazivFormated>
    <izvorni_sadrzaj>
      <item>ROBERT ŠALER</item>
      <item>Nenad Šimunec</item>
      <item>Alma Klepac</item>
      <item>Odvjetničko društvo Hanžeković &amp; Partneri društvo s ograničenom odgovornošću</item>
      <item>ZAGREBAČKI HOLDING, društvo s ograničenom odgovornošću za javni prijevoz, opskrbu vodom, održavanje čistoće, putnička a</item>
    </izvorni_sadrzaj>
    <derivirana_varijabla naziv="DomainObject.Predmet.OstaliListNazivFormated_1">
      <item>ROBERT ŠALER</item>
      <item>Nenad Šimunec</item>
      <item>Alma Klepac</item>
      <item>Odvjetničko društvo Hanžeković &amp; Partneri društvo s ograničenom odgovornošću</item>
      <item>ZAGREBAČKI HOLDING, društvo s ograničenom odgovornošću za javni prijevoz, opskrbu vodom, održavanje čistoće, putnička a</item>
    </derivirana_varijabla>
  </DomainObject.Predmet.OstaliListNazivFormated>
  <DomainObject.Predmet.OstaliListNazivFormatedOIB>
    <izvorni_sadrzaj>
      <item>ROBERT ŠALER, OIB 09459367285</item>
      <item>Nenad Šimunec</item>
      <item>Alma Klepac, OIB 20525854329</item>
      <item>Odvjetničko društvo Hanžeković &amp; Partneri društvo s ograničenom odgovornošću, OIB 85127306373</item>
      <item>ZAGREBAČKI HOLDING, društvo s ograničenom odgovornošću za javni prijevoz, opskrbu vodom, održavanje čistoće, putnička a, OIB 85584865987</item>
    </izvorni_sadrzaj>
    <derivirana_varijabla naziv="DomainObject.Predmet.OstaliListNazivFormatedOIB_1">
      <item>ROBERT ŠALER, OIB 09459367285</item>
      <item>Nenad Šimunec</item>
      <item>Alma Klepac, OIB 20525854329</item>
      <item>Odvjetničko društvo Hanžeković &amp; Partneri društvo s ograničenom odgovornošću, OIB 85127306373</item>
      <item>ZAGREBAČKI HOLDING, društvo s ograničenom odgovornošću za javni prijevoz, opskrbu vodom, održavanje čistoće, putnička a, OIB 85584865987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>St-219/2014-67</izvorni_sadrzaj>
    <derivirana_varijabla naziv="DomainObject.PoslovniBrojDokumenta_1">St-219/2014-67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SANDAL SAN d.o.o. za trgovinu, ugostiteljstvo i usluge</izvorni_sadrzaj>
    <derivirana_varijabla naziv="DomainObject.Predmet.ProtustrankaIDrugi_1">SANDAL SAN d.o.o. za trgovinu, ugostiteljstvo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SANDAL SAN d.o.o. za trgovinu, ugostiteljstvo i usluge, OIB 08653688205, Nehajska 4, 10000 Zagreb</izvorni_sadrzaj>
    <derivirana_varijabla naziv="DomainObject.Predmet.ProtustrankaIDrugiAdressOIB_1">SANDAL SAN d.o.o. za trgovinu, ugostiteljstvo i usluge, OIB 08653688205, Nehajska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SANDAL SAN d.o.o. za trgovinu, ugostiteljstvo i usluge</item>
      <item>ROBERT ŠALER</item>
      <item>Nenad Šimunec</item>
      <item>VJEROVNICI</item>
      <item>Alma Klepac</item>
      <item>Odvjetničko društvo Hanžeković &amp; Partneri društvo s ograničenom odgovornošću</item>
      <item>ZAGREBAČKI HOLDING, društvo s ograničenom odgovornošću za javni prijevoz, opskrbu vodom, održavanje čistoće, putnička a</item>
    </izvorni_sadrzaj>
    <derivirana_varijabla naziv="DomainObject.Predmet.SudioniciListNaziv_1">
      <item>FINA Regionalni centar Zagreb</item>
      <item>SANDAL SAN d.o.o. za trgovinu, ugostiteljstvo i usluge</item>
      <item>ROBERT ŠALER</item>
      <item>Nenad Šimunec</item>
      <item>VJEROVNICI</item>
      <item>Alma Klepac</item>
      <item>Odvjetničko društvo Hanžeković &amp; Partneri društvo s ograničenom odgovornošću</item>
      <item>ZAGREBAČKI HOLDING, društvo s ograničenom odgovornošću za javni prijevoz, opskrbu vodom, održavanje čistoće, putnička a</item>
    </derivirana_varijabla>
  </DomainObject.Predmet.SudioniciListNaziv>
  <DomainObject.Predmet.SudioniciListAdressOIB>
    <izvorni_sadrzaj>
      <item>FINA Regionalni centar Zagreb, OIB 85821130368, Ilica 307,10000 Zagreb</item>
      <item>SANDAL SAN d.o.o. za trgovinu, ugostiteljstvo i usluge, OIB 08653688205, Nehajska 4,10000 Zagreb</item>
      <item>ROBERT ŠALER, OIB 09459367285, Zlatarska 1,20000 Dubrovnik</item>
      <item>Nenad Šimunec, Marijanovićev prilaz 13/VIII,10000 Zagreb</item>
      <item>VJEROVNICI</item>
      <item>Alma Klepac, OIB 20525854329, Drage Gervaisa 4,10000 Zagreb</item>
      <item>Odvjetničko društvo Hanžeković &amp; Partneri društvo s ograničenom odgovornošću, OIB 85127306373, Radnička Cesta 22,10000 Zagreb</item>
      <item>ZAGREBAČKI HOLDING, društvo s ograničenom odgovornošću za javni prijevoz, opskrbu vodom, održavanje čistoće, putnička a, OIB 85584865987, Ulica grada Vukovara 41,10000 Zagreb</item>
    </izvorni_sadrzaj>
    <derivirana_varijabla naziv="DomainObject.Predmet.SudioniciListAdressOIB_1">
      <item>FINA Regionalni centar Zagreb, OIB 85821130368, Ilica 307,10000 Zagreb</item>
      <item>SANDAL SAN d.o.o. za trgovinu, ugostiteljstvo i usluge, OIB 08653688205, Nehajska 4,10000 Zagreb</item>
      <item>ROBERT ŠALER, OIB 09459367285, Zlatarska 1,20000 Dubrovnik</item>
      <item>Nenad Šimunec, Marijanovićev prilaz 13/VIII,10000 Zagreb</item>
      <item>VJEROVNICI</item>
      <item>Alma Klepac, OIB 20525854329, Drage Gervaisa 4,10000 Zagreb</item>
      <item>Odvjetničko društvo Hanžeković &amp; Partneri društvo s ograničenom odgovornošću, OIB 85127306373, Radnička Cesta 22,10000 Zagreb</item>
      <item>ZAGREBAČKI HOLDING, društvo s ograničenom odgovornošću za javni prijevoz, opskrbu vodom, održavanje čistoće, putnička a, OIB 85584865987, Ulica grada Vukovara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08653688205</item>
      <item>, OIB 09459367285</item>
      <item>, OIB null</item>
      <item>, OIB null</item>
      <item>, OIB 20525854329</item>
      <item>, OIB 85127306373</item>
      <item>, OIB 85584865987</item>
    </izvorni_sadrzaj>
    <derivirana_varijabla naziv="DomainObject.Predmet.SudioniciListNazivOIB_1">
      <item>, OIB 85821130368</item>
      <item>, OIB 08653688205</item>
      <item>, OIB 09459367285</item>
      <item>, OIB null</item>
      <item>, OIB null</item>
      <item>, OIB 20525854329</item>
      <item>, OIB 85127306373</item>
      <item>, OIB 85584865987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158</properties:Words>
  <properties:Characters>737</properties:Characters>
  <properties:Lines>37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2015-08-26T12:00:00Z</dcterms:created>
  <dc:creator>omazici</dc:creator>
  <cp:lastModifiedBy>Karmela Dolenc</cp:lastModifiedBy>
  <cp:lastPrinted>2015-08-26T11:59:00Z</cp:lastPrinted>
  <dcterms:modified xmlns:xsi="http://www.w3.org/2001/XMLSchema-instance" xsi:type="dcterms:W3CDTF">2015-09-21T06:39:00Z</dcterms:modified>
  <cp:revision>5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St-219/2014-67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