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2e8c" w14:paraId="55f2e8c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1F1064">
        <w:rPr>
          <w:rFonts w:hAnsi="Times New Roman" w:ascii="Times New Roman"/>
          <w:szCs w:val="24"/>
          <w:lang w:val="hr-HR"/>
        </w:rPr>
        <w:t>6672</w:t>
      </w:r>
      <w:r w:rsidR="00E948D3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74A88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FE244D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6B0422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6B0422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223072">
        <w:rPr>
          <w:rFonts w:hAnsi="Times New Roman" w:ascii="Times New Roman"/>
          <w:szCs w:val="24"/>
          <w:lang w:val="hr-HR"/>
        </w:rPr>
        <w:t xml:space="preserve"> </w:t>
      </w:r>
      <w:r w:rsidR="00865CF7">
        <w:rPr>
          <w:rFonts w:hAnsi="Times New Roman" w:ascii="Times New Roman"/>
          <w:szCs w:val="24"/>
          <w:lang w:val="hr-HR"/>
        </w:rPr>
        <w:t xml:space="preserve">"UDRUGA Dr. IVAN MERZ", Brckovljani, Matije Mesića 30, OIB: 60202747700,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D50DA2">
        <w:rPr>
          <w:rFonts w:hAnsi="Times New Roman" w:ascii="Times New Roman"/>
          <w:szCs w:val="24"/>
          <w:lang w:val="hr-HR"/>
        </w:rPr>
        <w:t>19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A30B9E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>g.</w:t>
      </w:r>
    </w:p>
    <w:p w:rsidRDefault="00F501D7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774A88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865CF7">
        <w:rPr>
          <w:rFonts w:hAnsi="Times New Roman" w:ascii="Times New Roman"/>
          <w:szCs w:val="24"/>
        </w:rPr>
        <w:t xml:space="preserve"> "UDRUGA Dr. IVAN MERZ", Brckovljani, Matije Mesića 30, OIB: 60202747700.</w:t>
      </w:r>
      <w:r w:rsidR="00D50DA2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D50DA2">
        <w:rPr>
          <w:rFonts w:hAnsi="Times New Roman" w:ascii="Times New Roman"/>
          <w:szCs w:val="24"/>
        </w:rPr>
        <w:t>19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D619F">
        <w:rPr>
          <w:rFonts w:hAnsi="Times New Roman" w:ascii="Times New Roman"/>
          <w:szCs w:val="24"/>
        </w:rPr>
        <w:t xml:space="preserve"> </w:t>
      </w:r>
      <w:r w:rsidR="00865CF7">
        <w:rPr>
          <w:rFonts w:hAnsi="Times New Roman" w:ascii="Times New Roman"/>
          <w:szCs w:val="24"/>
        </w:rPr>
        <w:t>Stjepan Lović, Preradovićeva 13, Zagreb, OIB: 25964288839.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9D5B2C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A853E1">
        <w:rPr>
          <w:rFonts w:hAnsi="Times New Roman" w:ascii="Times New Roman"/>
          <w:szCs w:val="24"/>
          <w:lang w:val="hr-HR"/>
        </w:rPr>
        <w:t xml:space="preserve"> </w:t>
      </w:r>
      <w:r w:rsidR="00865CF7">
        <w:rPr>
          <w:rFonts w:hAnsi="Times New Roman" w:ascii="Times New Roman"/>
          <w:szCs w:val="24"/>
          <w:lang w:val="hr-HR"/>
        </w:rPr>
        <w:t>"UDRUGA Dr. IVAN MERZ", Brckovljani, Matije Mesića 30, OIB: 60202747700.</w:t>
      </w:r>
    </w:p>
    <w:p w:rsidRDefault="00865CF7" w:rsidP="003E7FD9" w:rsidR="00865CF7">
      <w:pPr>
        <w:jc w:val="both"/>
        <w:rPr>
          <w:rFonts w:hAnsi="Times New Roman" w:ascii="Times New Roman"/>
          <w:szCs w:val="24"/>
          <w:lang w:val="hr-HR"/>
        </w:rPr>
      </w:pPr>
    </w:p>
    <w:p w:rsidRDefault="009D5B2C" w:rsidP="009D5B2C" w:rsidR="009D5B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 Nakon pravomoćnosti ovog rješenja, dužnik će se brisati iz Registra udruga Republike Hrvatske.</w:t>
      </w:r>
    </w:p>
    <w:p w:rsidRDefault="009D5B2C" w:rsidP="009D5B2C" w:rsidR="009D5B2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1F1064">
        <w:rPr>
          <w:rFonts w:hAnsi="Times New Roman" w:ascii="Times New Roman"/>
          <w:szCs w:val="24"/>
          <w:lang w:val="hr-HR"/>
        </w:rPr>
        <w:t xml:space="preserve"> FINA), temeljem odredbe čl. 429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A853E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8B3BC3">
        <w:rPr>
          <w:rFonts w:hAnsi="Times New Roman" w:ascii="Times New Roman"/>
        </w:rPr>
        <w:t>10</w:t>
      </w:r>
      <w:r w:rsidR="00A853E1">
        <w:rPr>
          <w:rFonts w:hAnsi="Times New Roman" w:ascii="Times New Roman"/>
        </w:rPr>
        <w:t xml:space="preserve">. veljače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50DA2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U Zagrebu, 19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>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C1164C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50E9F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C1164C" w:rsidP="00C1164C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C1164C" w:rsidP="00C1164C" w:rsidR="00C1164C">
      <w:pPr>
        <w:jc w:val="right"/>
        <w:rPr>
          <w:rFonts w:hAnsi="Times New Roman" w:ascii="Times New Roman"/>
          <w:szCs w:val="24"/>
          <w:lang w:val="hr-HR"/>
        </w:rPr>
      </w:pPr>
      <w:r w:rsidRPr="00C1164C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4CD" w:rsidR="00280A5F">
    <w:pPr>
      <w:pStyle w:val="Podnoje"/>
      <w:jc w:val="right"/>
    </w:pPr>
  </w:p>
  <w:p w:rsidRDefault="00BF44C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F44CD" w:rsidRPr="00BF44C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1F1064">
      <w:rPr>
        <w:rFonts w:hAnsi="Times New Roman" w:ascii="Times New Roman"/>
      </w:rPr>
      <w:t>48. St-6672</w:t>
    </w:r>
    <w:r w:rsidR="00DD72D4">
      <w:rPr>
        <w:rFonts w:hAnsi="Times New Roman" w:ascii="Times New Roman"/>
      </w:rPr>
      <w:t>/15</w:t>
    </w:r>
  </w:p>
  <w:p w:rsidRDefault="00BF44C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44D" w:rsidP="00840E3D" w:rsidR="00840E3D">
    <w:pPr>
      <w:pStyle w:val="Zaglavlje"/>
      <w:rPr>
        <w:lang w:val="hr-HR"/>
      </w:rPr>
    </w:pPr>
    <w:r>
      <w:rPr>
        <w:lang w:val="hr-HR"/>
      </w:rPr>
      <w:t xml:space="preserve">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876A3"/>
    <w:rsid w:val="00194DE9"/>
    <w:rsid w:val="001F1064"/>
    <w:rsid w:val="00215918"/>
    <w:rsid w:val="00223072"/>
    <w:rsid w:val="002D619F"/>
    <w:rsid w:val="00310684"/>
    <w:rsid w:val="0035767D"/>
    <w:rsid w:val="00357B1E"/>
    <w:rsid w:val="003C67ED"/>
    <w:rsid w:val="003E7FD9"/>
    <w:rsid w:val="00413DEE"/>
    <w:rsid w:val="004431B0"/>
    <w:rsid w:val="004453B3"/>
    <w:rsid w:val="00452CDB"/>
    <w:rsid w:val="00477F24"/>
    <w:rsid w:val="004A537D"/>
    <w:rsid w:val="004A685D"/>
    <w:rsid w:val="004B4B7E"/>
    <w:rsid w:val="0052249E"/>
    <w:rsid w:val="00524D3D"/>
    <w:rsid w:val="005653CC"/>
    <w:rsid w:val="005948CE"/>
    <w:rsid w:val="006156D0"/>
    <w:rsid w:val="00633396"/>
    <w:rsid w:val="006378C3"/>
    <w:rsid w:val="0064498B"/>
    <w:rsid w:val="0065500F"/>
    <w:rsid w:val="006A68F9"/>
    <w:rsid w:val="006B0422"/>
    <w:rsid w:val="00726015"/>
    <w:rsid w:val="007354CB"/>
    <w:rsid w:val="00774A88"/>
    <w:rsid w:val="00781EBC"/>
    <w:rsid w:val="00795065"/>
    <w:rsid w:val="007A38B0"/>
    <w:rsid w:val="007D6D1C"/>
    <w:rsid w:val="007F24AA"/>
    <w:rsid w:val="00820E71"/>
    <w:rsid w:val="00850FDD"/>
    <w:rsid w:val="00865CF7"/>
    <w:rsid w:val="008679BD"/>
    <w:rsid w:val="008B3BC3"/>
    <w:rsid w:val="008C31DE"/>
    <w:rsid w:val="0090317B"/>
    <w:rsid w:val="00980D7A"/>
    <w:rsid w:val="009A248B"/>
    <w:rsid w:val="009B0D8F"/>
    <w:rsid w:val="009D5B2C"/>
    <w:rsid w:val="00A30B9E"/>
    <w:rsid w:val="00A43D7F"/>
    <w:rsid w:val="00A7799D"/>
    <w:rsid w:val="00A853E1"/>
    <w:rsid w:val="00A93B0F"/>
    <w:rsid w:val="00AF31FC"/>
    <w:rsid w:val="00B00AAF"/>
    <w:rsid w:val="00B50E9F"/>
    <w:rsid w:val="00B814F0"/>
    <w:rsid w:val="00B93B3B"/>
    <w:rsid w:val="00BC1743"/>
    <w:rsid w:val="00BE31D6"/>
    <w:rsid w:val="00BE7EE7"/>
    <w:rsid w:val="00BF44CD"/>
    <w:rsid w:val="00BF4911"/>
    <w:rsid w:val="00C1164C"/>
    <w:rsid w:val="00C12511"/>
    <w:rsid w:val="00C445F4"/>
    <w:rsid w:val="00C94D0E"/>
    <w:rsid w:val="00CA4729"/>
    <w:rsid w:val="00CD00B9"/>
    <w:rsid w:val="00D17329"/>
    <w:rsid w:val="00D210C6"/>
    <w:rsid w:val="00D50DA2"/>
    <w:rsid w:val="00D660C0"/>
    <w:rsid w:val="00DD72D4"/>
    <w:rsid w:val="00E17BC5"/>
    <w:rsid w:val="00E44351"/>
    <w:rsid w:val="00E561D2"/>
    <w:rsid w:val="00E948D3"/>
    <w:rsid w:val="00EB2BFF"/>
    <w:rsid w:val="00EB6112"/>
    <w:rsid w:val="00EE1E9D"/>
    <w:rsid w:val="00EF1841"/>
    <w:rsid w:val="00F32D59"/>
    <w:rsid w:val="00F501D7"/>
    <w:rsid w:val="00FE11AE"/>
    <w:rsid w:val="00FE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4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4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4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4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4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4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4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4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4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4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790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6672</izvorni_sadrzaj>
    <derivirana_varijabla naziv="DomainObject.Predmet.Broj_1">6672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St-6672/2015</izvorni_sadrzaj>
    <derivirana_varijabla naziv="DomainObject.Predmet.OznakaBroj_1">St-6672/2015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dr. IVAN MERZ zastupanog po punomoćniku IVO TADIĆ; KATICA RADOČAJ</izvorni_sadrzaj>
    <derivirana_varijabla naziv="DomainObject.Predmet.ProtustrankaFormated_1">  UDRUGA dr. IVAN MERZ zastupanog po punomoćniku IVO TADIĆ; KATICA RADOČAJ</derivirana_varijabla>
  </DomainObject.Predmet.ProtustrankaFormated>
  <DomainObject.Predmet.ProtustrankaFormatedOIB>
    <izvorni_sadrzaj>  UDRUGA dr. IVAN MERZ, OIB 60202747700 zastupanog po punomoćniku IVO TADIĆ; KATICA RADOČAJ</izvorni_sadrzaj>
    <derivirana_varijabla naziv="DomainObject.Predmet.ProtustrankaFormatedOIB_1">  UDRUGA dr. IVAN MERZ, OIB 60202747700 zastupanog po punomoćniku IVO TADIĆ; KATICA RADOČAJ</derivirana_varijabla>
  </DomainObject.Predmet.ProtustrankaFormatedOIB>
  <DomainObject.Predmet.ProtustrankaFormatedWithAdress>
    <izvorni_sadrzaj> UDRUGA dr. IVAN MERZ, Matije Mesića 30, 10370 Brckovljani zastupanog po punomoćniku IVO TADIĆ; KATICA RADOČAJ</izvorni_sadrzaj>
    <derivirana_varijabla naziv="DomainObject.Predmet.ProtustrankaFormatedWithAdress_1"> UDRUGA dr. IVAN MERZ, Matije Mesića 30, 10370 Brckovljani zastupanog po punomoćniku IVO TADIĆ; KATICA RADOČAJ</derivirana_varijabla>
  </DomainObject.Predmet.ProtustrankaFormatedWithAdress>
  <DomainObject.Predmet.ProtustrankaFormatedWithAdressOIB>
    <izvorni_sadrzaj> UDRUGA dr. IVAN MERZ, OIB 60202747700, Matije Mesića 30, 10370 Brckovljani zastupanog po punomoćniku IVO TADIĆ; KATICA RADOČAJ</izvorni_sadrzaj>
    <derivirana_varijabla naziv="DomainObject.Predmet.ProtustrankaFormatedWithAdressOIB_1"> UDRUGA dr. IVAN MERZ, OIB 60202747700, Matije Mesića 30, 10370 Brckovljani zastupanog po punomoćniku IVO TADIĆ; KATICA RADOČAJ</derivirana_varijabla>
  </DomainObject.Predmet.ProtustrankaFormatedWithAdressOIB>
  <DomainObject.Predmet.ProtustrankaWithAdress>
    <izvorni_sadrzaj>UDRUGA dr. IVAN MERZ Matije Mesića 30, 10370 Brckovljani</izvorni_sadrzaj>
    <derivirana_varijabla naziv="DomainObject.Predmet.ProtustrankaWithAdress_1">UDRUGA dr. IVAN MERZ Matije Mesića 30, 10370 Brckovljani</derivirana_varijabla>
  </DomainObject.Predmet.ProtustrankaWithAdress>
  <DomainObject.Predmet.ProtustrankaWithAdressOIB>
    <izvorni_sadrzaj>UDRUGA dr. IVAN MERZ, OIB 60202747700, Matije Mesića 30, 10370 Brckovljani</izvorni_sadrzaj>
    <derivirana_varijabla naziv="DomainObject.Predmet.ProtustrankaWithAdressOIB_1">UDRUGA dr. IVAN MERZ, OIB 60202747700, Matije Mesića 30, 10370 Brckovljani</derivirana_varijabla>
  </DomainObject.Predmet.ProtustrankaWithAdressOIB>
  <DomainObject.Predmet.ProtustrankaNazivFormated>
    <izvorni_sadrzaj>UDRUGA dr. IVAN MERZ</izvorni_sadrzaj>
    <derivirana_varijabla naziv="DomainObject.Predmet.ProtustrankaNazivFormated_1">UDRUGA dr. IVAN MERZ</derivirana_varijabla>
  </DomainObject.Predmet.ProtustrankaNazivFormated>
  <DomainObject.Predmet.ProtustrankaNazivFormatedOIB>
    <izvorni_sadrzaj>UDRUGA dr. IVAN MERZ, OIB 60202747700</izvorni_sadrzaj>
    <derivirana_varijabla naziv="DomainObject.Predmet.ProtustrankaNazivFormatedOIB_1">UDRUGA dr. IVAN MERZ, OIB 60202747700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dr. IVAN MERZ zastupanog po punomoćniku IVO TADIĆ; KATICA RADOČAJ</item>
    </izvorni_sadrzaj>
    <derivirana_varijabla naziv="DomainObject.Predmet.ProtuStrankaListFormated_1">
      <item>UDRUGA dr. IVAN MERZ zastupanog po punomoćniku IVO TADIĆ; KATICA RADOČAJ</item>
    </derivirana_varijabla>
  </DomainObject.Predmet.ProtuStrankaListFormated>
  <DomainObject.Predmet.ProtuStrankaListFormatedOIB>
    <izvorni_sadrzaj>
      <item>UDRUGA dr. IVAN MERZ, OIB 60202747700 zastupanog po punomoćniku IVO TADIĆ; KATICA RADOČAJ</item>
    </izvorni_sadrzaj>
    <derivirana_varijabla naziv="DomainObject.Predmet.ProtuStrankaListFormatedOIB_1">
      <item>UDRUGA dr. IVAN MERZ, OIB 60202747700 zastupanog po punomoćniku IVO TADIĆ; KATICA RADOČAJ</item>
    </derivirana_varijabla>
  </DomainObject.Predmet.ProtuStrankaListFormatedOIB>
  <DomainObject.Predmet.ProtuStrankaListFormatedWithAdress>
    <izvorni_sadrzaj>
      <item>UDRUGA dr. IVAN MERZ, Matije Mesića 30, 10370 Brckovljani zastupanog po punomoćniku IVO TADIĆ; KATICA RADOČAJ</item>
    </izvorni_sadrzaj>
    <derivirana_varijabla naziv="DomainObject.Predmet.ProtuStrankaListFormatedWithAdress_1">
      <item>UDRUGA dr. IVAN MERZ, Matije Mesića 30, 10370 Brckovljani zastupanog po punomoćniku IVO TADIĆ; KATICA RADOČAJ</item>
    </derivirana_varijabla>
  </DomainObject.Predmet.ProtuStrankaListFormatedWithAdress>
  <DomainObject.Predmet.ProtuStrankaListFormatedWithAdressOIB>
    <izvorni_sadrzaj>
      <item>UDRUGA dr. IVAN MERZ, OIB 60202747700, Matije Mesića 30, 10370 Brckovljani zastupanog po punomoćniku IVO TADIĆ; KATICA RADOČAJ</item>
    </izvorni_sadrzaj>
    <derivirana_varijabla naziv="DomainObject.Predmet.ProtuStrankaListFormatedWithAdressOIB_1">
      <item>UDRUGA dr. IVAN MERZ, OIB 60202747700, Matije Mesića 30, 10370 Brckovljani zastupanog po punomoćniku IVO TADIĆ; KATICA RADOČAJ</item>
    </derivirana_varijabla>
  </DomainObject.Predmet.ProtuStrankaListFormatedWithAdressOIB>
  <DomainObject.Predmet.ProtuStrankaListNazivFormated>
    <izvorni_sadrzaj>
      <item>UDRUGA dr. IVAN MERZ</item>
    </izvorni_sadrzaj>
    <derivirana_varijabla naziv="DomainObject.Predmet.ProtuStrankaListNazivFormated_1">
      <item>UDRUGA dr. IVAN MERZ</item>
    </derivirana_varijabla>
  </DomainObject.Predmet.ProtuStrankaListNazivFormated>
  <DomainObject.Predmet.ProtuStrankaListNazivFormatedOIB>
    <izvorni_sadrzaj>
      <item>UDRUGA dr. IVAN MERZ, OIB 60202747700</item>
    </izvorni_sadrzaj>
    <derivirana_varijabla naziv="DomainObject.Predmet.ProtuStrankaListNazivFormatedOIB_1">
      <item>UDRUGA dr. IVAN MERZ, OIB 60202747700</item>
    </derivirana_varijabla>
  </DomainObject.Predmet.ProtuStrankaListNazivFormatedOIB>
  <DomainObject.Predmet.OstaliListFormated>
    <izvorni_sadrzaj>
      <item>IVO TADIĆ punomoćnik sudionika u postupku UDRUGA dr. IVAN MERZ</item>
      <item>KATICA RADOČAJ punomoćnik sudionika u postupku UDRUGA dr. IVAN MERZ</item>
    </izvorni_sadrzaj>
    <derivirana_varijabla naziv="DomainObject.Predmet.OstaliListFormated_1">
      <item>IVO TADIĆ punomoćnik sudionika u postupku UDRUGA dr. IVAN MERZ</item>
      <item>KATICA RADOČAJ punomoćnik sudionika u postupku UDRUGA dr. IVAN MERZ</item>
    </derivirana_varijabla>
  </DomainObject.Predmet.OstaliListFormated>
  <DomainObject.Predmet.OstaliListFormatedOIB>
    <izvorni_sadrzaj>
      <item>IVO TADIĆ, OIB 60202747700 punomoćnik sudionika u postupku UDRUGA dr. IVAN MERZ</item>
      <item>KATICA RADOČAJ, OIB 60202747700 punomoćnik sudionika u postupku UDRUGA dr. IVAN MERZ</item>
    </izvorni_sadrzaj>
    <derivirana_varijabla naziv="DomainObject.Predmet.OstaliListFormatedOIB_1">
      <item>IVO TADIĆ, OIB 60202747700 punomoćnik sudionika u postupku UDRUGA dr. IVAN MERZ</item>
      <item>KATICA RADOČAJ, OIB 60202747700 punomoćnik sudionika u postupku UDRUGA dr. IVAN MERZ</item>
    </derivirana_varijabla>
  </DomainObject.Predmet.OstaliListFormatedOIB>
  <DomainObject.Predmet.OstaliListFormatedWithAdress>
    <izvorni_sadrzaj>
      <item>IVO TADIĆ, Matije Mesića 30, 10370 Brckovljani punomoćnik sudionika u postupku UDRUGA dr. IVAN MERZ</item>
      <item>KATICA RADOČAJ, Matije Mesića 30, 10370 Brckovljani punomoćnik sudionika u postupku UDRUGA dr. IVAN MERZ</item>
    </izvorni_sadrzaj>
    <derivirana_varijabla naziv="DomainObject.Predmet.OstaliListFormatedWithAdress_1">
      <item>IVO TADIĆ, Matije Mesića 30, 10370 Brckovljani punomoćnik sudionika u postupku UDRUGA dr. IVAN MERZ</item>
      <item>KATICA RADOČAJ, Matije Mesića 30, 10370 Brckovljani punomoćnik sudionika u postupku UDRUGA dr. IVAN MERZ</item>
    </derivirana_varijabla>
  </DomainObject.Predmet.OstaliListFormatedWithAdress>
  <DomainObject.Predmet.OstaliListFormatedWithAdressOIB>
    <izvorni_sadrzaj>
      <item>IVO TADIĆ, OIB 60202747700, Matije Mesića 30, 10370 Brckovljani punomoćnik sudionika u postupku UDRUGA dr. IVAN MERZ</item>
      <item>KATICA RADOČAJ, OIB 60202747700, Matije Mesića 30, 10370 Brckovljani punomoćnik sudionika u postupku UDRUGA dr. IVAN MERZ</item>
    </izvorni_sadrzaj>
    <derivirana_varijabla naziv="DomainObject.Predmet.OstaliListFormatedWithAdressOIB_1">
      <item>IVO TADIĆ, OIB 60202747700, Matije Mesića 30, 10370 Brckovljani punomoćnik sudionika u postupku UDRUGA dr. IVAN MERZ</item>
      <item>KATICA RADOČAJ, OIB 60202747700, Matije Mesića 30, 10370 Brckovljani punomoćnik sudionika u postupku UDRUGA dr. IVAN MERZ</item>
    </derivirana_varijabla>
  </DomainObject.Predmet.OstaliListFormatedWithAdressOIB>
  <DomainObject.Predmet.OstaliListNazivFormated>
    <izvorni_sadrzaj>
      <item>IVO TADIĆ</item>
      <item>KATICA RADOČAJ</item>
    </izvorni_sadrzaj>
    <derivirana_varijabla naziv="DomainObject.Predmet.OstaliListNazivFormated_1">
      <item>IVO TADIĆ</item>
      <item>KATICA RADOČAJ</item>
    </derivirana_varijabla>
  </DomainObject.Predmet.OstaliListNazivFormated>
  <DomainObject.Predmet.OstaliListNazivFormatedOIB>
    <izvorni_sadrzaj>
      <item>IVO TADIĆ, OIB 60202747700</item>
      <item>KATICA RADOČAJ, OIB 60202747700</item>
    </izvorni_sadrzaj>
    <derivirana_varijabla naziv="DomainObject.Predmet.OstaliListNazivFormatedOIB_1">
      <item>IVO TADIĆ, OIB 60202747700</item>
      <item>KATICA RADOČAJ, OIB 60202747700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dr. IVAN MERZ</izvorni_sadrzaj>
    <derivirana_varijabla naziv="DomainObject.Predmet.ProtustrankaIDrugi_1">UDRUGA dr. IVAN MERZ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dr. IVAN MERZ, OIB 60202747700, Matije Mesića 30, 10370 Brckovljani</izvorni_sadrzaj>
    <derivirana_varijabla naziv="DomainObject.Predmet.ProtustrankaIDrugiAdressOIB_1">UDRUGA dr. IVAN MERZ, OIB 60202747700, Matije Mesića 30,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dr. IVAN MERZ</item>
      <item>IVO TADIĆ</item>
      <item>KATICA RADOČAJ</item>
    </izvorni_sadrzaj>
    <derivirana_varijabla naziv="DomainObject.Predmet.SudioniciListNaziv_1">
      <item>FINA Regionalni centar Zagreb</item>
      <item>UDRUGA dr. IVAN MERZ</item>
      <item>IVO TADIĆ</item>
      <item>KATICA RADOČAJ</item>
    </derivirana_varijabla>
  </DomainObject.Predmet.SudioniciListNaziv>
  <DomainObject.Predmet.SudioniciListAdressOIB>
    <izvorni_sadrzaj>
      <item>FINA Regionalni centar Zagreb, OIB 85821130368, Trg svibanjskih žrtava 1995. br.1,10000 Zagreb</item>
      <item>UDRUGA dr. IVAN MERZ, OIB 60202747700, Matije Mesića 30,10370 Brckovljani</item>
      <item>IVO TADIĆ, OIB 60202747700, Matije Mesića 30,10370 Brckovljani</item>
      <item>KATICA RADOČAJ, OIB 60202747700, Matije Mesića 30,10370 Brckovljani</item>
    </izvorni_sadrzaj>
    <derivirana_varijabla naziv="DomainObject.Predmet.SudioniciListAdressOIB_1">
      <item>FINA Regionalni centar Zagreb, OIB 85821130368, Trg svibanjskih žrtava 1995. br.1,10000 Zagreb</item>
      <item>UDRUGA dr. IVAN MERZ, OIB 60202747700, Matije Mesića 30,10370 Brckovljani</item>
      <item>IVO TADIĆ, OIB 60202747700, Matije Mesića 30,10370 Brckovljani</item>
      <item>KATICA RADOČAJ, OIB 60202747700, Matije Mesića 30,10370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60202747700</item>
      <item>, OIB 60202747700</item>
      <item>, OIB 60202747700</item>
    </izvorni_sadrzaj>
    <derivirana_varijabla naziv="DomainObject.Predmet.SudioniciListNazivOIB_1">
      <item>, OIB 85821130368</item>
      <item>, OIB 60202747700</item>
      <item>, OIB 60202747700</item>
      <item>, OIB 60202747700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6BB1D5-809D-40AE-8110-43FD5FE6F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2631</properties:Characters>
  <properties:Lines>80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2016-10-19T08:06:00Z</dcterms:created>
  <dc:creator>Karmela Dolenc</dc:creator>
  <cp:lastModifiedBy>Zlatka Plivelić</cp:lastModifiedBy>
  <cp:lastPrinted>2016-10-19T08:06:00Z</cp:lastPrinted>
  <dcterms:modified xmlns:xsi="http://www.w3.org/2001/XMLSchema-instance" xsi:type="dcterms:W3CDTF">2016-10-19T08:59:00Z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