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f298" w14:paraId="751f298" w:rsidRDefault="0040149D" w:rsidP="0040149D" w:rsidR="0040149D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</w:t>
      </w:r>
    </w:p>
    <w:p w:rsidRDefault="0040149D" w:rsidP="0040149D" w:rsidR="0040149D" w:rsidRPr="00F276E7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 xml:space="preserve">        </w:t>
      </w:r>
      <w:r>
        <w:tab/>
        <w:t xml:space="preserve">       2 St-18</w:t>
      </w:r>
      <w:r w:rsidRPr="00F276E7">
        <w:t>8/2018-6</w:t>
      </w:r>
    </w:p>
    <w:p w:rsidRDefault="0040149D" w:rsidP="0040149D" w:rsidR="0040149D" w:rsidRPr="00F276E7">
      <w:r w:rsidRPr="00F276E7">
        <w:t xml:space="preserve"> TRGOVAČKI SUD U PAZINU</w:t>
      </w:r>
    </w:p>
    <w:p w:rsidRDefault="0040149D" w:rsidP="00DB5FC7" w:rsidR="0040149D" w:rsidRPr="00F276E7">
      <w:r w:rsidRPr="00F276E7">
        <w:t xml:space="preserve">     52000 PAZIN, Dršćevka 1</w:t>
      </w: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  <w:t xml:space="preserve">      </w:t>
      </w:r>
    </w:p>
    <w:p w:rsidRDefault="0040149D" w:rsidP="0040149D" w:rsidR="0040149D" w:rsidRPr="00F276E7">
      <w:pPr>
        <w:jc w:val="both"/>
      </w:pPr>
    </w:p>
    <w:p w:rsidRDefault="0040149D" w:rsidP="0040149D" w:rsidR="0040149D" w:rsidRPr="00F276E7">
      <w:pPr>
        <w:jc w:val="center"/>
      </w:pPr>
      <w:r w:rsidRPr="00F276E7">
        <w:t>R E P U B L I K A   H R V A T S K A</w:t>
      </w:r>
    </w:p>
    <w:p w:rsidRDefault="0040149D" w:rsidP="0040149D" w:rsidR="0040149D" w:rsidRPr="00F276E7">
      <w:pPr>
        <w:jc w:val="center"/>
      </w:pPr>
    </w:p>
    <w:p w:rsidRDefault="0040149D" w:rsidP="0040149D" w:rsidR="0040149D" w:rsidRPr="00F276E7">
      <w:pPr>
        <w:jc w:val="center"/>
      </w:pPr>
      <w:r w:rsidRPr="00F276E7">
        <w:t>R J E Š E N J E</w:t>
      </w:r>
    </w:p>
    <w:p w:rsidRDefault="0040149D" w:rsidP="0040149D" w:rsidR="0040149D" w:rsidRPr="00F276E7">
      <w:pPr>
        <w:jc w:val="both"/>
      </w:pPr>
    </w:p>
    <w:p w:rsidRDefault="0040149D" w:rsidP="0040149D" w:rsidR="0040149D" w:rsidRPr="00F276E7">
      <w:pPr>
        <w:jc w:val="both"/>
      </w:pPr>
      <w:r w:rsidRPr="00F276E7">
        <w:tab/>
        <w:t>Trgovački sud u Pazinu, po stečajnom sucu Adrijani Labinjan Skok, po prijedlogu predlagatelja FINE, OIB: 85821130368, RC Rijeka, Podružnica Pula, Giardini 5, radi otvaranja stečajnog postupka nad dužnikom TECHNIC SYSTEMS j.d.o.o., Galižana, Limido dele Roje 29, OIB: 35408068702, 6. srpnja 2018.</w:t>
      </w:r>
    </w:p>
    <w:p w:rsidRDefault="0040149D" w:rsidP="0040149D" w:rsidR="0040149D" w:rsidRPr="00F276E7">
      <w:pPr>
        <w:jc w:val="both"/>
      </w:pPr>
    </w:p>
    <w:p w:rsidRDefault="0040149D" w:rsidP="0040149D" w:rsidR="0040149D" w:rsidRPr="00F276E7">
      <w:pPr>
        <w:jc w:val="center"/>
      </w:pPr>
      <w:r w:rsidRPr="00F276E7">
        <w:t>r i j e š i o  j e</w:t>
      </w:r>
    </w:p>
    <w:p w:rsidRDefault="0040149D" w:rsidP="0040149D" w:rsidR="0040149D" w:rsidRPr="00F276E7">
      <w:pPr>
        <w:jc w:val="center"/>
      </w:pPr>
    </w:p>
    <w:p w:rsidRDefault="0040149D" w:rsidP="0040149D" w:rsidR="0040149D" w:rsidRPr="00F276E7">
      <w:pPr>
        <w:ind w:firstLine="720"/>
        <w:jc w:val="both"/>
      </w:pPr>
      <w:r w:rsidRPr="00F276E7">
        <w:t xml:space="preserve">U prethodnom postupku nad dužnikom </w:t>
      </w:r>
      <w:r w:rsidR="0037663A" w:rsidRPr="00F276E7">
        <w:t>TECHNIC SYSTEMS j.d.o.o., Galižana, Limido dele Roje 29, OIB: 35408068702</w:t>
      </w:r>
      <w:r w:rsidRPr="00F276E7">
        <w:t xml:space="preserve">, imenuje se privremeni stečajni upravitelj </w:t>
      </w:r>
      <w:r w:rsidR="00F276E7" w:rsidRPr="00F276E7">
        <w:t>Kristijan Mijandrušić, Pula, Kaštanjer 24, OIB: 96007816779</w:t>
      </w:r>
      <w:r w:rsidRPr="00F276E7">
        <w:t xml:space="preserve">. </w:t>
      </w:r>
    </w:p>
    <w:p w:rsidRDefault="0040149D" w:rsidP="0040149D" w:rsidR="0040149D" w:rsidRPr="00F276E7">
      <w:pPr>
        <w:ind w:firstLine="720"/>
        <w:jc w:val="both"/>
      </w:pPr>
      <w:r w:rsidRPr="00F276E7">
        <w:t>Privremeni stečajni upravitelj izvršit će pregled dužnikovog poslovnog prostora, te uvid u poslovne knjige i poslovnu dokumentaciju dužnika i nakon toga, u roku od 30 dana od dostave ovog rješenja, podnijeti izvješće u kojem će iznijeti svoje stručno mišljenje o tome postoji li razlog za otvaranje stečajnog postupka, kakvi su izgledi za nastavak poslovanja dužnika, a posebno mogu li se imovinom dužnika pokriti troškovi postupka (čl. 119. st. 4. Stečajnog zakona, Narodne novine 71/2015, 104/2017, dalje: SZ).</w:t>
      </w:r>
    </w:p>
    <w:p w:rsidRDefault="0040149D" w:rsidP="0040149D" w:rsidR="0040149D" w:rsidRPr="00F276E7">
      <w:pPr>
        <w:jc w:val="both"/>
      </w:pPr>
    </w:p>
    <w:p w:rsidRDefault="0040149D" w:rsidP="0040149D" w:rsidR="0040149D" w:rsidRPr="00F276E7">
      <w:pPr>
        <w:jc w:val="center"/>
      </w:pPr>
      <w:r w:rsidRPr="00F276E7">
        <w:t>Obrazloženje</w:t>
      </w:r>
    </w:p>
    <w:p w:rsidRDefault="0040149D" w:rsidP="0040149D" w:rsidR="0040149D" w:rsidRPr="00F276E7">
      <w:pPr>
        <w:jc w:val="both"/>
      </w:pPr>
    </w:p>
    <w:p w:rsidRDefault="0040149D" w:rsidP="0040149D" w:rsidR="0040149D" w:rsidRPr="00F276E7">
      <w:pPr>
        <w:jc w:val="both"/>
      </w:pPr>
      <w:r w:rsidRPr="00F276E7">
        <w:tab/>
        <w:t xml:space="preserve">Iz prijedloga FINA-e za otvaranje stečajnog postupka nad dužnikom proizlazi da na dan </w:t>
      </w:r>
      <w:r w:rsidR="00DB5FC7" w:rsidRPr="00F276E7">
        <w:t>25.5.</w:t>
      </w:r>
      <w:r w:rsidRPr="00F276E7">
        <w:t xml:space="preserve">2018. je dužnik imao evidentirane neizvršene osnove za plaćanje u neprekinutom razdoblju od 120 dana u iznosu od </w:t>
      </w:r>
      <w:r w:rsidR="00DB5FC7" w:rsidRPr="00F276E7">
        <w:t>124.720,15</w:t>
      </w:r>
      <w:r w:rsidRPr="00F276E7">
        <w:t xml:space="preserve"> kn.</w:t>
      </w:r>
    </w:p>
    <w:p w:rsidRDefault="0040149D" w:rsidP="0040149D" w:rsidR="0040149D" w:rsidRPr="00F276E7">
      <w:pPr>
        <w:jc w:val="both"/>
      </w:pPr>
      <w:r w:rsidRPr="00F276E7">
        <w:tab/>
        <w:t xml:space="preserve">Na ročište radi izjašnjenja o prijedlogu i utvrđivanju pretpostavki za otvaranje stečajnog postupka od </w:t>
      </w:r>
      <w:r w:rsidR="00DB5FC7" w:rsidRPr="00F276E7">
        <w:t>6. srpnja 2018. nije pristupio nitko.</w:t>
      </w:r>
    </w:p>
    <w:p w:rsidRDefault="0040149D" w:rsidP="0040149D" w:rsidR="0040149D" w:rsidRPr="00F276E7">
      <w:pPr>
        <w:jc w:val="both"/>
      </w:pPr>
      <w:r w:rsidRPr="00F276E7">
        <w:tab/>
        <w:t xml:space="preserve">U smislu odredbe čl. 119. st. 4. SZ-a imenovan je privremeni stečajni upravitelj, koji će iznijeti svoje stručno mišljenje o tome postoji li razlog za otvaranje stečajnog postupka nad dužnikom </w:t>
      </w:r>
      <w:r w:rsidR="00DB5FC7" w:rsidRPr="00F276E7">
        <w:t>TECHNIC SYSTEMS j.d.o.o., Galižana, Limido dele Roje 29, OIB: 35408068702</w:t>
      </w:r>
      <w:r w:rsidRPr="00F276E7">
        <w:t xml:space="preserve">, kakvi su izgledi za nastavak poslovanja dužnika i mogu li se imovinom dužnika pokriti troškovi postupka. </w:t>
      </w:r>
    </w:p>
    <w:p w:rsidRDefault="0040149D" w:rsidP="0040149D" w:rsidR="0040149D" w:rsidRPr="00F276E7">
      <w:pPr>
        <w:jc w:val="both"/>
      </w:pPr>
    </w:p>
    <w:p w:rsidRDefault="0040149D" w:rsidP="0040149D" w:rsidR="0040149D" w:rsidRPr="00F276E7">
      <w:pPr>
        <w:jc w:val="center"/>
      </w:pPr>
      <w:r w:rsidRPr="00F276E7">
        <w:t xml:space="preserve">U Pazinu </w:t>
      </w:r>
      <w:r w:rsidR="0037663A" w:rsidRPr="00F276E7">
        <w:t>6. srpnja</w:t>
      </w:r>
      <w:r w:rsidRPr="00F276E7">
        <w:t xml:space="preserve"> 2018.</w:t>
      </w:r>
    </w:p>
    <w:p w:rsidRDefault="0040149D" w:rsidP="0040149D" w:rsidR="0040149D" w:rsidRPr="00F276E7">
      <w:pPr>
        <w:jc w:val="center"/>
      </w:pPr>
    </w:p>
    <w:p w:rsidRDefault="0040149D" w:rsidP="0040149D" w:rsidR="0040149D" w:rsidRPr="00F276E7">
      <w:pPr>
        <w:jc w:val="both"/>
      </w:pP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  <w:t xml:space="preserve">      Stečajna sutkinja</w:t>
      </w:r>
    </w:p>
    <w:p w:rsidRDefault="0040149D" w:rsidP="0040149D" w:rsidR="0040149D" w:rsidRPr="00F276E7">
      <w:pPr>
        <w:jc w:val="both"/>
      </w:pP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</w:r>
      <w:r w:rsidRPr="00F276E7">
        <w:tab/>
        <w:t xml:space="preserve">        Adrijana Labinjan Skok, v.r. </w:t>
      </w:r>
    </w:p>
    <w:p w:rsidRDefault="0040149D" w:rsidP="0040149D" w:rsidR="0040149D" w:rsidRPr="00F276E7">
      <w:pPr>
        <w:jc w:val="both"/>
      </w:pPr>
    </w:p>
    <w:p w:rsidRDefault="0040149D" w:rsidP="0040149D" w:rsidR="0040149D" w:rsidRPr="004D3099">
      <w:pPr>
        <w:jc w:val="both"/>
      </w:pPr>
    </w:p>
    <w:p w:rsidRDefault="0040149D" w:rsidP="0040149D" w:rsidR="0040149D" w:rsidRPr="00A36346">
      <w:pPr>
        <w:jc w:val="both"/>
      </w:pPr>
      <w:r w:rsidRPr="00A36346">
        <w:t>UPUTA O PRAVNOM LIJEKU:</w:t>
      </w:r>
    </w:p>
    <w:p w:rsidRDefault="0040149D" w:rsidP="0040149D" w:rsidR="0040149D" w:rsidRPr="00A36346">
      <w:pPr>
        <w:jc w:val="both"/>
      </w:pPr>
      <w:r w:rsidRPr="00A36346">
        <w:t>Protiv ovog rješenja nije dopuštena</w:t>
      </w:r>
      <w:r>
        <w:t xml:space="preserve"> posebna žalba (čl. 115. st. 2</w:t>
      </w:r>
      <w:r w:rsidRPr="00A36346">
        <w:t>. Stečajnog zakona).</w:t>
      </w:r>
    </w:p>
    <w:p w:rsidRDefault="0040149D" w:rsidP="0040149D" w:rsidR="0040149D" w:rsidRPr="00E605C9">
      <w:pPr>
        <w:jc w:val="both"/>
      </w:pPr>
    </w:p>
    <w:p w:rsidRDefault="0040149D" w:rsidP="0040149D" w:rsidR="0040149D">
      <w:pPr>
        <w:jc w:val="both"/>
      </w:pPr>
      <w:r w:rsidRPr="004D3099">
        <w:t>DNA:</w:t>
      </w:r>
    </w:p>
    <w:p w:rsidRDefault="0040149D" w:rsidP="0040149D" w:rsidR="0040149D" w:rsidRPr="00EE2DB4">
      <w:pPr>
        <w:jc w:val="both"/>
      </w:pPr>
      <w:r w:rsidRPr="00EE2DB4">
        <w:t xml:space="preserve">- </w:t>
      </w:r>
      <w:r w:rsidR="0037663A">
        <w:t>TECHNIC SYSTEMS j.d.o.o., Galižana, Limido dele Roje 29</w:t>
      </w:r>
      <w:r w:rsidRPr="00EE2DB4">
        <w:t xml:space="preserve">  </w:t>
      </w:r>
    </w:p>
    <w:p w:rsidRDefault="0040149D" w:rsidP="0040149D" w:rsidR="0040149D" w:rsidRPr="0037663A">
      <w:pPr>
        <w:jc w:val="both"/>
        <w:rPr>
          <w:color w:val="FF0000"/>
        </w:rPr>
      </w:pPr>
      <w:r w:rsidRPr="00EE2DB4">
        <w:t xml:space="preserve">- privremeni stečajni upravitelj </w:t>
      </w:r>
      <w:r w:rsidR="00F276E7" w:rsidRPr="007A7737">
        <w:t xml:space="preserve">Kristijan Mijandrušić, </w:t>
      </w:r>
      <w:r w:rsidR="00F276E7">
        <w:t>Pula, Kaštanjer 24</w:t>
      </w:r>
    </w:p>
    <w:p w:rsidRDefault="0040149D" w:rsidP="0040149D" w:rsidR="0040149D" w:rsidRPr="00EE2DB4">
      <w:pPr>
        <w:jc w:val="both"/>
      </w:pPr>
      <w:r w:rsidRPr="00EE2DB4">
        <w:t>- e-oglasna ploča 8 dana</w:t>
      </w:r>
    </w:p>
    <w:p w:rsidRDefault="0040149D" w:rsidP="0040149D" w:rsidR="0040149D" w:rsidRPr="00EE2DB4">
      <w:pPr>
        <w:jc w:val="both"/>
      </w:pPr>
      <w:r w:rsidRPr="00EE2DB4">
        <w:softHyphen/>
        <w:t xml:space="preserve">- sudski registar </w:t>
      </w:r>
      <w:r>
        <w:t>elektronskim putem</w:t>
      </w:r>
    </w:p>
    <w:p w:rsidRDefault="0040149D" w:rsidP="0040149D" w:rsidR="0040149D"/>
    <w:p w:rsidRDefault="0040149D" w:rsidP="0040149D" w:rsidR="0040149D"/>
    <w:p w:rsidRDefault="0040149D" w:rsidP="0040149D" w:rsidR="0040149D"/>
    <w:p w:rsidRDefault="0040149D" w:rsidP="0040149D" w:rsidR="0040149D"/>
    <w:p w:rsidRDefault="00555966" w:rsidR="00500701"/>
    <w:sectPr w:rsidSect="00934941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9D" w:rsidP="0040149D" w:rsidR="0040149D">
      <w:r>
        <w:separator/>
      </w:r>
    </w:p>
  </w:endnote>
  <w:endnote w:id="0" w:type="continuationSeparator">
    <w:p w:rsidRDefault="0040149D" w:rsidP="0040149D" w:rsidR="00401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9D" w:rsidP="0040149D" w:rsidR="0040149D">
      <w:r>
        <w:separator/>
      </w:r>
    </w:p>
  </w:footnote>
  <w:footnote w:id="0" w:type="continuationSeparator">
    <w:p w:rsidRDefault="0040149D" w:rsidP="0040149D" w:rsidR="00401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C0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96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C0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9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3C08" w:rsidP="00294B6C" w:rsidR="00294B6C" w:rsidRPr="00EE2DB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  <w:r>
      <w:tab/>
      <w:t xml:space="preserve">       </w:t>
    </w:r>
    <w:r w:rsidR="0040149D">
      <w:t>2 St-188/2018-6</w:t>
    </w:r>
  </w:p>
  <w:p w:rsidRDefault="00555966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C08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149D"/>
    <w:rsid w:val="000A3C08"/>
    <w:rsid w:val="0037663A"/>
    <w:rsid w:val="0040149D"/>
    <w:rsid w:val="00554328"/>
    <w:rsid w:val="00555966"/>
    <w:rsid w:val="00985388"/>
    <w:rsid w:val="00DB5FC7"/>
    <w:rsid w:val="00F2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149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1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0149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0149D"/>
  </w:style>
  <w:style w:styleId="Tijeloteksta" w:type="paragraph">
    <w:name w:val="Body Text"/>
    <w:basedOn w:val="Normal"/>
    <w:link w:val="TijelotekstaChar"/>
    <w:unhideWhenUsed/>
    <w:rsid w:val="0040149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40149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14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149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1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149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96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96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96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96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149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01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0149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0149D"/>
  </w:style>
  <w:style w:styleId="Tijeloteksta" w:type="paragraph">
    <w:name w:val="Body Text"/>
    <w:basedOn w:val="Normal"/>
    <w:link w:val="TijelotekstaChar"/>
    <w:unhideWhenUsed/>
    <w:rsid w:val="0040149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40149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14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149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1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149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59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96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96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96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96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TECHNIC SYSTEMS j.d.o.o. GALIŽANA</izvorni_sadrzaj>
    <derivirana_varijabla naziv="DomainObject.Predmet.ProtustrankaFormated_1">  TECHNIC SYSTEMS j.d.o.o. GALIŽANA</derivirana_varijabla>
  </DomainObject.Predmet.ProtustrankaFormated>
  <DomainObject.Predmet.ProtustrankaFormatedOIB>
    <izvorni_sadrzaj>  TECHNIC SYSTEMS j.d.o.o. GALIŽANA, OIB 35408068702</izvorni_sadrzaj>
    <derivirana_varijabla naziv="DomainObject.Predmet.ProtustrankaFormatedOIB_1">  TECHNIC SYSTEMS j.d.o.o. GALIŽANA, OIB 35408068702</derivirana_varijabla>
  </DomainObject.Predmet.ProtustrankaFormatedOIB>
  <DomainObject.Predmet.ProtustrankaFormatedWithAdress>
    <izvorni_sadrzaj> TECHNIC SYSTEMS j.d.o.o. GALIŽANA, Limido dele Roje 29, 52100 Galižana</izvorni_sadrzaj>
    <derivirana_varijabla naziv="DomainObject.Predmet.ProtustrankaFormatedWithAdress_1"> TECHNIC SYSTEMS j.d.o.o. GALIŽANA, Limido dele Roje 29, 52100 Galižana</derivirana_varijabla>
  </DomainObject.Predmet.ProtustrankaFormatedWithAdress>
  <DomainObject.Predmet.ProtustrankaFormatedWithAdressOIB>
    <izvorni_sadrzaj> TECHNIC SYSTEMS j.d.o.o. GALIŽANA, OIB 35408068702, Limido dele Roje 29, 52100 Galižana</izvorni_sadrzaj>
    <derivirana_varijabla naziv="DomainObject.Predmet.ProtustrankaFormatedWithAdressOIB_1"> TECHNIC SYSTEMS j.d.o.o. GALIŽANA, OIB 35408068702, Limido dele Roje 29, 52100 Galižana</derivirana_varijabla>
  </DomainObject.Predmet.ProtustrankaFormatedWithAdressOIB>
  <DomainObject.Predmet.ProtustrankaWithAdress>
    <izvorni_sadrzaj>TECHNIC SYSTEMS j.d.o.o. GALIŽANA Limido dele Roje 29, 52100 Galižana</izvorni_sadrzaj>
    <derivirana_varijabla naziv="DomainObject.Predmet.ProtustrankaWithAdress_1">TECHNIC SYSTEMS j.d.o.o. GALIŽANA Limido dele Roje 29, 52100 Galižana</derivirana_varijabla>
  </DomainObject.Predmet.ProtustrankaWithAdress>
  <DomainObject.Predmet.ProtustrankaWithAdressOIB>
    <izvorni_sadrzaj>TECHNIC SYSTEMS j.d.o.o. GALIŽANA, OIB 35408068702, Limido dele Roje 29, 52100 Galižana</izvorni_sadrzaj>
    <derivirana_varijabla naziv="DomainObject.Predmet.ProtustrankaWithAdressOIB_1">TECHNIC SYSTEMS j.d.o.o. GALIŽANA, OIB 35408068702, Limido dele Roje 29, 52100 Galižana</derivirana_varijabla>
  </DomainObject.Predmet.ProtustrankaWithAdressOIB>
  <DomainObject.Predmet.ProtustrankaNazivFormated>
    <izvorni_sadrzaj>TECHNIC SYSTEMS j.d.o.o. GALIŽANA</izvorni_sadrzaj>
    <derivirana_varijabla naziv="DomainObject.Predmet.ProtustrankaNazivFormated_1">TECHNIC SYSTEMS j.d.o.o. GALIŽANA</derivirana_varijabla>
  </DomainObject.Predmet.ProtustrankaNazivFormated>
  <DomainObject.Predmet.ProtustrankaNazivFormatedOIB>
    <izvorni_sadrzaj>TECHNIC SYSTEMS j.d.o.o. GALIŽANA, OIB 35408068702</izvorni_sadrzaj>
    <derivirana_varijabla naziv="DomainObject.Predmet.ProtustrankaNazivFormatedOIB_1">TECHNIC SYSTEMS j.d.o.o. GALIŽANA, OIB 35408068702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124720.15</izvorni_sadrzaj>
    <derivirana_varijabla naziv="DomainObject.Predmet.TrenutnaVrijednost_1">124720.15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TECHNIC SYSTEMS j.d.o.o. GALIŽANA</item>
    </izvorni_sadrzaj>
    <derivirana_varijabla naziv="DomainObject.Predmet.ProtuStrankaListFormated_1">
      <item>TECHNIC SYSTEMS j.d.o.o. GALIŽANA</item>
    </derivirana_varijabla>
  </DomainObject.Predmet.ProtuStrankaListFormated>
  <DomainObject.Predmet.ProtuStrankaListFormatedOIB>
    <izvorni_sadrzaj>
      <item>TECHNIC SYSTEMS j.d.o.o. GALIŽANA, OIB 35408068702</item>
    </izvorni_sadrzaj>
    <derivirana_varijabla naziv="DomainObject.Predmet.ProtuStrankaListFormatedOIB_1">
      <item>TECHNIC SYSTEMS j.d.o.o. GALIŽANA, OIB 35408068702</item>
    </derivirana_varijabla>
  </DomainObject.Predmet.ProtuStrankaListFormatedOIB>
  <DomainObject.Predmet.ProtuStrankaListFormatedWithAdress>
    <izvorni_sadrzaj>
      <item>TECHNIC SYSTEMS j.d.o.o. GALIŽANA, Limido dele Roje 29, 52100 Galižana</item>
    </izvorni_sadrzaj>
    <derivirana_varijabla naziv="DomainObject.Predmet.ProtuStrankaListFormatedWithAdress_1">
      <item>TECHNIC SYSTEMS j.d.o.o. GALIŽANA, Limido dele Roje 29, 52100 Galižana</item>
    </derivirana_varijabla>
  </DomainObject.Predmet.ProtuStrankaListFormatedWithAdress>
  <DomainObject.Predmet.ProtuStrankaListFormatedWithAdressOIB>
    <izvorni_sadrzaj>
      <item>TECHNIC SYSTEMS j.d.o.o. GALIŽANA, OIB 35408068702, Limido dele Roje 29, 52100 Galižana</item>
    </izvorni_sadrzaj>
    <derivirana_varijabla naziv="DomainObject.Predmet.ProtuStrankaListFormatedWithAdressOIB_1">
      <item>TECHNIC SYSTEMS j.d.o.o. GALIŽANA, OIB 35408068702, Limido dele Roje 29, 52100 Galižana</item>
    </derivirana_varijabla>
  </DomainObject.Predmet.ProtuStrankaListFormatedWithAdressOIB>
  <DomainObject.Predmet.ProtuStrankaListNazivFormated>
    <izvorni_sadrzaj>
      <item>TECHNIC SYSTEMS j.d.o.o. GALIŽANA</item>
    </izvorni_sadrzaj>
    <derivirana_varijabla naziv="DomainObject.Predmet.ProtuStrankaListNazivFormated_1">
      <item>TECHNIC SYSTEMS j.d.o.o. GALIŽANA</item>
    </derivirana_varijabla>
  </DomainObject.Predmet.ProtuStrankaListNazivFormated>
  <DomainObject.Predmet.ProtuStrankaListNazivFormatedOIB>
    <izvorni_sadrzaj>
      <item>TECHNIC SYSTEMS j.d.o.o. GALIŽANA, OIB 35408068702</item>
    </izvorni_sadrzaj>
    <derivirana_varijabla naziv="DomainObject.Predmet.ProtuStrankaListNazivFormatedOIB_1">
      <item>TECHNIC SYSTEMS j.d.o.o. GALIŽANA, OIB 35408068702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TECHNIC SYSTEMS j.d.o.o. GALIŽANA</izvorni_sadrzaj>
    <derivirana_varijabla naziv="DomainObject.Predmet.ProtustrankaIDrugi_1">TECHNIC SYSTEMS j.d.o.o. GALIŽANA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TECHNIC SYSTEMS j.d.o.o. GALIŽANA, OIB 35408068702, Limido dele Roje 29, 52100 Galižana</izvorni_sadrzaj>
    <derivirana_varijabla naziv="DomainObject.Predmet.ProtustrankaIDrugiAdressOIB_1">TECHNIC SYSTEMS j.d.o.o. GALIŽANA, OIB 35408068702, Limido dele Roje 29,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TECHNIC SYSTEMS j.d.o.o. GALIŽANA</item>
    </izvorni_sadrzaj>
    <derivirana_varijabla naziv="DomainObject.Predmet.SudioniciListNaziv_1">
      <item>FINANCIJSKA AGENCIJA, RC RIJEKA, PODRUŽNICA PULA, PULA</item>
      <item>TECHNIC SYSTEMS j.d.o.o. GALIŽANA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TECHNIC SYSTEMS j.d.o.o. GALIŽANA, OIB 35408068702, Limido dele Roje 29,52100 Galižana</item>
    </izvorni_sadrzaj>
    <derivirana_varijabla naziv="DomainObject.Predmet.SudioniciListAdressOIB_1">
      <item>FINANCIJSKA AGENCIJA, RC RIJEKA, PODRUŽNICA PULA, PULA, OIB 85821130368, Ulica grada Vukovara 70,10000 Zagreb</item>
      <item>TECHNIC SYSTEMS j.d.o.o. GALIŽANA, OIB 35408068702, Limido dele Roje 29,52100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35408068702</item>
    </izvorni_sadrzaj>
    <derivirana_varijabla naziv="DomainObject.Predmet.SudioniciListNazivOIB_1">
      <item>, OIB 85821130368</item>
      <item>, OIB 35408068702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1942</properties:Characters>
  <properties:Lines>57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2018-07-06T07:11:00Z</dcterms:created>
  <dc:creator>Jasmina Matika</dc:creator>
  <cp:lastModifiedBy>Jasmina Matika</cp:lastModifiedBy>
  <dcterms:modified xmlns:xsi="http://www.w3.org/2001/XMLSchema-instance" xsi:type="dcterms:W3CDTF">2018-07-06T07:34:00Z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(St-188-18 - RJEŠENJE - IMENOVANJE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