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823a" w14:paraId="707823a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993E8A">
        <w:rPr>
          <w:rFonts w:hAnsi="Times New Roman" w:ascii="Times New Roman"/>
          <w:noProof/>
          <w:szCs w:val="24"/>
          <w:lang w:val="hr-HR"/>
        </w:rPr>
        <w:t>6537</w:t>
      </w:r>
      <w:r w:rsidR="00342E67">
        <w:rPr>
          <w:rFonts w:hAnsi="Times New Roman" w:ascii="Times New Roman"/>
          <w:noProof/>
          <w:szCs w:val="24"/>
          <w:lang w:val="hr-HR"/>
        </w:rPr>
        <w:t>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5E50F1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5E50F1" w:rsidP="005E50F1" w:rsidR="005E50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993E8A" w:rsidRPr="00993E8A">
        <w:t xml:space="preserve"> </w:t>
      </w:r>
      <w:r w:rsidR="00993E8A" w:rsidRPr="00993E8A">
        <w:rPr>
          <w:rFonts w:hAnsi="Times New Roman" w:ascii="Times New Roman"/>
        </w:rPr>
        <w:t xml:space="preserve">VESELA PEGLA j.d.o.o., Blaževdol, Ribnjak 19, OIB: 29524616182, MBS: 080881364 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FF45B9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993E8A">
        <w:rPr>
          <w:rFonts w:hAnsi="Times New Roman" w:ascii="Times New Roman"/>
        </w:rPr>
        <w:t xml:space="preserve"> </w:t>
      </w:r>
      <w:r w:rsidR="00993E8A" w:rsidRPr="00993E8A">
        <w:rPr>
          <w:rFonts w:hAnsi="Times New Roman" w:ascii="Times New Roman"/>
        </w:rPr>
        <w:t>VESELA PEGLA j.d.o.o., Blaževdol, Ribnjak 19, OIB: 29524616182, MBS: 080881364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FF45B9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8E71F3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>tečajnog upravitelja imenuje se</w:t>
      </w:r>
      <w:r w:rsidR="0048050B">
        <w:rPr>
          <w:rFonts w:hAnsi="Times New Roman" w:ascii="Times New Roman"/>
          <w:szCs w:val="24"/>
        </w:rPr>
        <w:t xml:space="preserve"> Berislav Makismović, OIB: 57300759557, Hrašćica, Braće Radić 1, Varaždin.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342E67">
        <w:rPr>
          <w:rFonts w:hAnsi="Times New Roman" w:ascii="Times New Roman"/>
        </w:rPr>
        <w:t xml:space="preserve"> </w:t>
      </w:r>
      <w:r w:rsidR="00993E8A" w:rsidRPr="00993E8A">
        <w:rPr>
          <w:rFonts w:hAnsi="Times New Roman" w:ascii="Times New Roman"/>
        </w:rPr>
        <w:t>VESELA PEGLA j.d.o.o., Blaževdol, Ribnjak 19, OIB: 29524616182, MBS: 080881364</w:t>
      </w:r>
      <w:r w:rsidR="00993E8A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Zagrebu,</w:t>
      </w:r>
      <w:r w:rsidR="00FF45B9">
        <w:rPr>
          <w:rFonts w:hAnsi="Times New Roman" w:ascii="Times New Roman"/>
          <w:lang w:val="hr-HR"/>
        </w:rPr>
        <w:t xml:space="preserve"> 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C95712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C9571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93E8A">
      <w:rPr>
        <w:rFonts w:hAnsi="Times New Roman" w:ascii="Times New Roman"/>
      </w:rPr>
      <w:t>6537</w:t>
    </w:r>
    <w:r w:rsidR="00342E67">
      <w:rPr>
        <w:rFonts w:hAnsi="Times New Roman" w:ascii="Times New Roman"/>
      </w:rPr>
      <w:t>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024D0"/>
    <w:rsid w:val="002678AE"/>
    <w:rsid w:val="00282835"/>
    <w:rsid w:val="0029202C"/>
    <w:rsid w:val="00342E67"/>
    <w:rsid w:val="00343C82"/>
    <w:rsid w:val="0042157A"/>
    <w:rsid w:val="0042162E"/>
    <w:rsid w:val="00473872"/>
    <w:rsid w:val="0048050B"/>
    <w:rsid w:val="00493516"/>
    <w:rsid w:val="004C7130"/>
    <w:rsid w:val="004C7C93"/>
    <w:rsid w:val="00532B71"/>
    <w:rsid w:val="005940E9"/>
    <w:rsid w:val="005E50F1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E71F3"/>
    <w:rsid w:val="0090185C"/>
    <w:rsid w:val="009240EB"/>
    <w:rsid w:val="00993E8A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746DC"/>
    <w:rsid w:val="00C95712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71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71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71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71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7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71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7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7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462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6537</izvorni_sadrzaj>
    <derivirana_varijabla naziv="DomainObject.Predmet.Broj_1">6537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St-6537/2015</izvorni_sadrzaj>
    <derivirana_varijabla naziv="DomainObject.Predmet.OznakaBroj_1">St-6537/2015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PEGLA j.d.o.o. zastupanog po punomoćniku Morana Berec</izvorni_sadrzaj>
    <derivirana_varijabla naziv="DomainObject.Predmet.ProtustrankaFormated_1">  VESELA PEGLA j.d.o.o. zastupanog po punomoćniku Morana Berec</derivirana_varijabla>
  </DomainObject.Predmet.ProtustrankaFormated>
  <DomainObject.Predmet.ProtustrankaFormatedOIB>
    <izvorni_sadrzaj>  VESELA PEGLA j.d.o.o., OIB 29524616182 zastupanog po punomoćniku Morana Berec</izvorni_sadrzaj>
    <derivirana_varijabla naziv="DomainObject.Predmet.ProtustrankaFormatedOIB_1">  VESELA PEGLA j.d.o.o., OIB 29524616182 zastupanog po punomoćniku Morana Berec</derivirana_varijabla>
  </DomainObject.Predmet.ProtustrankaFormatedOIB>
  <DomainObject.Predmet.ProtustrankaFormatedWithAdress>
    <izvorni_sadrzaj> VESELA PEGLA j.d.o.o., Ribnjak 19, 10380 Blaževdol zastupanog po punomoćniku Morana Berec</izvorni_sadrzaj>
    <derivirana_varijabla naziv="DomainObject.Predmet.ProtustrankaFormatedWithAdress_1"> VESELA PEGLA j.d.o.o., Ribnjak 19, 10380 Blaževdol zastupanog po punomoćniku Morana Berec</derivirana_varijabla>
  </DomainObject.Predmet.ProtustrankaFormatedWithAdress>
  <DomainObject.Predmet.ProtustrankaFormatedWithAdressOIB>
    <izvorni_sadrzaj> VESELA PEGLA j.d.o.o., OIB 29524616182, Ribnjak 19, 10380 Blaževdol zastupanog po punomoćniku Morana Berec</izvorni_sadrzaj>
    <derivirana_varijabla naziv="DomainObject.Predmet.ProtustrankaFormatedWithAdressOIB_1"> VESELA PEGLA j.d.o.o., OIB 29524616182, Ribnjak 19, 10380 Blaževdol zastupanog po punomoćniku Morana Berec</derivirana_varijabla>
  </DomainObject.Predmet.ProtustrankaFormatedWithAdressOIB>
  <DomainObject.Predmet.ProtustrankaWithAdress>
    <izvorni_sadrzaj>VESELA PEGLA j.d.o.o. Ribnjak 19, 10380 Blaževdol</izvorni_sadrzaj>
    <derivirana_varijabla naziv="DomainObject.Predmet.ProtustrankaWithAdress_1">VESELA PEGLA j.d.o.o. Ribnjak 19, 10380 Blaževdol</derivirana_varijabla>
  </DomainObject.Predmet.ProtustrankaWithAdress>
  <DomainObject.Predmet.ProtustrankaWithAdressOIB>
    <izvorni_sadrzaj>VESELA PEGLA j.d.o.o., OIB 29524616182, Ribnjak 19, 10380 Blaževdol</izvorni_sadrzaj>
    <derivirana_varijabla naziv="DomainObject.Predmet.ProtustrankaWithAdressOIB_1">VESELA PEGLA j.d.o.o., OIB 29524616182, Ribnjak 19, 10380 Blaževdol</derivirana_varijabla>
  </DomainObject.Predmet.ProtustrankaWithAdressOIB>
  <DomainObject.Predmet.ProtustrankaNazivFormated>
    <izvorni_sadrzaj>VESELA PEGLA j.d.o.o.</izvorni_sadrzaj>
    <derivirana_varijabla naziv="DomainObject.Predmet.ProtustrankaNazivFormated_1">VESELA PEGLA j.d.o.o.</derivirana_varijabla>
  </DomainObject.Predmet.ProtustrankaNazivFormated>
  <DomainObject.Predmet.ProtustrankaNazivFormatedOIB>
    <izvorni_sadrzaj>VESELA PEGLA j.d.o.o., OIB 29524616182</izvorni_sadrzaj>
    <derivirana_varijabla naziv="DomainObject.Predmet.ProtustrankaNazivFormatedOIB_1">VESELA PEGLA j.d.o.o., OIB 29524616182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PEGLA j.d.o.o. zastupanog po punomoćniku Morana Berec</item>
    </izvorni_sadrzaj>
    <derivirana_varijabla naziv="DomainObject.Predmet.ProtuStrankaListFormated_1">
      <item>VESELA PEGLA j.d.o.o. zastupanog po punomoćniku Morana Berec</item>
    </derivirana_varijabla>
  </DomainObject.Predmet.ProtuStrankaListFormated>
  <DomainObject.Predmet.ProtuStrankaListFormatedOIB>
    <izvorni_sadrzaj>
      <item>VESELA PEGLA j.d.o.o., OIB 29524616182 zastupanog po punomoćniku Morana Berec</item>
    </izvorni_sadrzaj>
    <derivirana_varijabla naziv="DomainObject.Predmet.ProtuStrankaListFormatedOIB_1">
      <item>VESELA PEGLA j.d.o.o., OIB 29524616182 zastupanog po punomoćniku Morana Berec</item>
    </derivirana_varijabla>
  </DomainObject.Predmet.ProtuStrankaListFormatedOIB>
  <DomainObject.Predmet.ProtuStrankaListFormatedWithAdress>
    <izvorni_sadrzaj>
      <item>VESELA PEGLA j.d.o.o., Ribnjak 19, 10380 Blaževdol zastupanog po punomoćniku Morana Berec</item>
    </izvorni_sadrzaj>
    <derivirana_varijabla naziv="DomainObject.Predmet.ProtuStrankaListFormatedWithAdress_1">
      <item>VESELA PEGLA j.d.o.o., Ribnjak 19, 10380 Blaževdol zastupanog po punomoćniku Morana Berec</item>
    </derivirana_varijabla>
  </DomainObject.Predmet.ProtuStrankaListFormatedWithAdress>
  <DomainObject.Predmet.ProtuStrankaListFormatedWithAdressOIB>
    <izvorni_sadrzaj>
      <item>VESELA PEGLA j.d.o.o., OIB 29524616182, Ribnjak 19, 10380 Blaževdol zastupanog po punomoćniku Morana Berec</item>
    </izvorni_sadrzaj>
    <derivirana_varijabla naziv="DomainObject.Predmet.ProtuStrankaListFormatedWithAdressOIB_1">
      <item>VESELA PEGLA j.d.o.o., OIB 29524616182, Ribnjak 19, 10380 Blaževdol zastupanog po punomoćniku Morana Berec</item>
    </derivirana_varijabla>
  </DomainObject.Predmet.ProtuStrankaListFormatedWithAdressOIB>
  <DomainObject.Predmet.ProtuStrankaListNazivFormated>
    <izvorni_sadrzaj>
      <item>VESELA PEGLA j.d.o.o.</item>
    </izvorni_sadrzaj>
    <derivirana_varijabla naziv="DomainObject.Predmet.ProtuStrankaListNazivFormated_1">
      <item>VESELA PEGLA j.d.o.o.</item>
    </derivirana_varijabla>
  </DomainObject.Predmet.ProtuStrankaListNazivFormated>
  <DomainObject.Predmet.ProtuStrankaListNazivFormatedOIB>
    <izvorni_sadrzaj>
      <item>VESELA PEGLA j.d.o.o., OIB 29524616182</item>
    </izvorni_sadrzaj>
    <derivirana_varijabla naziv="DomainObject.Predmet.ProtuStrankaListNazivFormatedOIB_1">
      <item>VESELA PEGLA j.d.o.o., OIB 29524616182</item>
    </derivirana_varijabla>
  </DomainObject.Predmet.ProtuStrankaListNazivFormatedOIB>
  <DomainObject.Predmet.OstaliListFormated>
    <izvorni_sadrzaj>
      <item>Morana Berec punomoćnik sudionika u postupku VESELA PEGLA j.d.o.o.</item>
    </izvorni_sadrzaj>
    <derivirana_varijabla naziv="DomainObject.Predmet.OstaliListFormated_1">
      <item>Morana Berec punomoćnik sudionika u postupku VESELA PEGLA j.d.o.o.</item>
    </derivirana_varijabla>
  </DomainObject.Predmet.OstaliListFormated>
  <DomainObject.Predmet.OstaliListFormatedOIB>
    <izvorni_sadrzaj>
      <item>Morana Berec, OIB 49467386359 punomoćnik sudionika u postupku VESELA PEGLA j.d.o.o.</item>
    </izvorni_sadrzaj>
    <derivirana_varijabla naziv="DomainObject.Predmet.OstaliListFormatedOIB_1">
      <item>Morana Berec, OIB 49467386359 punomoćnik sudionika u postupku VESELA PEGLA j.d.o.o.</item>
    </derivirana_varijabla>
  </DomainObject.Predmet.OstaliListFormatedOIB>
  <DomainObject.Predmet.OstaliListFormatedWithAdress>
    <izvorni_sadrzaj>
      <item>Morana Berec, Ulica Ribnjak 19, 10380 Blaževdol punomoćnik sudionika u postupku VESELA PEGLA j.d.o.o.</item>
    </izvorni_sadrzaj>
    <derivirana_varijabla naziv="DomainObject.Predmet.OstaliListFormatedWithAdress_1">
      <item>Morana Berec, Ulica Ribnjak 19, 10380 Blaževdol punomoćnik sudionika u postupku VESELA PEGLA j.d.o.o.</item>
    </derivirana_varijabla>
  </DomainObject.Predmet.OstaliListFormatedWithAdress>
  <DomainObject.Predmet.OstaliListFormatedWithAdressOIB>
    <izvorni_sadrzaj>
      <item>Morana Berec, OIB 49467386359, Ulica Ribnjak 19, 10380 Blaževdol punomoćnik sudionika u postupku VESELA PEGLA j.d.o.o.</item>
    </izvorni_sadrzaj>
    <derivirana_varijabla naziv="DomainObject.Predmet.OstaliListFormatedWithAdressOIB_1">
      <item>Morana Berec, OIB 49467386359, Ulica Ribnjak 19, 10380 Blaževdol punomoćnik sudionika u postupku VESELA PEGLA j.d.o.o.</item>
    </derivirana_varijabla>
  </DomainObject.Predmet.OstaliListFormatedWithAdressOIB>
  <DomainObject.Predmet.OstaliListNazivFormated>
    <izvorni_sadrzaj>
      <item>Morana Berec</item>
    </izvorni_sadrzaj>
    <derivirana_varijabla naziv="DomainObject.Predmet.OstaliListNazivFormated_1">
      <item>Morana Berec</item>
    </derivirana_varijabla>
  </DomainObject.Predmet.OstaliListNazivFormated>
  <DomainObject.Predmet.OstaliListNazivFormatedOIB>
    <izvorni_sadrzaj>
      <item>Morana Berec, OIB 49467386359</item>
    </izvorni_sadrzaj>
    <derivirana_varijabla naziv="DomainObject.Predmet.OstaliListNazivFormatedOIB_1">
      <item>Morana Berec, OIB 49467386359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PEGLA j.d.o.o.</izvorni_sadrzaj>
    <derivirana_varijabla naziv="DomainObject.Predmet.ProtustrankaIDrugi_1">VESELA PEGLA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PEGLA j.d.o.o., OIB 29524616182, Ribnjak 19, 10380 Blaževdol</izvorni_sadrzaj>
    <derivirana_varijabla naziv="DomainObject.Predmet.ProtustrankaIDrugiAdressOIB_1">VESELA PEGLA j.d.o.o., OIB 29524616182, Ribnjak 19, 10380 Blaževdol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PEGLA j.d.o.o.</item>
      <item>Morana Berec</item>
    </izvorni_sadrzaj>
    <derivirana_varijabla naziv="DomainObject.Predmet.SudioniciListNaziv_1">
      <item>FINA Regionalni centar Zagreb</item>
      <item>VESELA PEGLA j.d.o.o.</item>
      <item>Morana Berec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PEGLA j.d.o.o., OIB 29524616182, Ribnjak 19,10380 Blaževdol</item>
      <item>Morana Berec, OIB 49467386359, Ulica Ribnjak 19,10380 Blaževdol</item>
    </izvorni_sadrzaj>
    <derivirana_varijabla naziv="DomainObject.Predmet.SudioniciListAdressOIB_1">
      <item>FINA Regionalni centar Zagreb, OIB 85821130368, Trg svibanjskih žrtava 1995. 1,10000 Zagreb</item>
      <item>VESELA PEGLA j.d.o.o., OIB 29524616182, Ribnjak 19,10380 Blaževdol</item>
      <item>Morana Berec, OIB 49467386359, Ulica Ribnjak 19,10380 Blaževdol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29524616182</item>
      <item>, OIB 49467386359</item>
    </izvorni_sadrzaj>
    <derivirana_varijabla naziv="DomainObject.Predmet.SudioniciListNazivOIB_1">
      <item>, OIB 85821130368</item>
      <item>, OIB 29524616182</item>
      <item>, OIB 49467386359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2203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2016-06-20T07:39:00Z</dcterms:created>
  <dc:creator>Sudsko vijeæe</dc:creator>
  <cp:lastModifiedBy>Mirela Šantek</cp:lastModifiedBy>
  <cp:lastPrinted>2016-08-12T09:45:00Z</cp:lastPrinted>
  <dcterms:modified xmlns:xsi="http://www.w3.org/2001/XMLSchema-instance" xsi:type="dcterms:W3CDTF">2016-08-12T09:45:00Z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