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9d78" w14:paraId="4c59d78" w:rsidRDefault="00594372" w:rsidP="00594372" w:rsidR="00594372">
      <w:pPr>
        <w15:collapsed w:val="false"/>
      </w:pPr>
      <w:bookmarkStart w:name="_GoBack" w:id="0"/>
      <w:bookmarkEnd w:id="0"/>
      <w:r>
        <w:t>REPUBLIKA HRVATSKA</w:t>
      </w:r>
    </w:p>
    <w:p w:rsidRDefault="00594372" w:rsidP="00594372" w:rsidR="00594372">
      <w:r>
        <w:t>TRGOVAČKI SUD U RIJECI</w:t>
      </w:r>
    </w:p>
    <w:p w:rsidRDefault="00594372" w:rsidP="00594372" w:rsidR="00594372"/>
    <w:p w:rsidRDefault="00594372" w:rsidP="00594372" w:rsidR="00594372">
      <w:pPr>
        <w:jc w:val="center"/>
      </w:pPr>
      <w:r>
        <w:t>Z A P I S N I K</w:t>
      </w:r>
    </w:p>
    <w:p w:rsidRDefault="00594372" w:rsidP="00594372" w:rsidR="00594372">
      <w:pPr>
        <w:jc w:val="center"/>
      </w:pPr>
      <w:r>
        <w:t xml:space="preserve">od </w:t>
      </w:r>
      <w:r w:rsidR="00182A48">
        <w:t>5</w:t>
      </w:r>
      <w:r w:rsidR="004B6290">
        <w:t>. listopada</w:t>
      </w:r>
      <w:r>
        <w:t xml:space="preserve"> 2017. godine</w:t>
      </w:r>
    </w:p>
    <w:p w:rsidRDefault="00594372" w:rsidP="00594372" w:rsidR="00594372">
      <w:pPr>
        <w:jc w:val="center"/>
      </w:pPr>
    </w:p>
    <w:p w:rsidRDefault="00594372" w:rsidP="00594372" w:rsidR="00594372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182A48" w:rsidRPr="00670F04">
        <w:rPr>
          <w:bCs/>
        </w:rPr>
        <w:t>TOMICO</w:t>
      </w:r>
      <w:r w:rsidR="00182A48" w:rsidRPr="00670F04">
        <w:t xml:space="preserve"> društvo s ograničenom odgovornošću za proizvodnju i trgovinu zlatom Rijeka, Matije Gupca 15/b, OIB: 27096538405, MBS: 040059330</w:t>
      </w:r>
    </w:p>
    <w:p w:rsidRDefault="00594372" w:rsidP="00594372" w:rsidR="00594372"/>
    <w:p w:rsidRDefault="00594372" w:rsidP="00594372" w:rsidR="00594372">
      <w:r>
        <w:t>OD SUDA PRISUTNI:</w:t>
      </w:r>
    </w:p>
    <w:p w:rsidRDefault="00594372" w:rsidP="00594372" w:rsidR="00594372">
      <w:r>
        <w:t>Vera Jelenović, sudac</w:t>
      </w:r>
    </w:p>
    <w:p w:rsidRDefault="004E6847" w:rsidP="00594372" w:rsidR="00594372">
      <w:r>
        <w:t>Nika Ostojić</w:t>
      </w:r>
      <w:r w:rsidR="00594372">
        <w:t>, zapisničar</w:t>
      </w:r>
    </w:p>
    <w:p w:rsidRDefault="00594372" w:rsidP="00594372" w:rsidR="00594372"/>
    <w:p w:rsidRDefault="00594372" w:rsidP="00594372" w:rsidR="00594372">
      <w:r>
        <w:t xml:space="preserve">Početak u </w:t>
      </w:r>
      <w:r w:rsidR="00182A48">
        <w:t>9</w:t>
      </w:r>
      <w:r>
        <w:t>,</w:t>
      </w:r>
      <w:r w:rsidR="00182A48">
        <w:t>3</w:t>
      </w:r>
      <w:r w:rsidR="00801F70">
        <w:t>0</w:t>
      </w:r>
      <w:r>
        <w:t xml:space="preserve"> sati.</w:t>
      </w:r>
    </w:p>
    <w:p w:rsidRDefault="00594372" w:rsidP="00594372" w:rsidR="00594372"/>
    <w:p w:rsidRDefault="00594372" w:rsidP="00594372" w:rsidR="00594372">
      <w:r>
        <w:t>Utvrđuje se da su na današnje ročište pristupili:</w:t>
      </w:r>
    </w:p>
    <w:p w:rsidRDefault="00594372" w:rsidP="00594372" w:rsidR="00594372">
      <w:r>
        <w:t>Za predlagatelja: nitko, dostava poziva uredna</w:t>
      </w:r>
    </w:p>
    <w:p w:rsidRDefault="00594372" w:rsidP="00594372" w:rsidR="00594372">
      <w:pPr>
        <w:jc w:val="both"/>
      </w:pPr>
      <w:r>
        <w:t xml:space="preserve">Za dužnika: </w:t>
      </w:r>
      <w:r w:rsidR="004B6290">
        <w:t>nitko, dostava poziva uredna</w:t>
      </w:r>
      <w:r>
        <w:t xml:space="preserve">  </w:t>
      </w:r>
    </w:p>
    <w:p w:rsidRDefault="00594372" w:rsidP="00594372" w:rsidR="00594372">
      <w:r>
        <w:t xml:space="preserve"> </w:t>
      </w:r>
    </w:p>
    <w:p w:rsidRDefault="00594372" w:rsidP="00594372" w:rsidR="00594372">
      <w:pPr>
        <w:jc w:val="both"/>
      </w:pPr>
      <w:r>
        <w:t xml:space="preserve">Sud je uvidom u prijedlog za stečaj i dopis Financijske agencije od </w:t>
      </w:r>
      <w:r w:rsidR="00182A48">
        <w:t>6</w:t>
      </w:r>
      <w:r>
        <w:t>. lipnja 2017. godine  utvrdio kako dužnik ispunjava uvjete za stečaj s obzirom da je nesposoban za plaćanje.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  <w:rPr>
          <w:bCs/>
        </w:rPr>
      </w:pPr>
      <w:r>
        <w:t xml:space="preserve">Iz izvješća </w:t>
      </w:r>
      <w:r w:rsidR="00801F70">
        <w:t xml:space="preserve">privremenog stečajnog upravitelja od </w:t>
      </w:r>
      <w:r w:rsidR="00182A48">
        <w:t>29</w:t>
      </w:r>
      <w:r w:rsidR="00801F70">
        <w:t>. rujna</w:t>
      </w:r>
      <w:r>
        <w:t xml:space="preserve"> 2017 </w:t>
      </w:r>
      <w:r>
        <w:rPr>
          <w:bCs/>
        </w:rPr>
        <w:t xml:space="preserve">za utvrditi je kako dužnik </w:t>
      </w:r>
      <w:r w:rsidR="004B6290">
        <w:rPr>
          <w:bCs/>
        </w:rPr>
        <w:t>ima</w:t>
      </w:r>
      <w:r>
        <w:rPr>
          <w:bCs/>
        </w:rPr>
        <w:t xml:space="preserve"> imovin</w:t>
      </w:r>
      <w:r w:rsidR="004B6290">
        <w:rPr>
          <w:bCs/>
        </w:rPr>
        <w:t>u</w:t>
      </w:r>
      <w:r>
        <w:rPr>
          <w:bCs/>
        </w:rPr>
        <w:t xml:space="preserve"> dostatne za pokriće troškova stečajnog postupka.</w:t>
      </w:r>
    </w:p>
    <w:p w:rsidRDefault="004B6290" w:rsidP="00594372" w:rsidR="004B6290"/>
    <w:p w:rsidRDefault="00182A48" w:rsidP="00182A48" w:rsidR="004B6290">
      <w:pPr>
        <w:jc w:val="both"/>
      </w:pPr>
      <w:r>
        <w:t xml:space="preserve">Međutim, privremeni stečajni upravitelj u svom izvješću navodi da mu je dužnikova uprava navela kako će sve preostale dužnikove obveze (kojih ima manje u odnosu na dan podnošenja prijedloga za otvaranje stečajnog postupka nad dužnikom) biti uskoro podmirene i da zbog toga dužnik moli kraću odgodu ovog ročišta kojoj se privremeni stečajni upravitelj ne protivi. </w:t>
      </w:r>
    </w:p>
    <w:p w:rsidRDefault="00594372" w:rsidP="00594372" w:rsidR="00594372">
      <w:r>
        <w:t xml:space="preserve">Sud donosi </w:t>
      </w:r>
    </w:p>
    <w:p w:rsidRDefault="00594372" w:rsidP="00594372" w:rsidR="00594372"/>
    <w:p w:rsidRDefault="00594372" w:rsidP="00594372" w:rsidR="00594372" w:rsidRPr="00954743">
      <w:pPr>
        <w:jc w:val="center"/>
      </w:pPr>
      <w:r>
        <w:t>r j e š e n je</w:t>
      </w:r>
    </w:p>
    <w:p w:rsidRDefault="00594372" w:rsidP="00594372" w:rsidR="00594372">
      <w:pPr>
        <w:jc w:val="both"/>
      </w:pPr>
    </w:p>
    <w:p w:rsidRDefault="00594372" w:rsidP="00594372" w:rsidR="00594372">
      <w:pPr>
        <w:jc w:val="both"/>
      </w:pPr>
      <w:r>
        <w:tab/>
      </w:r>
      <w:r w:rsidR="00801F70">
        <w:t xml:space="preserve">Slijedom navedenoga, </w:t>
      </w:r>
      <w:r w:rsidR="003E291C">
        <w:t xml:space="preserve">s obzirom na navode privremenog stečajnog upravitelja iz njegovog izvješća, </w:t>
      </w:r>
      <w:r w:rsidR="00801F70">
        <w:t>današnje se ročište odgađa, a sljedeće se određuje za</w:t>
      </w:r>
    </w:p>
    <w:p w:rsidRDefault="00801F70" w:rsidP="00594372" w:rsidR="00801F70">
      <w:pPr>
        <w:jc w:val="both"/>
      </w:pPr>
    </w:p>
    <w:p w:rsidRDefault="003E291C" w:rsidP="00594372" w:rsidR="00801F70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21. prosinca 2017. </w:t>
      </w:r>
      <w:r w:rsidR="00AE2CB2">
        <w:t>u 10:20 sati</w:t>
      </w:r>
    </w:p>
    <w:p w:rsidRDefault="003E291C" w:rsidP="00594372" w:rsidR="003E291C">
      <w:pPr>
        <w:jc w:val="both"/>
      </w:pPr>
    </w:p>
    <w:p w:rsidRDefault="00801F70" w:rsidP="00594372" w:rsidR="00801F70">
      <w:pPr>
        <w:jc w:val="both"/>
      </w:pPr>
      <w:r>
        <w:t>u prostorijama Trgovačkog suda u Rijeci, Zadarska ulica 1 i 3, I. kat, sudnica br. 3.</w:t>
      </w:r>
    </w:p>
    <w:p w:rsidRDefault="00594372" w:rsidP="00594372" w:rsidR="00594372">
      <w:pPr>
        <w:jc w:val="both"/>
        <w:rPr>
          <w:bCs/>
        </w:rPr>
      </w:pPr>
    </w:p>
    <w:p w:rsidRDefault="00594372" w:rsidP="00594372" w:rsidR="00594372"/>
    <w:p w:rsidRDefault="00594372" w:rsidP="00594372" w:rsidR="00594372">
      <w:r>
        <w:t xml:space="preserve">Dovršeno u </w:t>
      </w:r>
      <w:r w:rsidR="00182A48">
        <w:t>9</w:t>
      </w:r>
      <w:r w:rsidR="004B6290">
        <w:t>,</w:t>
      </w:r>
      <w:r w:rsidR="00801F70">
        <w:t>45</w:t>
      </w:r>
      <w:r>
        <w:t xml:space="preserve"> sati.</w:t>
      </w:r>
    </w:p>
    <w:p w:rsidRDefault="00594372" w:rsidP="00594372" w:rsidR="00594372"/>
    <w:p w:rsidRDefault="00594372" w:rsidP="00594372" w:rsidR="00594372">
      <w:pPr>
        <w:ind w:firstLine="708" w:left="3540"/>
      </w:pPr>
      <w:r>
        <w:t>Sudac                      Privremeni stečajni upravitelj</w:t>
      </w:r>
    </w:p>
    <w:p w:rsidRDefault="00594372" w:rsidP="00594372" w:rsidR="00594372"/>
    <w:p w:rsidRDefault="00594372" w:rsidP="00594372" w:rsidR="00594372"/>
    <w:p w:rsidRDefault="00594372" w:rsidP="00594372" w:rsidR="00594372"/>
    <w:p w:rsidRDefault="00594372" w:rsidP="00594372" w:rsidR="00594372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 </w:t>
      </w:r>
      <w:r>
        <w:tab/>
      </w:r>
      <w:r>
        <w:tab/>
        <w:t xml:space="preserve">Stranke   </w:t>
      </w:r>
    </w:p>
    <w:p w:rsidRDefault="00594372" w:rsidP="00594372" w:rsidR="00594372"/>
    <w:p w:rsidRDefault="004F6C16" w:rsidR="004F6C16"/>
    <w:sectPr w:rsidR="004F6C16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270D" w:rsidR="00D2270D">
      <w:r>
        <w:separator/>
      </w:r>
    </w:p>
  </w:endnote>
  <w:endnote w:id="0" w:type="continuationSeparator">
    <w:p w:rsidRDefault="00D2270D" w:rsidR="00D227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45105792"/>
      <w:docPartObj>
        <w:docPartGallery w:val="Page Numbers (Bottom of Page)"/>
        <w:docPartUnique/>
      </w:docPartObj>
    </w:sdtPr>
    <w:sdtEndPr/>
    <w:sdtContent>
      <w:p w:rsidRDefault="00594372" w:rsidR="003244F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85B">
          <w:rPr>
            <w:noProof/>
          </w:rPr>
          <w:t>2</w:t>
        </w:r>
        <w:r>
          <w:fldChar w:fldCharType="end"/>
        </w:r>
      </w:p>
    </w:sdtContent>
  </w:sdt>
  <w:p w:rsidRDefault="00E4385B" w:rsidR="003244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270D" w:rsidR="00D2270D">
      <w:r>
        <w:separator/>
      </w:r>
    </w:p>
  </w:footnote>
  <w:footnote w:id="0" w:type="continuationSeparator">
    <w:p w:rsidRDefault="00D2270D" w:rsidR="00D227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4372" w:rsidP="003244F1" w:rsidR="003244F1">
    <w:pPr>
      <w:pStyle w:val="Zaglavlje"/>
      <w:jc w:val="right"/>
    </w:pPr>
    <w:r>
      <w:t>Posl. br. 14. St-</w:t>
    </w:r>
    <w:r w:rsidR="00182A48">
      <w:t>241</w:t>
    </w:r>
    <w:r w:rsidR="004B6290">
      <w:t>/2017</w:t>
    </w:r>
  </w:p>
  <w:p w:rsidRDefault="00E4385B" w:rsidR="003244F1">
    <w:pPr>
      <w:pStyle w:val="Zaglavlje"/>
    </w:pPr>
  </w:p>
  <w:p w:rsidRDefault="00E4385B" w:rsidR="003244F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4372"/>
    <w:rsid w:val="00084C43"/>
    <w:rsid w:val="00182A48"/>
    <w:rsid w:val="00267BBB"/>
    <w:rsid w:val="003541B1"/>
    <w:rsid w:val="003E291C"/>
    <w:rsid w:val="004B6290"/>
    <w:rsid w:val="004E6847"/>
    <w:rsid w:val="004F6C16"/>
    <w:rsid w:val="00520689"/>
    <w:rsid w:val="00594372"/>
    <w:rsid w:val="005D789C"/>
    <w:rsid w:val="006E49BF"/>
    <w:rsid w:val="0076139A"/>
    <w:rsid w:val="007B6D04"/>
    <w:rsid w:val="00801F70"/>
    <w:rsid w:val="00836506"/>
    <w:rsid w:val="008E71F4"/>
    <w:rsid w:val="00942A0F"/>
    <w:rsid w:val="009D5EC6"/>
    <w:rsid w:val="00A00487"/>
    <w:rsid w:val="00A95C4F"/>
    <w:rsid w:val="00AA43BC"/>
    <w:rsid w:val="00AE2CB2"/>
    <w:rsid w:val="00AF0A5D"/>
    <w:rsid w:val="00B93FF3"/>
    <w:rsid w:val="00BA3A40"/>
    <w:rsid w:val="00BA3EB5"/>
    <w:rsid w:val="00C17835"/>
    <w:rsid w:val="00D2270D"/>
    <w:rsid w:val="00D67E91"/>
    <w:rsid w:val="00E4385B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4372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437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38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38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38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38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4372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43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437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3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38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38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38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38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2017.</izvorni_sadrzaj>
    <derivirana_varijabla naziv="DomainObject.StvarniPocetakDatum_1">5. listopada 2017.</derivirana_varijabla>
  </DomainObject.StvarniPocetakDatum>
  <DomainObject.StvarniZavrsetakDatum>
    <izvorni_sadrzaj>5. listopada 2017.</izvorni_sadrzaj>
    <derivirana_varijabla naziv="DomainObject.StvarniZavrsetakDatum_1">5. listopada 2017.</derivirana_varijabla>
  </DomainObject.StvarniZavrsetakDatum>
  <DomainObject.PlaniraniZavrsetakDatum>
    <izvorni_sadrzaj>5. listopada 2017.</izvorni_sadrzaj>
    <derivirana_varijabla naziv="DomainObject.PlaniraniZavrsetakDatum_1">5. listopada 2017.</derivirana_varijabla>
  </DomainObject.PlaniraniZavrsetakDatum>
  <DomainObject.PlaniraniPocetakDatum>
    <izvorni_sadrzaj>5. listopada 2017.</izvorni_sadrzaj>
    <derivirana_varijabla naziv="DomainObject.PlaniraniPocetakDatum_1">5. listopada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5. listopada 2017.</izvorni_sadrzaj>
    <derivirana_varijabla naziv="DomainObject.Zapisnik.DatumKreiranja_1">5.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St-241/2017-10</izvorni_sadrzaj>
    <derivirana_varijabla naziv="DomainObject.Zapisnik.Oznaka_1">St-241/2017-10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St-241/2017</izvorni_sadrzaj>
    <derivirana_varijabla naziv="DomainObject.Predmet.OznakaBroj_1">St-241/2017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TOMICO d.o.o.</izvorni_sadrzaj>
    <derivirana_varijabla naziv="DomainObject.Predmet.ProtustrankaFormated_1">  TOMICO d.o.o.</derivirana_varijabla>
  </DomainObject.Predmet.ProtustrankaFormated>
  <DomainObject.Predmet.ProtustrankaFormatedOIB>
    <izvorni_sadrzaj>  TOMICO d.o.o., OIB 27096538405</izvorni_sadrzaj>
    <derivirana_varijabla naziv="DomainObject.Predmet.ProtustrankaFormatedOIB_1">  TOMICO d.o.o., OIB 27096538405</derivirana_varijabla>
  </DomainObject.Predmet.ProtustrankaFormatedOIB>
  <DomainObject.Predmet.ProtustrankaFormatedWithAdress>
    <izvorni_sadrzaj> TOMICO d.o.o., Matije Gupca 15b, 51000 Rijeka</izvorni_sadrzaj>
    <derivirana_varijabla naziv="DomainObject.Predmet.ProtustrankaFormatedWithAdress_1"> TOMICO d.o.o., Matije Gupca 15b, 51000 Rijeka</derivirana_varijabla>
  </DomainObject.Predmet.ProtustrankaFormatedWithAdress>
  <DomainObject.Predmet.ProtustrankaFormatedWithAdressOIB>
    <izvorni_sadrzaj> TOMICO d.o.o., OIB 27096538405, Matije Gupca 15b, 51000 Rijeka</izvorni_sadrzaj>
    <derivirana_varijabla naziv="DomainObject.Predmet.ProtustrankaFormatedWithAdressOIB_1"> TOMICO d.o.o., OIB 27096538405, Matije Gupca 15b, 51000 Rijeka</derivirana_varijabla>
  </DomainObject.Predmet.ProtustrankaFormatedWithAdressOIB>
  <DomainObject.Predmet.ProtustrankaWithAdress>
    <izvorni_sadrzaj>TOMICO d.o.o. Matije Gupca 15b, 51000 Rijeka</izvorni_sadrzaj>
    <derivirana_varijabla naziv="DomainObject.Predmet.ProtustrankaWithAdress_1">TOMICO d.o.o. Matije Gupca 15b, 51000 Rijeka</derivirana_varijabla>
  </DomainObject.Predmet.ProtustrankaWithAdress>
  <DomainObject.Predmet.ProtustrankaWithAdressOIB>
    <izvorni_sadrzaj>TOMICO d.o.o., OIB 27096538405, Matije Gupca 15b, 51000 Rijeka</izvorni_sadrzaj>
    <derivirana_varijabla naziv="DomainObject.Predmet.ProtustrankaWithAdressOIB_1">TOMICO d.o.o., OIB 27096538405, Matije Gupca 15b, 51000 Rijeka</derivirana_varijabla>
  </DomainObject.Predmet.ProtustrankaWithAdressOIB>
  <DomainObject.Predmet.ProtustrankaNazivFormated>
    <izvorni_sadrzaj>TOMICO d.o.o.</izvorni_sadrzaj>
    <derivirana_varijabla naziv="DomainObject.Predmet.ProtustrankaNazivFormated_1">TOMICO d.o.o.</derivirana_varijabla>
  </DomainObject.Predmet.ProtustrankaNazivFormated>
  <DomainObject.Predmet.ProtustrankaNazivFormatedOIB>
    <izvorni_sadrzaj>TOMICO d.o.o., OIB 27096538405</izvorni_sadrzaj>
    <derivirana_varijabla naziv="DomainObject.Predmet.ProtustrankaNazivFormatedOIB_1">TOMICO d.o.o., OIB 27096538405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Nika Ostojić</izvorni_sadrzaj>
    <derivirana_varijabla naziv="DomainObject.Predmet.Zapisnicar_1">Nika Ostojić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TOMICO d.o.o.</item>
    </izvorni_sadrzaj>
    <derivirana_varijabla naziv="DomainObject.Predmet.ProtuStrankaListFormated_1">
      <item>TOMICO d.o.o.</item>
    </derivirana_varijabla>
  </DomainObject.Predmet.ProtuStrankaListFormated>
  <DomainObject.Predmet.ProtuStrankaListFormatedOIB>
    <izvorni_sadrzaj>
      <item>TOMICO d.o.o., OIB 27096538405</item>
    </izvorni_sadrzaj>
    <derivirana_varijabla naziv="DomainObject.Predmet.ProtuStrankaListFormatedOIB_1">
      <item>TOMICO d.o.o., OIB 27096538405</item>
    </derivirana_varijabla>
  </DomainObject.Predmet.ProtuStrankaListFormatedOIB>
  <DomainObject.Predmet.ProtuStrankaListFormatedWithAdress>
    <izvorni_sadrzaj>
      <item>TOMICO d.o.o., Matije Gupca 15b, 51000 Rijeka</item>
    </izvorni_sadrzaj>
    <derivirana_varijabla naziv="DomainObject.Predmet.ProtuStrankaListFormatedWithAdress_1">
      <item>TOMICO d.o.o., Matije Gupca 15b, 51000 Rijeka</item>
    </derivirana_varijabla>
  </DomainObject.Predmet.ProtuStrankaListFormatedWithAdress>
  <DomainObject.Predmet.ProtuStrankaListFormatedWithAdressOIB>
    <izvorni_sadrzaj>
      <item>TOMICO d.o.o., OIB 27096538405, Matije Gupca 15b, 51000 Rijeka</item>
    </izvorni_sadrzaj>
    <derivirana_varijabla naziv="DomainObject.Predmet.ProtuStrankaListFormatedWithAdressOIB_1">
      <item>TOMICO d.o.o., OIB 27096538405, Matije Gupca 15b, 51000 Rijeka</item>
    </derivirana_varijabla>
  </DomainObject.Predmet.ProtuStrankaListFormatedWithAdressOIB>
  <DomainObject.Predmet.ProtuStrankaListNazivFormated>
    <izvorni_sadrzaj>
      <item>TOMICO d.o.o.</item>
    </izvorni_sadrzaj>
    <derivirana_varijabla naziv="DomainObject.Predmet.ProtuStrankaListNazivFormated_1">
      <item>TOMICO d.o.o.</item>
    </derivirana_varijabla>
  </DomainObject.Predmet.ProtuStrankaListNazivFormated>
  <DomainObject.Predmet.ProtuStrankaListNazivFormatedOIB>
    <izvorni_sadrzaj>
      <item>TOMICO d.o.o., OIB 27096538405</item>
    </izvorni_sadrzaj>
    <derivirana_varijabla naziv="DomainObject.Predmet.ProtuStrankaListNazivFormatedOIB_1">
      <item>TOMICO d.o.o., OIB 27096538405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St-241/2017-10</izvorni_sadrzaj>
    <derivirana_varijabla naziv="DomainObject.PoslovniBrojDokumenta_1">St-241/2017-10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TOMICO d.o.o.</izvorni_sadrzaj>
    <derivirana_varijabla naziv="DomainObject.Predmet.ProtustrankaIDrugi_1">TOMICO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TOMICO d.o.o., OIB 27096538405, Matije Gupca 15b, 51000 Rijeka</izvorni_sadrzaj>
    <derivirana_varijabla naziv="DomainObject.Predmet.ProtustrankaIDrugiAdressOIB_1">TOMICO d.o.o., OIB 27096538405, Matije Gupca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TOMICO d.o.o.</item>
    </izvorni_sadrzaj>
    <derivirana_varijabla naziv="DomainObject.Predmet.SudioniciListNaziv_1">
      <item>FINA  Rijeka</item>
      <item>TOMICO d.o.o.</item>
    </derivirana_varijabla>
  </DomainObject.Predmet.SudioniciListNaziv>
  <DomainObject.Predmet.SudioniciListAdressOIB>
    <izvorni_sadrzaj>
      <item>FINA  Rijeka, OIB 85821130368, Frana Kurelca 8,51000 Rijeka</item>
      <item>TOMICO d.o.o., OIB 27096538405, Matije Gupca 15b,51000 Rijeka</item>
    </izvorni_sadrzaj>
    <derivirana_varijabla naziv="DomainObject.Predmet.SudioniciListAdressOIB_1">
      <item>FINA  Rijeka, OIB 85821130368, Frana Kurelca 8,51000 Rijeka</item>
      <item>TOMICO d.o.o., OIB 27096538405, Matije Gupca 15b,51000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27096538405</item>
    </izvorni_sadrzaj>
    <derivirana_varijabla naziv="DomainObject.Predmet.SudioniciListNazivOIB_1">
      <item>, OIB 85821130368</item>
      <item>, OIB 27096538405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259</properties:Words>
  <properties:Characters>1391</properties:Characters>
  <properties:Lines>51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2017-10-04T13:04:00Z</dcterms:created>
  <dc:creator>Vera Jelenović</dc:creator>
  <cp:lastModifiedBy>Nika Ostojić</cp:lastModifiedBy>
  <cp:lastPrinted>2017-10-05T07:59:00Z</cp:lastPrinted>
  <dcterms:modified xmlns:xsi="http://www.w3.org/2001/XMLSchema-instance" xsi:type="dcterms:W3CDTF">2017-10-05T08:00:00Z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St-241/2017-10 / Zapisnik - Ročište radi rasprave o uvjetima za otvaranje steč. post.</vt:lpwstr>
  </prop:property>
  <prop:property name="CC_coloring" pid="5" fmtid="{D5CDD505-2E9C-101B-9397-08002B2CF9AE}">
    <vt:bool>false</vt:bool>
  </prop:property>
</prop:Properties>
</file>