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695a" w14:paraId="51a695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01D01">
        <w:t>6250</w:t>
      </w:r>
      <w:r>
        <w:t>/2015</w:t>
      </w:r>
      <w:r w:rsidR="00C538CD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01D01" w:rsidRPr="00701D01">
        <w:t>IVABO d.o.o., Badalićeva 6, Zagreb, OIB: 20183127384</w:t>
      </w:r>
      <w:r>
        <w:t xml:space="preserve">, dana      </w:t>
      </w:r>
      <w:r w:rsidR="00701D01">
        <w:t>09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01D01" w:rsidRPr="00701D01">
        <w:t>IVABO d.o.o., Badalićeva 6, Zagreb, OIB: 20183127384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01D01">
        <w:t>09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D6412">
        <w:t xml:space="preserve"> </w:t>
      </w:r>
      <w:r w:rsidR="00DD6412" w:rsidRPr="00DD6412">
        <w:t>BISERKA ŠMIT-SABOLIĆ iz Kutine, Crkvena 26, OIB: 63081779137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01D01" w:rsidRPr="00701D01">
        <w:t>IVABO d.o.o., Badalićeva 6, Zagreb, OIB: 20183127384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701D01">
        <w:t xml:space="preserve"> 09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C538C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C538CD" w:rsidP="00C538CD" w:rsidR="00C538CD">
      <w:pPr>
        <w:pStyle w:val="Bezproreda"/>
        <w:jc w:val="right"/>
      </w:pPr>
      <w:r>
        <w:t>Za točnost otpravka-ovlašteni službenik:</w:t>
      </w:r>
    </w:p>
    <w:p w:rsidRDefault="00C538CD" w:rsidP="00C538CD" w:rsidR="00C538CD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143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01D01" w:rsidRPr="00701D01">
          <w:t>6250/2015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3E5143"/>
    <w:rsid w:val="004E266D"/>
    <w:rsid w:val="00677951"/>
    <w:rsid w:val="00701D01"/>
    <w:rsid w:val="00AA7B27"/>
    <w:rsid w:val="00AE11D4"/>
    <w:rsid w:val="00AE690E"/>
    <w:rsid w:val="00BA2A5A"/>
    <w:rsid w:val="00BC1874"/>
    <w:rsid w:val="00C136F3"/>
    <w:rsid w:val="00C538CD"/>
    <w:rsid w:val="00D47FA6"/>
    <w:rsid w:val="00DC0AA2"/>
    <w:rsid w:val="00DD641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53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53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St-6250/2015</izvorni_sadrzaj>
    <derivirana_varijabla naziv="DomainObject.Predmet.OznakaBroj_1">St-6250/2015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IVABO d.o.o. zastupanog po punomoćniku Vladimir Vojnović</izvorni_sadrzaj>
    <derivirana_varijabla naziv="DomainObject.Predmet.ProtustrankaFormated_1">  IVABO d.o.o. zastupanog po punomoćniku Vladimir Vojnović</derivirana_varijabla>
  </DomainObject.Predmet.ProtustrankaFormated>
  <DomainObject.Predmet.ProtustrankaFormatedOIB>
    <izvorni_sadrzaj>  IVABO d.o.o., OIB 20183127384 zastupanog po punomoćniku Vladimir Vojnović</izvorni_sadrzaj>
    <derivirana_varijabla naziv="DomainObject.Predmet.ProtustrankaFormatedOIB_1">  IVABO d.o.o., OIB 20183127384 zastupanog po punomoćniku Vladimir Vojnović</derivirana_varijabla>
  </DomainObject.Predmet.ProtustrankaFormatedOIB>
  <DomainObject.Predmet.ProtustrankaFormatedWithAdress>
    <izvorni_sadrzaj> IVABO d.o.o., Badalićeva 6, 10000 Zagreb zastupanog po punomoćniku Vladimir Vojnović</izvorni_sadrzaj>
    <derivirana_varijabla naziv="DomainObject.Predmet.ProtustrankaFormatedWithAdress_1"> IVABO d.o.o., Badalićeva 6, 10000 Zagreb zastupanog po punomoćniku Vladimir Vojnović</derivirana_varijabla>
  </DomainObject.Predmet.ProtustrankaFormatedWithAdress>
  <DomainObject.Predmet.ProtustrankaFormatedWithAdressOIB>
    <izvorni_sadrzaj> IVABO d.o.o., OIB 20183127384, Badalićeva 6, 10000 Zagreb zastupanog po punomoćniku Vladimir Vojnović</izvorni_sadrzaj>
    <derivirana_varijabla naziv="DomainObject.Predmet.ProtustrankaFormatedWithAdressOIB_1"> IVABO d.o.o., OIB 20183127384, Badalićeva 6, 10000 Zagreb zastupanog po punomoćniku Vladimir Vojnović</derivirana_varijabla>
  </DomainObject.Predmet.ProtustrankaFormatedWithAdressOIB>
  <DomainObject.Predmet.ProtustrankaWithAdress>
    <izvorni_sadrzaj>IVABO d.o.o. Badalićeva 6, 10000 Zagreb</izvorni_sadrzaj>
    <derivirana_varijabla naziv="DomainObject.Predmet.ProtustrankaWithAdress_1">IVABO d.o.o. Badalićeva 6, 10000 Zagreb</derivirana_varijabla>
  </DomainObject.Predmet.ProtustrankaWithAdress>
  <DomainObject.Predmet.ProtustrankaWithAdressOIB>
    <izvorni_sadrzaj>IVABO d.o.o., OIB 20183127384, Badalićeva 6, 10000 Zagreb</izvorni_sadrzaj>
    <derivirana_varijabla naziv="DomainObject.Predmet.ProtustrankaWithAdressOIB_1">IVABO d.o.o., OIB 20183127384, Badalićeva 6, 10000 Zagreb</derivirana_varijabla>
  </DomainObject.Predmet.ProtustrankaWithAdressOIB>
  <DomainObject.Predmet.ProtustrankaNazivFormated>
    <izvorni_sadrzaj>IVABO d.o.o.</izvorni_sadrzaj>
    <derivirana_varijabla naziv="DomainObject.Predmet.ProtustrankaNazivFormated_1">IVABO d.o.o.</derivirana_varijabla>
  </DomainObject.Predmet.ProtustrankaNazivFormated>
  <DomainObject.Predmet.ProtustrankaNazivFormatedOIB>
    <izvorni_sadrzaj>IVABO d.o.o., OIB 20183127384</izvorni_sadrzaj>
    <derivirana_varijabla naziv="DomainObject.Predmet.ProtustrankaNazivFormatedOIB_1">IVABO d.o.o., OIB 20183127384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IVABO d.o.o. zastupanog po punomoćniku Vladimir Vojnović</item>
    </izvorni_sadrzaj>
    <derivirana_varijabla naziv="DomainObject.Predmet.ProtuStrankaListFormated_1">
      <item>IVABO d.o.o. zastupanog po punomoćniku Vladimir Vojnović</item>
    </derivirana_varijabla>
  </DomainObject.Predmet.ProtuStrankaListFormated>
  <DomainObject.Predmet.ProtuStrankaListFormatedOIB>
    <izvorni_sadrzaj>
      <item>IVABO d.o.o., OIB 20183127384 zastupanog po punomoćniku Vladimir Vojnović</item>
    </izvorni_sadrzaj>
    <derivirana_varijabla naziv="DomainObject.Predmet.ProtuStrankaListFormatedOIB_1">
      <item>IVABO d.o.o., OIB 20183127384 zastupanog po punomoćniku Vladimir Vojnović</item>
    </derivirana_varijabla>
  </DomainObject.Predmet.ProtuStrankaListFormatedOIB>
  <DomainObject.Predmet.ProtuStrankaListFormatedWithAdress>
    <izvorni_sadrzaj>
      <item>IVABO d.o.o., Badalićeva 6, 10000 Zagreb zastupanog po punomoćniku Vladimir Vojnović</item>
    </izvorni_sadrzaj>
    <derivirana_varijabla naziv="DomainObject.Predmet.ProtuStrankaListFormatedWithAdress_1">
      <item>IVABO d.o.o., Badalićeva 6, 10000 Zagreb zastupanog po punomoćniku Vladimir Vojnović</item>
    </derivirana_varijabla>
  </DomainObject.Predmet.ProtuStrankaListFormatedWithAdress>
  <DomainObject.Predmet.ProtuStrankaListFormatedWithAdressOIB>
    <izvorni_sadrzaj>
      <item>IVABO d.o.o., OIB 20183127384, Badalićeva 6, 10000 Zagreb zastupanog po punomoćniku Vladimir Vojnović</item>
    </izvorni_sadrzaj>
    <derivirana_varijabla naziv="DomainObject.Predmet.ProtuStrankaListFormatedWithAdressOIB_1">
      <item>IVABO d.o.o., OIB 20183127384, Badalićeva 6, 10000 Zagreb zastupanog po punomoćniku Vladimir Vojnović</item>
    </derivirana_varijabla>
  </DomainObject.Predmet.ProtuStrankaListFormatedWithAdressOIB>
  <DomainObject.Predmet.ProtuStrankaListNazivFormated>
    <izvorni_sadrzaj>
      <item>IVABO d.o.o.</item>
    </izvorni_sadrzaj>
    <derivirana_varijabla naziv="DomainObject.Predmet.ProtuStrankaListNazivFormated_1">
      <item>IVABO d.o.o.</item>
    </derivirana_varijabla>
  </DomainObject.Predmet.ProtuStrankaListNazivFormated>
  <DomainObject.Predmet.ProtuStrankaListNazivFormatedOIB>
    <izvorni_sadrzaj>
      <item>IVABO d.o.o., OIB 20183127384</item>
    </izvorni_sadrzaj>
    <derivirana_varijabla naziv="DomainObject.Predmet.ProtuStrankaListNazivFormatedOIB_1">
      <item>IVABO d.o.o., OIB 20183127384</item>
    </derivirana_varijabla>
  </DomainObject.Predmet.ProtuStrankaListNazivFormatedOIB>
  <DomainObject.Predmet.OstaliListFormated>
    <izvorni_sadrzaj>
      <item>Biserka Šmit-sabolić</item>
      <item>Vladimir Vojnović punomoćnik sudionika u postupku IVABO d.o.o.</item>
    </izvorni_sadrzaj>
    <derivirana_varijabla naziv="DomainObject.Predmet.OstaliListFormated_1">
      <item>Biserka Šmit-sabolić</item>
      <item>Vladimir Vojnović punomoćnik sudionika u postupku IVABO d.o.o.</item>
    </derivirana_varijabla>
  </DomainObject.Predmet.OstaliListFormated>
  <DomainObject.Predmet.OstaliListFormatedOIB>
    <izvorni_sadrzaj>
      <item>Biserka Šmit-sabolić, OIB 63081779137</item>
      <item>Vladimir Vojnović, OIB 78310817350 punomoćnik sudionika u postupku IVABO d.o.o.</item>
    </izvorni_sadrzaj>
    <derivirana_varijabla naziv="DomainObject.Predmet.OstaliListFormatedOIB_1">
      <item>Biserka Šmit-sabolić, OIB 63081779137</item>
      <item>Vladimir Vojnović, OIB 78310817350 punomoćnik sudionika u postupku IVABO d.o.o.</item>
    </derivirana_varijabla>
  </DomainObject.Predmet.OstaliListFormatedOIB>
  <DomainObject.Predmet.OstaliListFormatedWithAdress>
    <izvorni_sadrzaj>
      <item>Biserka Šmit-sabolić, Crkvena 26, 44320 Kutina</item>
      <item>Vladimir Vojnović, Badalićeva 6, 10000 Zagreb punomoćnik sudionika u postupku IVABO d.o.o.</item>
    </izvorni_sadrzaj>
    <derivirana_varijabla naziv="DomainObject.Predmet.OstaliListFormatedWithAdress_1">
      <item>Biserka Šmit-sabolić, Crkvena 26, 44320 Kutina</item>
      <item>Vladimir Vojnović, Badalićeva 6, 10000 Zagreb punomoćnik sudionika u postupku IVABO d.o.o.</item>
    </derivirana_varijabla>
  </DomainObject.Predmet.OstaliListFormatedWithAdress>
  <DomainObject.Predmet.OstaliListFormatedWithAdressOIB>
    <izvorni_sadrzaj>
      <item>Biserka Šmit-sabolić, OIB 63081779137, Crkvena 26, 44320 Kutina</item>
      <item>Vladimir Vojnović, OIB 78310817350, Badalićeva 6, 10000 Zagreb punomoćnik sudionika u postupku IVABO d.o.o.</item>
    </izvorni_sadrzaj>
    <derivirana_varijabla naziv="DomainObject.Predmet.OstaliListFormatedWithAdressOIB_1">
      <item>Biserka Šmit-sabolić, OIB 63081779137, Crkvena 26, 44320 Kutina</item>
      <item>Vladimir Vojnović, OIB 78310817350, Badalićeva 6, 10000 Zagreb punomoćnik sudionika u postupku IVABO d.o.o.</item>
    </derivirana_varijabla>
  </DomainObject.Predmet.OstaliListFormatedWithAdressOIB>
  <DomainObject.Predmet.OstaliListNazivFormated>
    <izvorni_sadrzaj>
      <item>Biserka Šmit-sabolić</item>
      <item>Vladimir Vojnović</item>
    </izvorni_sadrzaj>
    <derivirana_varijabla naziv="DomainObject.Predmet.OstaliListNazivFormated_1">
      <item>Biserka Šmit-sabolić</item>
      <item>Vladimir Vojnović</item>
    </derivirana_varijabla>
  </DomainObject.Predmet.OstaliListNazivFormated>
  <DomainObject.Predmet.OstaliListNazivFormatedOIB>
    <izvorni_sadrzaj>
      <item>Biserka Šmit-sabolić, OIB 63081779137</item>
      <item>Vladimir Vojnović, OIB 78310817350</item>
    </izvorni_sadrzaj>
    <derivirana_varijabla naziv="DomainObject.Predmet.OstaliListNazivFormatedOIB_1">
      <item>Biserka Šmit-sabolić, OIB 63081779137</item>
      <item>Vladimir Vojnović, OIB 78310817350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IVABO d.o.o.</izvorni_sadrzaj>
    <derivirana_varijabla naziv="DomainObject.Predmet.ProtustrankaIDrugi_1">IVABO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IVABO d.o.o., OIB 20183127384, Badalićeva 6, 10000 Zagreb</izvorni_sadrzaj>
    <derivirana_varijabla naziv="DomainObject.Predmet.ProtustrankaIDrugiAdressOIB_1">IVABO d.o.o., OIB 20183127384, Badalićeva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IVABO d.o.o.</item>
      <item>Biserka Šmit-sabolić</item>
      <item>Vladimir Vojnović</item>
    </izvorni_sadrzaj>
    <derivirana_varijabla naziv="DomainObject.Predmet.SudioniciListNaziv_1">
      <item>FINA Regionalni centar Zagreb</item>
      <item>IVABO d.o.o.</item>
      <item>Biserka Šmit-sabolić</item>
      <item>Vladimir Vojnović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IVABO d.o.o., OIB 20183127384, Badalićeva 6,10000 Zagreb</item>
      <item>Biserka Šmit-sabolić, OIB 63081779137, Crkvena 26,44320 Kutina</item>
      <item>Vladimir Vojnović, OIB 78310817350, Badalićeva 6,10000 Zagreb</item>
    </izvorni_sadrzaj>
    <derivirana_varijabla naziv="DomainObject.Predmet.SudioniciListAdressOIB_1">
      <item>FINA Regionalni centar Zagreb, OIB 85821130368, Trg svibanjskih žrtava 1995. br. 1,10000 Zagreb</item>
      <item>IVABO d.o.o., OIB 20183127384, Badalićeva 6,10000 Zagreb</item>
      <item>Biserka Šmit-sabolić, OIB 63081779137, Crkvena 26,44320 Kutina</item>
      <item>Vladimir Vojnović, OIB 78310817350, Badalićeva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20183127384</item>
      <item>, OIB 63081779137</item>
      <item>, OIB 78310817350</item>
    </izvorni_sadrzaj>
    <derivirana_varijabla naziv="DomainObject.Predmet.SudioniciListNazivOIB_1">
      <item>, OIB 85821130368</item>
      <item>, OIB 20183127384</item>
      <item>, OIB 63081779137</item>
      <item>, OIB 78310817350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1962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2016-05-09T08:41:00Z</dcterms:created>
  <dc:creator>Sandra Rotar Vogrin</dc:creator>
  <cp:lastModifiedBy>Tanja Štraubert</cp:lastModifiedBy>
  <cp:lastPrinted>2016-05-09T08:57:00Z</cp:lastPrinted>
  <dcterms:modified xmlns:xsi="http://www.w3.org/2001/XMLSchema-instance" xsi:type="dcterms:W3CDTF">2016-05-09T08:57:00Z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