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4e67" w14:paraId="48a4e6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513B17">
        <w:t>1396/2017-3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13B17">
        <w:t>PET PLUS j.d.o.o. za trgovinu i usluge, OIB 81927730887, sa sjedištem u Marka Marulića 5, Požega,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513B17">
        <w:t>14.rujna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13B17">
        <w:t xml:space="preserve">dužnikom PET PLUS j.d.o.o. za trgovinu i usluge, OIB 81927730887, sa sjedištem u Marka Marulića 5, Požega </w:t>
      </w:r>
      <w:r>
        <w:t xml:space="preserve">iznosi </w:t>
      </w:r>
      <w:r w:rsidR="00513B17">
        <w:t>45.769,01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513B17">
        <w:t xml:space="preserve">Radovan Grbić, BiH, </w:t>
      </w:r>
      <w:proofErr w:type="spellStart"/>
      <w:r w:rsidR="00513B17">
        <w:t>Rasavci</w:t>
      </w:r>
      <w:proofErr w:type="spellEnd"/>
      <w:r w:rsidR="00513B17">
        <w:t xml:space="preserve">, </w:t>
      </w:r>
      <w:proofErr w:type="spellStart"/>
      <w:r w:rsidR="00513B17">
        <w:t>Rasavci</w:t>
      </w:r>
      <w:proofErr w:type="spellEnd"/>
      <w:r w:rsidR="00513B17">
        <w:t xml:space="preserve"> OIB 47299323408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13B17">
        <w:rPr>
          <w:b/>
        </w:rPr>
        <w:t>1396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13B17">
        <w:t>14.rujna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CE2" w:rsidR="009C5CE2">
      <w:r>
        <w:separator/>
      </w:r>
    </w:p>
  </w:endnote>
  <w:endnote w:id="0" w:type="continuationSeparator">
    <w:p w:rsidRDefault="009C5CE2" w:rsidR="009C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CE2" w:rsidR="009C5CE2">
      <w:r>
        <w:separator/>
      </w:r>
    </w:p>
  </w:footnote>
  <w:footnote w:id="0" w:type="continuationSeparator">
    <w:p w:rsidRDefault="009C5CE2" w:rsidR="009C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648F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19F5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45769.01</izvorni_sadrzaj>
    <derivirana_varijabla naziv="DomainObject.Predmet.InicijalnaVrijednost_1">45769.01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St-1396/2017</izvorni_sadrzaj>
    <derivirana_varijabla naziv="DomainObject.Predmet.OznakaBroj_1">St-1396/2017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 SZ</izvorni_sadrzaj>
    <derivirana_varijabla naziv="DomainObject.Predmet.PrimjedbaSuca_1">čl. 429 . st.1  SZ</derivirana_varijabla>
  </DomainObject.Predmet.PrimjedbaSuca>
  <DomainObject.Predmet.ProtustrankaFormated>
    <izvorni_sadrzaj>  PET PLUS jednostavno društvo s ograničenom odgovornošću za trgovinu i usluge</izvorni_sadrzaj>
    <derivirana_varijabla naziv="DomainObject.Predmet.ProtustrankaFormated_1">  PET PLUS jednostavno društvo s ograničenom odgovornošću za trgovinu i usluge</derivirana_varijabla>
  </DomainObject.Predmet.ProtustrankaFormated>
  <DomainObject.Predmet.ProtustrankaFormatedOIB>
    <izvorni_sadrzaj>  PET PLUS jednostavno društvo s ograničenom odgovornošću za trgovinu i usluge, OIB 81927730887</izvorni_sadrzaj>
    <derivirana_varijabla naziv="DomainObject.Predmet.ProtustrankaFormatedOIB_1">  PET PLUS jednostavno društvo s ograničenom odgovornošću za trgovinu i usluge, OIB 81927730887</derivirana_varijabla>
  </DomainObject.Predmet.ProtustrankaFormatedOIB>
  <DomainObject.Predmet.ProtustrankaFormatedWithAdress>
    <izvorni_sadrzaj> PET PLUS jednostavno društvo s ograničenom odgovornošću za trgovinu i usluge, Marka Marulića 5, 34000 Požega</izvorni_sadrzaj>
    <derivirana_varijabla naziv="DomainObject.Predmet.ProtustrankaFormatedWithAdress_1"> PET PLUS jednostavno društvo s ograničenom odgovornošću za trgovinu i usluge, Marka Marulića 5, 34000 Požega</derivirana_varijabla>
  </DomainObject.Predmet.ProtustrankaFormatedWithAdress>
  <DomainObject.Predmet.ProtustrankaFormatedWithAdressOIB>
    <izvorni_sadrzaj> PET PLUS jednostavno društvo s ograničenom odgovornošću za trgovinu i usluge, OIB 81927730887, Marka Marulića 5, 34000 Požega</izvorni_sadrzaj>
    <derivirana_varijabla naziv="DomainObject.Predmet.ProtustrankaFormatedWithAdressOIB_1"> PET PLUS jednostavno društvo s ograničenom odgovornošću za trgovinu i usluge, OIB 81927730887, Marka Marulića 5, 34000 Požega</derivirana_varijabla>
  </DomainObject.Predmet.ProtustrankaFormatedWithAdressOIB>
  <DomainObject.Predmet.ProtustrankaWithAdress>
    <izvorni_sadrzaj>PET PLUS jednostavno društvo s ograničenom odgovornošću za trgovinu i usluge Marka Marulića 5, 34000 Požega</izvorni_sadrzaj>
    <derivirana_varijabla naziv="DomainObject.Predmet.ProtustrankaWithAdress_1">PET PLUS jednostavno društvo s ograničenom odgovornošću za trgovinu i usluge Marka Marulića 5, 34000 Požega</derivirana_varijabla>
  </DomainObject.Predmet.ProtustrankaWithAdress>
  <DomainObject.Predmet.ProtustrankaWithAdressOIB>
    <izvorni_sadrzaj>PET PLUS jednostavno društvo s ograničenom odgovornošću za trgovinu i usluge, OIB 81927730887, Marka Marulića 5, 34000 Požega</izvorni_sadrzaj>
    <derivirana_varijabla naziv="DomainObject.Predmet.ProtustrankaWithAdressOIB_1">PET PLUS jednostavno društvo s ograničenom odgovornošću za trgovinu i usluge, OIB 81927730887, Marka Marulića 5, 34000 Požega</derivirana_varijabla>
  </DomainObject.Predmet.ProtustrankaWithAdressOIB>
  <DomainObject.Predmet.ProtustrankaNazivFormated>
    <izvorni_sadrzaj>PET PLUS jednostavno društvo s ograničenom odgovornošću za trgovinu i usluge</izvorni_sadrzaj>
    <derivirana_varijabla naziv="DomainObject.Predmet.ProtustrankaNazivFormated_1">PET PLUS jednostavno društvo s ograničenom odgovornošću za trgovinu i usluge</derivirana_varijabla>
  </DomainObject.Predmet.ProtustrankaNazivFormated>
  <DomainObject.Predmet.ProtustrankaNazivFormatedOIB>
    <izvorni_sadrzaj>PET PLUS jednostavno društvo s ograničenom odgovornošću za trgovinu i usluge, OIB 81927730887</izvorni_sadrzaj>
    <derivirana_varijabla naziv="DomainObject.Predmet.ProtustrankaNazivFormatedOIB_1">PET PLUS jednostavno društvo s ograničenom odgovornošću za trgovinu i usluge, OIB 81927730887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 PLUS jednostavno društvo s ograničenom odgovornošću za trgovinu i usluge</item>
    </izvorni_sadrzaj>
    <derivirana_varijabla naziv="DomainObject.Predmet.ProtuStrankaListFormated_1">
      <item>PET PLUS jednostavno društvo s ograničenom odgovornošću za trgovinu i usluge</item>
    </derivirana_varijabla>
  </DomainObject.Predmet.ProtuStrankaListFormated>
  <DomainObject.Predmet.ProtuStrankaListFormatedOIB>
    <izvorni_sadrzaj>
      <item>PET PLUS jednostavno društvo s ograničenom odgovornošću za trgovinu i usluge, OIB 81927730887</item>
    </izvorni_sadrzaj>
    <derivirana_varijabla naziv="DomainObject.Predmet.ProtuStrankaListFormatedOIB_1">
      <item>PET PLUS jednostavno društvo s ograničenom odgovornošću za trgovinu i usluge, OIB 81927730887</item>
    </derivirana_varijabla>
  </DomainObject.Predmet.ProtuStrankaListFormatedOIB>
  <DomainObject.Predmet.ProtuStrankaListFormatedWithAdress>
    <izvorni_sadrzaj>
      <item>PET PLUS jednostavno društvo s ograničenom odgovornošću za trgovinu i usluge, Marka Marulića 5, 34000 Požega</item>
    </izvorni_sadrzaj>
    <derivirana_varijabla naziv="DomainObject.Predmet.ProtuStrankaListFormatedWithAdress_1">
      <item>PET PLUS jednostavno društvo s ograničenom odgovornošću za trgovinu i usluge, Marka Marulića 5, 34000 Požega</item>
    </derivirana_varijabla>
  </DomainObject.Predmet.ProtuStrankaListFormatedWithAdress>
  <DomainObject.Predmet.ProtuStrankaListFormatedWithAdressOIB>
    <izvorni_sadrzaj>
      <item>PET PLUS jednostavno društvo s ograničenom odgovornošću za trgovinu i usluge, OIB 81927730887, Marka Marulića 5, 34000 Požega</item>
    </izvorni_sadrzaj>
    <derivirana_varijabla naziv="DomainObject.Predmet.ProtuStrankaListFormatedWithAdressOIB_1">
      <item>PET PLUS jednostavno društvo s ograničenom odgovornošću za trgovinu i usluge, OIB 81927730887, Marka Marulića 5, 34000 Požega</item>
    </derivirana_varijabla>
  </DomainObject.Predmet.ProtuStrankaListFormatedWithAdressOIB>
  <DomainObject.Predmet.ProtuStrankaListNazivFormated>
    <izvorni_sadrzaj>
      <item>PET PLUS jednostavno društvo s ograničenom odgovornošću za trgovinu i usluge</item>
    </izvorni_sadrzaj>
    <derivirana_varijabla naziv="DomainObject.Predmet.ProtuStrankaListNazivFormated_1">
      <item>PET PLUS jednostavno društvo s ograničenom odgovornošću za trgovinu i usluge</item>
    </derivirana_varijabla>
  </DomainObject.Predmet.ProtuStrankaListNazivFormated>
  <DomainObject.Predmet.ProtuStrankaListNazivFormatedOIB>
    <izvorni_sadrzaj>
      <item>PET PLUS jednostavno društvo s ograničenom odgovornošću za trgovinu i usluge, OIB 81927730887</item>
    </izvorni_sadrzaj>
    <derivirana_varijabla naziv="DomainObject.Predmet.ProtuStrankaListNazivFormatedOIB_1">
      <item>PET PLUS jednostavno društvo s ograničenom odgovornošću za trgovinu i usluge, OIB 81927730887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 PLUS jednostavno društvo s ograničenom odgovornošću za trgovinu i usluge</izvorni_sadrzaj>
    <derivirana_varijabla naziv="DomainObject.Predmet.ProtustrankaIDrugi_1">PET PLUS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 PLUS jednostavno društvo s ograničenom odgovornošću za trgovinu i usluge, OIB 81927730887, Marka Marulića 5, 34000 Požega</izvorni_sadrzaj>
    <derivirana_varijabla naziv="DomainObject.Predmet.ProtustrankaIDrugiAdressOIB_1">PET PLUS jednostavno društvo s ograničenom odgovornošću za trgovinu i usluge, OIB 81927730887, Marka Marulića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 PLUS jednostavno društvo s ograničenom odgovornošću za trgovinu i usluge</item>
    </izvorni_sadrzaj>
    <derivirana_varijabla naziv="DomainObject.Predmet.SudioniciListNaziv_1">
      <item>Financijska agencija</item>
      <item>PET PLUS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PET PLUS jednostavno društvo s ograničenom odgovornošću za trgovinu i usluge, OIB 81927730887, Marka Marulića 5,34000 Požega</item>
    </izvorni_sadrzaj>
    <derivirana_varijabla naziv="DomainObject.Predmet.SudioniciListAdressOIB_1">
      <item>Financijska agencija, OIB 85821130368, Ulica grada Vukovara 70,10000 Zagreb</item>
      <item>PET PLUS jednostavno društvo s ograničenom odgovornošću za trgovinu i usluge, OIB 81927730887, Marka Marulića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81927730887</item>
    </izvorni_sadrzaj>
    <derivirana_varijabla naziv="DomainObject.Predmet.SudioniciListNazivOIB_1">
      <item>, OIB 85821130368</item>
      <item>, OIB 81927730887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365</properties:Words>
  <properties:Characters>1945</properties:Characters>
  <properties:Lines>51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2017-09-13T12:31:00Z</cp:lastPrinted>
  <dcterms:modified xmlns:xsi="http://www.w3.org/2001/XMLSchema-instance" xsi:type="dcterms:W3CDTF">2017-09-14T06:23:00Z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