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13ea" w14:paraId="cec13ea" w:rsidRDefault="00997112" w:rsidP="001940FB" w:rsidR="00997112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997112" w:rsidR="001065A0" w:rsidRPr="00997112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B058A7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B058A7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997112" w:rsidP="00AA6BCF" w:rsidR="0099711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97112" w:rsidP="00997112" w:rsidR="0099711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97112" w:rsidP="00997112" w:rsidR="0099711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9711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9711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B0B84">
        <w:rPr>
          <w:rFonts w:cs="Calibri" w:eastAsia="Arial Unicode MS" w:hAnsi="Calibri" w:ascii="Calibri"/>
          <w:kern w:val="1"/>
          <w:lang w:eastAsia="ar-SA" w:val="hr-HR"/>
        </w:rPr>
        <w:t>ZDESLAV BRKLJAČ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997112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2B0B84" w:rsidRPr="002B0B84">
        <w:rPr>
          <w:rFonts w:cs="Calibri" w:hAnsi="Calibri" w:ascii="Calibri"/>
        </w:rPr>
        <w:t>242.713,25 kn</w:t>
      </w:r>
      <w:r w:rsidR="002B0B8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2B0B84" w:rsidRPr="002B0B84">
        <w:rPr>
          <w:rFonts w:cs="Calibri" w:hAnsi="Calibri" w:ascii="Calibri"/>
        </w:rPr>
        <w:t>222.413,25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2B0B84" w:rsidRPr="002B0B84">
        <w:rPr>
          <w:rFonts w:cs="Calibri" w:hAnsi="Calibri" w:ascii="Calibri"/>
        </w:rPr>
        <w:t>20.300,00 kn</w:t>
      </w:r>
      <w:r w:rsidR="002B0B8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997112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06DCA" w:rsidR="00B37D8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9711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97112" w:rsidRPr="0099711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997112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997112" w:rsidP="00B06DCA" w:rsidR="0099711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9331E" w:rsidP="00B06DCA" w:rsidR="0059331E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B0B8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ZDESLAV BRKLJAČ</w:t>
            </w:r>
            <w:r w:rsidR="00B37D88">
              <w:rPr>
                <w:rFonts w:cs="Calibri"/>
              </w:rPr>
              <w:t xml:space="preserve"> </w:t>
            </w:r>
            <w:r w:rsidR="00B37D88" w:rsidRPr="00B37D88">
              <w:rPr>
                <w:rFonts w:cs="Calibri"/>
              </w:rPr>
              <w:t xml:space="preserve"> </w:t>
            </w:r>
            <w:r w:rsidRPr="002B0B84">
              <w:rPr>
                <w:rFonts w:cs="Calibri" w:hAnsi="Calibri" w:ascii="Calibri"/>
              </w:rPr>
              <w:t>Obala A. Trumbića 13,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2B0B84">
              <w:rPr>
                <w:rFonts w:cs="Calibri" w:hAnsi="Calibri" w:ascii="Calibri"/>
              </w:rPr>
              <w:t>01287240136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7D88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B37D88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B0B8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B0B84">
              <w:rPr>
                <w:rFonts w:cs="Calibri" w:hAnsi="Calibri" w:ascii="Calibri"/>
              </w:rPr>
              <w:t>242.713,25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B0B84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B0B84">
              <w:rPr>
                <w:rFonts w:cs="Calibri" w:hAnsi="Calibri" w:ascii="Calibri"/>
              </w:rPr>
              <w:t>222.413,25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B0B84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B0B84">
              <w:rPr>
                <w:rFonts w:cs="Calibri" w:hAnsi="Calibri" w:ascii="Calibri"/>
              </w:rPr>
              <w:t>20.300,00 kn</w:t>
            </w:r>
          </w:p>
        </w:tc>
      </w:tr>
    </w:tbl>
    <w:p w:rsidRDefault="00997112" w:rsidP="00997112" w:rsidR="0099711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97112" w:rsidP="00997112" w:rsidR="0099711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9431A" w:rsidP="00126503" w:rsidR="00126503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03" w:rsidP="00126503" w:rsidR="00126503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26503" w:rsidP="00126503" w:rsidR="0012650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26503" w:rsidP="00126503" w:rsidR="00126503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126503" w:rsidP="00126503" w:rsidR="00126503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A5F" w:rsidR="006B7A5F">
      <w:pPr>
        <w:spacing w:after="0"/>
      </w:pPr>
      <w:r>
        <w:separator/>
      </w:r>
    </w:p>
  </w:endnote>
  <w:endnote w:id="0" w:type="continuationSeparator">
    <w:p w:rsidRDefault="006B7A5F" w:rsidR="006B7A5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28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A5F" w:rsidR="006B7A5F">
      <w:pPr>
        <w:spacing w:after="0"/>
      </w:pPr>
      <w:r>
        <w:separator/>
      </w:r>
    </w:p>
  </w:footnote>
  <w:footnote w:id="0" w:type="continuationSeparator">
    <w:p w:rsidRDefault="006B7A5F" w:rsidR="006B7A5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284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8C46B9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8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090A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26503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5D81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B84"/>
    <w:rsid w:val="002B0E46"/>
    <w:rsid w:val="002B10A8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2C2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390"/>
    <w:rsid w:val="00583B54"/>
    <w:rsid w:val="00583C5E"/>
    <w:rsid w:val="00587705"/>
    <w:rsid w:val="00591913"/>
    <w:rsid w:val="005924E9"/>
    <w:rsid w:val="0059331E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6052"/>
    <w:rsid w:val="005D7800"/>
    <w:rsid w:val="005E3F5A"/>
    <w:rsid w:val="005E59ED"/>
    <w:rsid w:val="005E751A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87E4E"/>
    <w:rsid w:val="00691D98"/>
    <w:rsid w:val="006963C8"/>
    <w:rsid w:val="006A18A7"/>
    <w:rsid w:val="006A32CD"/>
    <w:rsid w:val="006A7033"/>
    <w:rsid w:val="006B2A31"/>
    <w:rsid w:val="006B3F2F"/>
    <w:rsid w:val="006B7A5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1533A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7459F"/>
    <w:rsid w:val="00986801"/>
    <w:rsid w:val="00993A71"/>
    <w:rsid w:val="0099578D"/>
    <w:rsid w:val="0099695C"/>
    <w:rsid w:val="00997112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9F3B2E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58A7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7D8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7F08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31A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7CE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845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46E4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82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845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845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845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845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82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845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845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845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845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9C97F-5607-4F30-A429-EBFF82981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262</properties:Words>
  <properties:Characters>1448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2018-08-23T12:11:00Z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St-651/2017-345 / Podnesak - Podnesak (-345.docx)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