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6f63" w14:paraId="6f96f63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97E50">
        <w:t>847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B97E50">
        <w:t>DEVAN jednostavno</w:t>
      </w:r>
      <w:r w:rsidR="00902821">
        <w:t xml:space="preserve"> društvo s ograničenom odgovornošću za </w:t>
      </w:r>
      <w:r w:rsidR="00B97E50">
        <w:t>usluge i trgovinu, Zagreb</w:t>
      </w:r>
      <w:r w:rsidR="00902821">
        <w:t xml:space="preserve">, </w:t>
      </w:r>
      <w:r w:rsidR="00B97E50">
        <w:t>Vladimira Nazora 25</w:t>
      </w:r>
      <w:r w:rsidR="00902821">
        <w:t>, MBS: 0</w:t>
      </w:r>
      <w:r w:rsidR="00281EAA">
        <w:t>80</w:t>
      </w:r>
      <w:r w:rsidR="00B97E50">
        <w:t>974823</w:t>
      </w:r>
      <w:r w:rsidR="00902821">
        <w:t xml:space="preserve">, OIB: </w:t>
      </w:r>
      <w:r w:rsidR="00B97E50">
        <w:t>81897517040</w:t>
      </w:r>
      <w:r>
        <w:t xml:space="preserve">, dana </w:t>
      </w:r>
      <w:r w:rsidR="00902821">
        <w:t>2</w:t>
      </w:r>
      <w:r w:rsidR="00E91E5E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97E50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97E50" w:rsidRPr="00B97E50">
        <w:t>DEVAN jednostavno društvo s ograničenom odgovornošću za usluge i trgovinu, Zagreb, Vladimira Nazora 25, MBS: 080974823, OIB: 81897517040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7F483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7F483B" w:rsidRPr="007F483B">
        <w:t>Sabina Lalić, Osijek, Gundulićeva 5, OIB: 09145874795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B97E50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97E50" w:rsidRPr="00B97E50">
        <w:t>DEVAN jednostavno društvo s ograničenom odgovornošću za usluge i trgovinu, Zagreb, Vladimira Nazora 25, MBS: 080974823, OIB: 81897517040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97E50">
        <w:rPr>
          <w:bCs/>
        </w:rPr>
        <w:t>3</w:t>
      </w:r>
      <w:r w:rsidR="004D73A2">
        <w:rPr>
          <w:bCs/>
        </w:rPr>
        <w:t>0</w:t>
      </w:r>
      <w:r w:rsidRPr="00F877AB">
        <w:rPr>
          <w:bCs/>
        </w:rPr>
        <w:t xml:space="preserve">. </w:t>
      </w:r>
      <w:r w:rsidR="00B97E50">
        <w:rPr>
          <w:bCs/>
        </w:rPr>
        <w:t>ožujka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B97E50">
        <w:rPr>
          <w:bCs/>
        </w:rPr>
        <w:t>1771</w:t>
      </w:r>
      <w:r w:rsidRPr="00F877AB">
        <w:rPr>
          <w:bCs/>
        </w:rPr>
        <w:t xml:space="preserve"> od </w:t>
      </w:r>
      <w:r w:rsidR="00B97E50">
        <w:rPr>
          <w:bCs/>
        </w:rPr>
        <w:t>27.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B97E50" w:rsidRPr="00B97E50">
        <w:rPr>
          <w:bCs/>
        </w:rPr>
        <w:t>DEVAN jednostavno društvo s ograničenom odgovornošću za usluge i trgovinu, Zagreb, Vladimira Nazora 25, MBS: 080974823, OIB: 81897517040</w:t>
      </w:r>
      <w:r w:rsidR="00B97E50">
        <w:rPr>
          <w:bCs/>
        </w:rPr>
        <w:t>.</w:t>
      </w:r>
    </w:p>
    <w:p w:rsidRDefault="00B97E50" w:rsidP="004D73A2" w:rsidR="00B97E50">
      <w:pPr>
        <w:pStyle w:val="Tijeloteksta"/>
        <w:jc w:val="right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B97E50" w:rsidP="00B97E50" w:rsidR="00B97E50">
      <w:pPr>
        <w:pStyle w:val="Tijeloteksta"/>
        <w:rPr>
          <w:bCs/>
        </w:rPr>
      </w:pPr>
    </w:p>
    <w:p w:rsidRDefault="004D73A2" w:rsidP="00353974" w:rsidR="004D73A2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97E50">
        <w:rPr>
          <w:bCs/>
        </w:rPr>
        <w:t>847/17-6</w:t>
      </w:r>
    </w:p>
    <w:p w:rsidRDefault="004D73A2" w:rsidP="004D73A2" w:rsidR="004D73A2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97E50">
        <w:t>847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9B41A2">
        <w:t xml:space="preserve">, </w:t>
      </w:r>
      <w:r w:rsidR="00205A1F">
        <w:t>2</w:t>
      </w:r>
      <w:r w:rsidR="00E91E5E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BA5" w:rsidP="005C2CD1" w:rsidR="00D21BA5">
      <w:r>
        <w:separator/>
      </w:r>
    </w:p>
  </w:endnote>
  <w:endnote w:id="0" w:type="continuationSeparator">
    <w:p w:rsidRDefault="00D21BA5" w:rsidP="005C2CD1" w:rsidR="00D21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BA5" w:rsidP="005C2CD1" w:rsidR="00D21BA5">
      <w:r>
        <w:separator/>
      </w:r>
    </w:p>
  </w:footnote>
  <w:footnote w:id="0" w:type="continuationSeparator">
    <w:p w:rsidRDefault="00D21BA5" w:rsidP="005C2CD1" w:rsidR="00D21B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10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1EB9"/>
    <w:rsid w:val="00265103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53974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7F483B"/>
    <w:rsid w:val="008069AE"/>
    <w:rsid w:val="00817C66"/>
    <w:rsid w:val="00844DE0"/>
    <w:rsid w:val="00860129"/>
    <w:rsid w:val="00875548"/>
    <w:rsid w:val="008A66B9"/>
    <w:rsid w:val="008C7029"/>
    <w:rsid w:val="008F687B"/>
    <w:rsid w:val="00901EF5"/>
    <w:rsid w:val="00902821"/>
    <w:rsid w:val="00912CF5"/>
    <w:rsid w:val="00917E6B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1A2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706CB"/>
    <w:rsid w:val="00B82540"/>
    <w:rsid w:val="00B95B20"/>
    <w:rsid w:val="00B97E50"/>
    <w:rsid w:val="00BE0AFD"/>
    <w:rsid w:val="00BE33FF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1BA5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1E5E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B5D4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5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1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1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1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1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5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1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1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1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1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St-847/2017</izvorni_sadrzaj>
    <derivirana_varijabla naziv="DomainObject.Predmet.OznakaBroj_1">St-847/2017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ZAKONA O SUDVIMA</izvorni_sadrzaj>
    <derivirana_varijabla naziv="DomainObject.Predmet.PrimjedbaSuca_1">čl, 11 ZAKONA O SUDVIMA</derivirana_varijabla>
  </DomainObject.Predmet.PrimjedbaSuca>
  <DomainObject.Predmet.ProtustrankaFormated>
    <izvorni_sadrzaj>  DEVAN jednostavnog društvo s ograničenom odgovornošću za usluge i trgovinu</izvorni_sadrzaj>
    <derivirana_varijabla naziv="DomainObject.Predmet.ProtustrankaFormated_1">  DEVAN jednostavnog društvo s ograničenom odgovornošću za usluge i trgovinu</derivirana_varijabla>
  </DomainObject.Predmet.ProtustrankaFormated>
  <DomainObject.Predmet.ProtustrankaFormatedOIB>
    <izvorni_sadrzaj>  DEVAN jednostavnog društvo s ograničenom odgovornošću za usluge i trgovinu, OIB 81897517040</izvorni_sadrzaj>
    <derivirana_varijabla naziv="DomainObject.Predmet.ProtustrankaFormatedOIB_1">  DEVAN jednostavnog društvo s ograničenom odgovornošću za usluge i trgovinu, OIB 81897517040</derivirana_varijabla>
  </DomainObject.Predmet.ProtustrankaFormatedOIB>
  <DomainObject.Predmet.ProtustrankaFormatedWithAdress>
    <izvorni_sadrzaj> DEVAN jednostavnog društvo s ograničenom odgovornošću za usluge i trgovinu, Vladimira Nazora 25, 10000 Zagreb</izvorni_sadrzaj>
    <derivirana_varijabla naziv="DomainObject.Predmet.ProtustrankaFormatedWithAdress_1"> DEVAN jednostavnog društvo s ograničenom odgovornošću za usluge i trgovinu, Vladimira Nazora 25, 10000 Zagreb</derivirana_varijabla>
  </DomainObject.Predmet.ProtustrankaFormatedWithAdress>
  <DomainObject.Predmet.ProtustrankaFormatedWithAdressOIB>
    <izvorni_sadrzaj> DEVAN jednostavnog društvo s ograničenom odgovornošću za usluge i trgovinu, OIB 81897517040, Vladimira Nazora 25, 10000 Zagreb</izvorni_sadrzaj>
    <derivirana_varijabla naziv="DomainObject.Predmet.ProtustrankaFormatedWithAdressOIB_1"> DEVAN jednostavnog društvo s ograničenom odgovornošću za usluge i trgovinu, OIB 81897517040, Vladimira Nazora 25, 10000 Zagreb</derivirana_varijabla>
  </DomainObject.Predmet.ProtustrankaFormatedWithAdressOIB>
  <DomainObject.Predmet.ProtustrankaWithAdress>
    <izvorni_sadrzaj>DEVAN jednostavnog društvo s ograničenom odgovornošću za usluge i trgovinu Vladimira Nazora 25, 10000 Zagreb</izvorni_sadrzaj>
    <derivirana_varijabla naziv="DomainObject.Predmet.ProtustrankaWithAdress_1">DEVAN jednostavnog društvo s ograničenom odgovornošću za usluge i trgovinu Vladimira Nazora 25, 10000 Zagreb</derivirana_varijabla>
  </DomainObject.Predmet.ProtustrankaWithAdress>
  <DomainObject.Predmet.ProtustrankaWithAdressOIB>
    <izvorni_sadrzaj>DEVAN jednostavnog društvo s ograničenom odgovornošću za usluge i trgovinu, OIB 81897517040, Vladimira Nazora 25, 10000 Zagreb</izvorni_sadrzaj>
    <derivirana_varijabla naziv="DomainObject.Predmet.ProtustrankaWithAdressOIB_1">DEVAN jednostavnog društvo s ograničenom odgovornošću za usluge i trgovinu, OIB 81897517040, Vladimira Nazora 25, 10000 Zagreb</derivirana_varijabla>
  </DomainObject.Predmet.ProtustrankaWithAdressOIB>
  <DomainObject.Predmet.ProtustrankaNazivFormated>
    <izvorni_sadrzaj>DEVAN jednostavnog društvo s ograničenom odgovornošću za usluge i trgovinu</izvorni_sadrzaj>
    <derivirana_varijabla naziv="DomainObject.Predmet.ProtustrankaNazivFormated_1">DEVAN jednostavnog društvo s ograničenom odgovornošću za usluge i trgovinu</derivirana_varijabla>
  </DomainObject.Predmet.ProtustrankaNazivFormated>
  <DomainObject.Predmet.ProtustrankaNazivFormatedOIB>
    <izvorni_sadrzaj>DEVAN jednostavnog društvo s ograničenom odgovornošću za usluge i trgovinu, OIB 81897517040</izvorni_sadrzaj>
    <derivirana_varijabla naziv="DomainObject.Predmet.ProtustrankaNazivFormatedOIB_1">DEVAN jednostavnog društvo s ograničenom odgovornošću za usluge i trgovinu, OIB 81897517040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DEVAN jednostavnog društvo s ograničenom odgovornošću za usluge i trgovinu</item>
    </izvorni_sadrzaj>
    <derivirana_varijabla naziv="DomainObject.Predmet.ProtuStrankaListFormated_1">
      <item>DEVAN jednostavnog društvo s ograničenom odgovornošću za usluge i trgovinu</item>
    </derivirana_varijabla>
  </DomainObject.Predmet.ProtuStrankaListFormated>
  <DomainObject.Predmet.ProtuStrankaListFormatedOIB>
    <izvorni_sadrzaj>
      <item>DEVAN jednostavnog društvo s ograničenom odgovornošću za usluge i trgovinu, OIB 81897517040</item>
    </izvorni_sadrzaj>
    <derivirana_varijabla naziv="DomainObject.Predmet.ProtuStrankaListFormatedOIB_1">
      <item>DEVAN jednostavnog društvo s ograničenom odgovornošću za usluge i trgovinu, OIB 81897517040</item>
    </derivirana_varijabla>
  </DomainObject.Predmet.ProtuStrankaListFormatedOIB>
  <DomainObject.Predmet.ProtuStrankaListFormatedWithAdress>
    <izvorni_sadrzaj>
      <item>DEVAN jednostavnog društvo s ograničenom odgovornošću za usluge i trgovinu, Vladimira Nazora 25, 10000 Zagreb</item>
    </izvorni_sadrzaj>
    <derivirana_varijabla naziv="DomainObject.Predmet.ProtuStrankaListFormatedWithAdress_1">
      <item>DEVAN jednostavnog društvo s ograničenom odgovornošću za usluge i trgovinu, Vladimira Nazora 25, 10000 Zagreb</item>
    </derivirana_varijabla>
  </DomainObject.Predmet.ProtuStrankaListFormatedWithAdress>
  <DomainObject.Predmet.ProtuStrankaListFormatedWithAdressOIB>
    <izvorni_sadrzaj>
      <item>DEVAN jednostavnog društvo s ograničenom odgovornošću za usluge i trgovinu, OIB 81897517040, Vladimira Nazora 25, 10000 Zagreb</item>
    </izvorni_sadrzaj>
    <derivirana_varijabla naziv="DomainObject.Predmet.ProtuStrankaListFormatedWithAdressOIB_1">
      <item>DEVAN jednostavnog društvo s ograničenom odgovornošću za usluge i trgovinu, OIB 81897517040, Vladimira Nazora 25, 10000 Zagreb</item>
    </derivirana_varijabla>
  </DomainObject.Predmet.ProtuStrankaListFormatedWithAdressOIB>
  <DomainObject.Predmet.ProtuStrankaListNazivFormated>
    <izvorni_sadrzaj>
      <item>DEVAN jednostavnog društvo s ograničenom odgovornošću za usluge i trgovinu</item>
    </izvorni_sadrzaj>
    <derivirana_varijabla naziv="DomainObject.Predmet.ProtuStrankaListNazivFormated_1">
      <item>DEVAN jednostavnog društvo s ograničenom odgovornošću za usluge i trgovinu</item>
    </derivirana_varijabla>
  </DomainObject.Predmet.ProtuStrankaListNazivFormated>
  <DomainObject.Predmet.ProtuStrankaListNazivFormatedOIB>
    <izvorni_sadrzaj>
      <item>DEVAN jednostavnog društvo s ograničenom odgovornošću za usluge i trgovinu, OIB 81897517040</item>
    </izvorni_sadrzaj>
    <derivirana_varijabla naziv="DomainObject.Predmet.ProtuStrankaListNazivFormatedOIB_1">
      <item>DEVAN jednostavnog društvo s ograničenom odgovornošću za usluge i trgovinu, OIB 81897517040</item>
    </derivirana_varijabla>
  </DomainObject.Predmet.ProtuStrankaListNazivFormatedOIB>
  <DomainObject.Predmet.OstaliListFormated>
    <izvorni_sadrzaj>
      <item>Dejan Bosak</item>
    </izvorni_sadrzaj>
    <derivirana_varijabla naziv="DomainObject.Predmet.OstaliListFormated_1">
      <item>Dejan Bosak</item>
    </derivirana_varijabla>
  </DomainObject.Predmet.OstaliListFormated>
  <DomainObject.Predmet.OstaliListFormatedOIB>
    <izvorni_sadrzaj>
      <item>Dejan Bosak, OIB 48652746428</item>
    </izvorni_sadrzaj>
    <derivirana_varijabla naziv="DomainObject.Predmet.OstaliListFormatedOIB_1">
      <item>Dejan Bosak, OIB 48652746428</item>
    </derivirana_varijabla>
  </DomainObject.Predmet.OstaliListFormatedOIB>
  <DomainObject.Predmet.OstaliListFormatedWithAdress>
    <izvorni_sadrzaj>
      <item>Dejan Bosak, Pantovčak 123b, 10000 Zagreb</item>
    </izvorni_sadrzaj>
    <derivirana_varijabla naziv="DomainObject.Predmet.OstaliListFormatedWithAdress_1">
      <item>Dejan Bosak, Pantovčak 123b, 10000 Zagreb</item>
    </derivirana_varijabla>
  </DomainObject.Predmet.OstaliListFormatedWithAdress>
  <DomainObject.Predmet.OstaliListFormatedWithAdressOIB>
    <izvorni_sadrzaj>
      <item>Dejan Bosak, OIB 48652746428, Pantovčak 123b, 10000 Zagreb</item>
    </izvorni_sadrzaj>
    <derivirana_varijabla naziv="DomainObject.Predmet.OstaliListFormatedWithAdressOIB_1">
      <item>Dejan Bosak, OIB 48652746428, Pantovčak 123b, 10000 Zagreb</item>
    </derivirana_varijabla>
  </DomainObject.Predmet.OstaliListFormatedWithAdressOIB>
  <DomainObject.Predmet.OstaliListNazivFormated>
    <izvorni_sadrzaj>
      <item>Dejan Bosak</item>
    </izvorni_sadrzaj>
    <derivirana_varijabla naziv="DomainObject.Predmet.OstaliListNazivFormated_1">
      <item>Dejan Bosak</item>
    </derivirana_varijabla>
  </DomainObject.Predmet.OstaliListNazivFormated>
  <DomainObject.Predmet.OstaliListNazivFormatedOIB>
    <izvorni_sadrzaj>
      <item>Dejan Bosak, OIB 48652746428</item>
    </izvorni_sadrzaj>
    <derivirana_varijabla naziv="DomainObject.Predmet.OstaliListNazivFormatedOIB_1">
      <item>Dejan Bosak, OIB 48652746428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DEVAN jednostavnog društvo s ograničenom odgovornošću za usluge i trgovinu</izvorni_sadrzaj>
    <derivirana_varijabla naziv="DomainObject.Predmet.ProtustrankaIDrugi_1">DEVAN jednostavnog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DEVAN jednostavnog društvo s ograničenom odgovornošću za usluge i trgovinu, OIB 81897517040, Vladimira Nazora 25, 10000 Zagreb</izvorni_sadrzaj>
    <derivirana_varijabla naziv="DomainObject.Predmet.ProtustrankaIDrugiAdressOIB_1">DEVAN jednostavnog društvo s ograničenom odgovornošću za usluge i trgovinu, OIB 81897517040, Vladimira Nazora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DEVAN jednostavnog društvo s ograničenom odgovornošću za usluge i trgovinu</item>
      <item>FINA Regionalni centar Zagreb</item>
      <item>Dejan Bosak</item>
    </izvorni_sadrzaj>
    <derivirana_varijabla naziv="DomainObject.Predmet.SudioniciListNaziv_1">
      <item>DEVAN jednostavnog društvo s ograničenom odgovornošću za usluge i trgovinu</item>
      <item>FINA Regionalni centar Zagreb</item>
      <item>Dejan Bosak</item>
    </derivirana_varijabla>
  </DomainObject.Predmet.SudioniciListNaziv>
  <DomainObject.Predmet.SudioniciListAdressOIB>
    <izvorni_sadrzaj>
      <item>DEVAN jednostavnog društvo s ograničenom odgovornošću za usluge i trgovinu, OIB 81897517040, Vladimira Nazora 25,10000 Zagreb</item>
      <item>FINA Regionalni centar Zagreb, OIB 85821130368, Trg svibanjskih žrtava 1995. br. 1,10000 Zagreb</item>
      <item>Dejan Bosak, OIB 48652746428, Pantovčak 123b,10000 Zagreb</item>
    </izvorni_sadrzaj>
    <derivirana_varijabla naziv="DomainObject.Predmet.SudioniciListAdressOIB_1">
      <item>DEVAN jednostavnog društvo s ograničenom odgovornošću za usluge i trgovinu, OIB 81897517040, Vladimira Nazora 25,10000 Zagreb</item>
      <item>FINA Regionalni centar Zagreb, OIB 85821130368, Trg svibanjskih žrtava 1995. br. 1,10000 Zagreb</item>
      <item>Dejan Bosak, OIB 48652746428, Pantovčak 123b,10000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81897517040</item>
      <item>, OIB 85821130368</item>
      <item>, OIB 48652746428</item>
    </izvorni_sadrzaj>
    <derivirana_varijabla naziv="DomainObject.Predmet.SudioniciListNazivOIB_1">
      <item>, OIB 81897517040</item>
      <item>, OIB 85821130368</item>
      <item>, OIB 48652746428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9D103C-57B2-4132-A07F-0F5763238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3268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2017-09-27T12:13:00Z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2017-09-28T05:07:00Z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