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8f72" w14:paraId="a278f72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</w:t>
      </w:r>
      <w:proofErr w:type="spellStart"/>
      <w:r w:rsidRPr="00FD4B31">
        <w:t>Dršćevka</w:t>
      </w:r>
      <w:proofErr w:type="spellEnd"/>
      <w:r w:rsidRPr="00FD4B31">
        <w:t xml:space="preserve">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09063B" w:rsidP="0009063B" w:rsidR="0009063B">
      <w:pPr>
        <w:jc w:val="both"/>
      </w:pPr>
    </w:p>
    <w:p w:rsidRDefault="00EF4CC2" w:rsidP="0009063B" w:rsidR="00EF4CC2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E82047" w:rsidP="00E82047" w:rsidR="00E82047" w:rsidRPr="00402136">
      <w:pPr>
        <w:ind w:firstLine="708"/>
        <w:jc w:val="both"/>
      </w:pPr>
      <w:r w:rsidRPr="00402136">
        <w:t xml:space="preserve">Trgovački sud u Pazinu, po sutkinji </w:t>
      </w:r>
      <w:proofErr w:type="spellStart"/>
      <w:r w:rsidRPr="00402136">
        <w:t>Tijani</w:t>
      </w:r>
      <w:proofErr w:type="spellEnd"/>
      <w:r w:rsidRPr="00402136">
        <w:t xml:space="preserve"> Licul, u povodu prijedloga predlagatelja - dužnika  ORKAN ENERGIJA d.o.o. Medulin, Centar 282, OIB: 63767063559, zastupanom po punomoćniku </w:t>
      </w:r>
      <w:proofErr w:type="spellStart"/>
      <w:r w:rsidRPr="00402136">
        <w:t>Pavau</w:t>
      </w:r>
      <w:proofErr w:type="spellEnd"/>
      <w:r w:rsidRPr="00402136">
        <w:t xml:space="preserve"> Mrkonjiću, odvjetniku u Zagrebu, Ante Topića Mimare 24, </w:t>
      </w:r>
      <w:r>
        <w:t>za</w:t>
      </w:r>
      <w:r w:rsidRPr="00402136">
        <w:t xml:space="preserve"> otvaranjem </w:t>
      </w:r>
      <w:proofErr w:type="spellStart"/>
      <w:r w:rsidRPr="00402136">
        <w:t>predstečajnog</w:t>
      </w:r>
      <w:proofErr w:type="spellEnd"/>
      <w:r w:rsidRPr="00402136">
        <w:t xml:space="preserve"> postupka,  </w:t>
      </w:r>
    </w:p>
    <w:p w:rsidRDefault="0009063B" w:rsidP="0009063B" w:rsidR="0009063B">
      <w:pPr>
        <w:jc w:val="both"/>
        <w:rPr>
          <w:color w:val="FF0000"/>
        </w:rPr>
      </w:pPr>
    </w:p>
    <w:p w:rsidRDefault="00EF4CC2" w:rsidP="0009063B" w:rsidR="00EF4CC2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>
      <w:pPr>
        <w:ind w:left="1080"/>
        <w:jc w:val="both"/>
        <w:rPr>
          <w:color w:val="FF0000"/>
        </w:rPr>
      </w:pPr>
    </w:p>
    <w:p w:rsidRDefault="00EF4CC2" w:rsidP="005557CA" w:rsidR="00EF4CC2" w:rsidRPr="00FD4B31">
      <w:pPr>
        <w:ind w:left="1080"/>
        <w:jc w:val="both"/>
        <w:rPr>
          <w:color w:val="FF0000"/>
        </w:rPr>
      </w:pPr>
    </w:p>
    <w:p w:rsidRDefault="005557CA" w:rsidP="00C2699E" w:rsidR="005557CA" w:rsidRPr="00DD1D11">
      <w:pPr>
        <w:jc w:val="both"/>
      </w:pPr>
      <w:r w:rsidRPr="000F3DCF">
        <w:tab/>
        <w:t>I.</w:t>
      </w:r>
      <w:r w:rsidRPr="000F3DCF">
        <w:tab/>
      </w:r>
      <w:r w:rsidR="00C2699E">
        <w:t xml:space="preserve">Odgađa se ročište radi ispitivanja tražbina zakazano za dan 6. srpanj 2018., u 10:00 sati. </w:t>
      </w:r>
    </w:p>
    <w:p w:rsidRDefault="005557CA" w:rsidP="005557CA" w:rsidR="005557CA" w:rsidRPr="00FD4B31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  <w:color w:val="FF0000"/>
        </w:rPr>
      </w:pPr>
    </w:p>
    <w:p w:rsidRDefault="005557CA" w:rsidP="005557CA" w:rsidR="005557CA" w:rsidRPr="00E82047">
      <w:pPr>
        <w:pStyle w:val="Odlomakpopisa"/>
        <w:tabs>
          <w:tab w:pos="851" w:val="clear"/>
        </w:tabs>
        <w:spacing w:after="0"/>
        <w:ind w:firstLine="0"/>
        <w:contextualSpacing/>
        <w:rPr>
          <w:u w:val="single"/>
        </w:rPr>
      </w:pPr>
      <w:r w:rsidRPr="00FD4B31">
        <w:rPr>
          <w:rFonts w:cs="Times New Roman"/>
          <w:bCs/>
          <w:color w:val="FF0000"/>
        </w:rPr>
        <w:tab/>
      </w:r>
      <w:r w:rsidR="00C2699E">
        <w:rPr>
          <w:rFonts w:cs="Times New Roman"/>
          <w:bCs/>
        </w:rPr>
        <w:t xml:space="preserve">II. </w:t>
      </w:r>
      <w:r w:rsidRPr="00454DE6">
        <w:rPr>
          <w:rFonts w:cs="Times New Roman"/>
          <w:bCs/>
        </w:rPr>
        <w:tab/>
      </w:r>
      <w:r w:rsidRPr="00454DE6">
        <w:t>Pozivaju se vjerovnici, dužnik i povjerenik pristupiti na ročište</w:t>
      </w:r>
      <w:r w:rsidR="00810325" w:rsidRPr="00454DE6">
        <w:t xml:space="preserve"> radi ispitivanja tražbina dana</w:t>
      </w:r>
      <w:r w:rsidRPr="00454DE6">
        <w:t xml:space="preserve"> </w:t>
      </w:r>
      <w:r w:rsidR="00660CB2">
        <w:rPr>
          <w:u w:val="single"/>
        </w:rPr>
        <w:t>21</w:t>
      </w:r>
      <w:r w:rsidR="007106A2">
        <w:rPr>
          <w:u w:val="single"/>
        </w:rPr>
        <w:t xml:space="preserve">. </w:t>
      </w:r>
      <w:r w:rsidR="00660CB2">
        <w:rPr>
          <w:u w:val="single"/>
        </w:rPr>
        <w:t>rujna</w:t>
      </w:r>
      <w:r w:rsidR="00454DE6" w:rsidRPr="00E82047">
        <w:rPr>
          <w:u w:val="single"/>
        </w:rPr>
        <w:t xml:space="preserve"> </w:t>
      </w:r>
      <w:r w:rsidRPr="00E82047">
        <w:rPr>
          <w:u w:val="single"/>
        </w:rPr>
        <w:t>201</w:t>
      </w:r>
      <w:r w:rsidR="00660CB2">
        <w:rPr>
          <w:u w:val="single"/>
        </w:rPr>
        <w:t>8</w:t>
      </w:r>
      <w:r w:rsidRPr="00E82047">
        <w:rPr>
          <w:u w:val="single"/>
        </w:rPr>
        <w:t>. u 1</w:t>
      </w:r>
      <w:r w:rsidR="00454DE6" w:rsidRPr="00E82047">
        <w:rPr>
          <w:u w:val="single"/>
        </w:rPr>
        <w:t>0</w:t>
      </w:r>
      <w:r w:rsidRPr="00E82047">
        <w:rPr>
          <w:u w:val="single"/>
        </w:rPr>
        <w:t>:</w:t>
      </w:r>
      <w:r w:rsidR="00E82047" w:rsidRPr="00E82047">
        <w:rPr>
          <w:u w:val="single"/>
        </w:rPr>
        <w:t>0</w:t>
      </w:r>
      <w:r w:rsidRPr="00E82047">
        <w:rPr>
          <w:u w:val="single"/>
        </w:rPr>
        <w:t xml:space="preserve">0 sati, kod Trgovačkog suda u Pazinu, </w:t>
      </w:r>
      <w:proofErr w:type="spellStart"/>
      <w:r w:rsidRPr="00E82047">
        <w:rPr>
          <w:u w:val="single"/>
        </w:rPr>
        <w:t>Dršćevka</w:t>
      </w:r>
      <w:proofErr w:type="spellEnd"/>
      <w:r w:rsidRPr="00E82047">
        <w:rPr>
          <w:u w:val="single"/>
        </w:rPr>
        <w:t xml:space="preserve">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>
      <w:pPr>
        <w:ind w:left="1080"/>
        <w:jc w:val="both"/>
        <w:rPr>
          <w:rFonts w:cstheme="minorBidi"/>
          <w:bCs w:val="false"/>
        </w:rPr>
      </w:pPr>
    </w:p>
    <w:p w:rsidRDefault="00EF4CC2" w:rsidP="005557CA" w:rsidR="00EF4CC2" w:rsidRPr="00DD1D11">
      <w:pPr>
        <w:ind w:left="1080"/>
        <w:jc w:val="both"/>
        <w:rPr>
          <w:rFonts w:cstheme="minorBidi"/>
          <w:bCs w:val="false"/>
        </w:rPr>
      </w:pPr>
    </w:p>
    <w:p w:rsidRDefault="00660CB2" w:rsidP="00660CB2" w:rsidR="0009063B" w:rsidRPr="00DD1D11">
      <w:pPr>
        <w:jc w:val="center"/>
      </w:pPr>
      <w:r>
        <w:rPr>
          <w:rFonts w:cstheme="minorBidi"/>
          <w:bCs w:val="false"/>
        </w:rPr>
        <w:t>U</w:t>
      </w:r>
      <w:r w:rsidR="0009063B" w:rsidRPr="00DD1D11">
        <w:t xml:space="preserve"> Pazinu, </w:t>
      </w:r>
      <w:r>
        <w:t>26. lipnja</w:t>
      </w:r>
      <w:r w:rsidR="00E82047">
        <w:t xml:space="preserve"> 2018</w:t>
      </w:r>
      <w:r w:rsidR="0009063B"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  <w:r w:rsidR="003E5542">
        <w:t>, v. r.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 xml:space="preserve">Protiv ovog rješenja </w:t>
      </w:r>
      <w:r w:rsidR="00660CB2">
        <w:t xml:space="preserve">nije dozvoljena posebna žalba. 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E82047" w:rsidP="00E82047" w:rsidR="008E4CE8">
      <w:pPr>
        <w:ind w:firstLine="708"/>
      </w:pPr>
      <w:r>
        <w:t>1/ P</w:t>
      </w:r>
      <w:r w:rsidR="008E4CE8" w:rsidRPr="005E79A4">
        <w:t xml:space="preserve">ovjerenik </w:t>
      </w:r>
      <w:r>
        <w:t xml:space="preserve">Damir Debeljuh </w:t>
      </w:r>
    </w:p>
    <w:p w:rsidRDefault="00E82047" w:rsidP="00E82047" w:rsidR="0009063B" w:rsidRPr="00DD1D11">
      <w:pPr>
        <w:ind w:firstLine="708"/>
      </w:pPr>
      <w:r>
        <w:t xml:space="preserve">2/ </w:t>
      </w:r>
      <w:r w:rsidR="0009063B" w:rsidRPr="00DD1D11">
        <w:rPr>
          <w:lang w:val="sv-SE"/>
        </w:rPr>
        <w:t xml:space="preserve">FINA, </w:t>
      </w:r>
      <w:r w:rsidR="008E4CE8" w:rsidRPr="00DD1D11">
        <w:rPr>
          <w:lang w:val="sv-SE"/>
        </w:rPr>
        <w:t xml:space="preserve">Rijeka, </w:t>
      </w:r>
      <w:r w:rsidR="008E4CE8" w:rsidRPr="00DD1D11">
        <w:t>Frana Kurelca 8</w:t>
      </w:r>
    </w:p>
    <w:p w:rsidRDefault="00E82047" w:rsidP="00E82047" w:rsidR="00E82047">
      <w:pPr>
        <w:ind w:firstLine="708"/>
        <w:jc w:val="both"/>
      </w:pPr>
      <w:r>
        <w:t>3/ P</w:t>
      </w:r>
      <w:r w:rsidR="008E4CE8" w:rsidRPr="00DD1D11">
        <w:rPr>
          <w:lang w:val="sv-SE"/>
        </w:rPr>
        <w:t xml:space="preserve">redlagatelj - </w:t>
      </w:r>
      <w:r w:rsidR="0009063B" w:rsidRPr="00DD1D11">
        <w:t xml:space="preserve">dužnik </w:t>
      </w:r>
      <w:r w:rsidRPr="00402136">
        <w:t>ORKAN ENERGIJA d.o.o. Medulin, Centar 282, OIB: 63767063559</w:t>
      </w:r>
      <w:r>
        <w:t xml:space="preserve"> putem punomoćnika</w:t>
      </w:r>
    </w:p>
    <w:p w:rsidRDefault="00660CB2" w:rsidP="00E82047" w:rsidR="00C05635" w:rsidRPr="00DD1D11">
      <w:pPr>
        <w:ind w:firstLine="708"/>
        <w:jc w:val="both"/>
      </w:pPr>
      <w:r>
        <w:t>4</w:t>
      </w:r>
      <w:r w:rsidR="00E82047">
        <w:t xml:space="preserve">/ </w:t>
      </w:r>
      <w:r w:rsidR="00C05635" w:rsidRPr="00DD1D11">
        <w:t>e-Oglasna ploča sudova 8 dana</w:t>
      </w:r>
      <w:r w:rsidR="006A7B82">
        <w:t xml:space="preserve">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0B1286" w:rsidR="00500701" w:rsidRPr="00FD4B31">
      <w:pPr>
        <w:rPr>
          <w:color w:val="FF0000"/>
        </w:rPr>
      </w:pPr>
    </w:p>
    <w:sectPr w:rsidSect="00C40FD5" w:rsidR="00500701" w:rsidRPr="00FD4B3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E0F" w:rsidP="0009063B" w:rsidR="00887E0F">
      <w:r>
        <w:separator/>
      </w:r>
    </w:p>
  </w:endnote>
  <w:endnote w:id="0" w:type="continuationSeparator">
    <w:p w:rsidRDefault="00887E0F" w:rsidP="0009063B" w:rsidR="0088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E0F" w:rsidP="0009063B" w:rsidR="00887E0F">
      <w:r>
        <w:separator/>
      </w:r>
    </w:p>
  </w:footnote>
  <w:footnote w:id="0" w:type="continuationSeparator">
    <w:p w:rsidRDefault="00887E0F" w:rsidP="0009063B" w:rsidR="00887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0CB2">
          <w:rPr>
            <w:noProof/>
          </w:rPr>
          <w:t>2</w:t>
        </w:r>
        <w:r>
          <w:fldChar w:fldCharType="end"/>
        </w:r>
        <w:r>
          <w:tab/>
        </w:r>
        <w:r w:rsidR="0009063B">
          <w:rPr>
            <w:sz w:val="23"/>
            <w:szCs w:val="23"/>
          </w:rPr>
          <w:t xml:space="preserve">Posl.br.: </w:t>
        </w:r>
        <w:r w:rsidR="005E79A4">
          <w:rPr>
            <w:sz w:val="23"/>
            <w:szCs w:val="23"/>
          </w:rPr>
          <w:t>1</w:t>
        </w:r>
        <w:r w:rsidR="0009063B">
          <w:rPr>
            <w:sz w:val="23"/>
            <w:szCs w:val="23"/>
          </w:rPr>
          <w:t xml:space="preserve"> St-</w:t>
        </w:r>
        <w:r w:rsidR="005E79A4">
          <w:rPr>
            <w:sz w:val="23"/>
            <w:szCs w:val="23"/>
          </w:rPr>
          <w:t>124</w:t>
        </w:r>
        <w:r w:rsidR="0009063B" w:rsidRPr="004C4B9E">
          <w:rPr>
            <w:sz w:val="23"/>
            <w:szCs w:val="23"/>
          </w:rPr>
          <w:t>/1</w:t>
        </w:r>
        <w:r w:rsidR="005E79A4">
          <w:rPr>
            <w:sz w:val="23"/>
            <w:szCs w:val="23"/>
          </w:rPr>
          <w:t>7</w:t>
        </w:r>
        <w:r w:rsidR="0009063B" w:rsidRPr="004C4B9E">
          <w:rPr>
            <w:sz w:val="23"/>
            <w:szCs w:val="23"/>
          </w:rPr>
          <w:t>-</w:t>
        </w:r>
        <w:r w:rsidR="00C05635">
          <w:rPr>
            <w:sz w:val="23"/>
            <w:szCs w:val="23"/>
          </w:rPr>
          <w:t>3</w:t>
        </w:r>
      </w:p>
    </w:sdtContent>
  </w:sdt>
  <w:p w:rsidRDefault="000B128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35" w:rsidP="00C05635" w:rsidR="00C05635">
    <w:pPr>
      <w:pStyle w:val="Zaglavlje"/>
      <w:jc w:val="right"/>
    </w:pPr>
    <w:r w:rsidRPr="00FD4B31">
      <w:t xml:space="preserve">Posl.br.: </w:t>
    </w:r>
    <w:r w:rsidR="00C2699E">
      <w:t>4 St-58/2018-7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B1286"/>
    <w:rsid w:val="000F3DCF"/>
    <w:rsid w:val="00126339"/>
    <w:rsid w:val="00275683"/>
    <w:rsid w:val="002A274E"/>
    <w:rsid w:val="002E4EE0"/>
    <w:rsid w:val="00335E60"/>
    <w:rsid w:val="003571CD"/>
    <w:rsid w:val="003E5542"/>
    <w:rsid w:val="00424D71"/>
    <w:rsid w:val="00454DE6"/>
    <w:rsid w:val="00554328"/>
    <w:rsid w:val="005557CA"/>
    <w:rsid w:val="005E79A4"/>
    <w:rsid w:val="005F6A54"/>
    <w:rsid w:val="00660CB2"/>
    <w:rsid w:val="006A7B82"/>
    <w:rsid w:val="007106A2"/>
    <w:rsid w:val="00810325"/>
    <w:rsid w:val="00887E0F"/>
    <w:rsid w:val="008E4CE8"/>
    <w:rsid w:val="00985388"/>
    <w:rsid w:val="00A00233"/>
    <w:rsid w:val="00A42896"/>
    <w:rsid w:val="00C05635"/>
    <w:rsid w:val="00C2699E"/>
    <w:rsid w:val="00C565DA"/>
    <w:rsid w:val="00DD1D11"/>
    <w:rsid w:val="00DE2C66"/>
    <w:rsid w:val="00E30663"/>
    <w:rsid w:val="00E82047"/>
    <w:rsid w:val="00EC0CA8"/>
    <w:rsid w:val="00EC399E"/>
    <w:rsid w:val="00EF4CC2"/>
    <w:rsid w:val="00FD10DE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851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2018-06-26T11:37:00Z</dcterms:created>
  <dc:creator>Jasmina Matika</dc:creator>
  <cp:lastModifiedBy>Sanja Prodan</cp:lastModifiedBy>
  <cp:lastPrinted>2018-06-27T07:05:00Z</cp:lastPrinted>
  <dcterms:modified xmlns:xsi="http://www.w3.org/2001/XMLSchema-instance" xsi:type="dcterms:W3CDTF">2018-06-27T07:05:00Z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(st5818, orkan energija-odgoda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