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6cbe" w14:paraId="5236cbe" w:rsidRDefault="008529DE" w:rsidP="008529DE" w:rsidR="0060549C" w:rsidRPr="00AA64A9">
      <w:pPr>
        <w15:collapsed w:val="false"/>
        <w:rPr>
          <w:bCs/>
        </w:rPr>
      </w:pPr>
      <w:bookmarkStart w:name="_GoBack" w:id="0"/>
      <w:bookmarkEnd w:id="0"/>
      <w:r>
        <w:rPr>
          <w:rFonts w:eastAsia="MS Mincho"/>
        </w:rPr>
        <w:t xml:space="preserve">           </w:t>
      </w:r>
      <w:r>
        <w:rPr>
          <w:rFonts w:eastAsia="MS Mincho"/>
        </w:rPr>
        <w:tab/>
      </w:r>
      <w:r w:rsidR="0060549C">
        <w:rPr>
          <w:bCs/>
        </w:rPr>
        <w:t xml:space="preserve">     </w:t>
      </w:r>
      <w:r w:rsidR="0060549C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60549C" w:rsidP="0060549C" w:rsidR="0060549C" w:rsidRPr="00AA64A9">
      <w:pPr>
        <w:ind w:hanging="2880" w:left="2880"/>
        <w:jc w:val="center"/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8D3B2F">
      <w:pPr>
        <w:jc w:val="both"/>
      </w:pP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r w:rsidRPr="008D3B2F">
        <w:t>Trgovački sud u Rijeci, po Liljani Ugrin</w:t>
      </w:r>
      <w:r w:rsidR="00A91357">
        <w:t xml:space="preserve"> </w:t>
      </w:r>
      <w:r w:rsidRPr="008D3B2F">
        <w:t xml:space="preserve">stečajnom sucu, u postupku provođenja stečajnog postupka nad </w:t>
      </w:r>
      <w:r w:rsidR="00A91357">
        <w:t xml:space="preserve">dužnikom </w:t>
      </w:r>
      <w:r w:rsidR="00D94B07" w:rsidRPr="00D94B07">
        <w:t xml:space="preserve">VANTIM društvo s ograničenom odgovornošću za građevinarstvo, usluge i trgovinu u stečaju Poreč, Mate Vlašića 26/47 ( MBS: 040182031 – OIB: 51421010470 ) </w:t>
      </w:r>
      <w:r w:rsidR="0036104D" w:rsidRPr="008D3B2F">
        <w:t xml:space="preserve">dana </w:t>
      </w:r>
      <w:r w:rsidR="002005D9">
        <w:t>24</w:t>
      </w:r>
      <w:r w:rsidR="00A30306">
        <w:t>.</w:t>
      </w:r>
      <w:r w:rsidR="008529DE">
        <w:t xml:space="preserve"> </w:t>
      </w:r>
      <w:r w:rsidR="002005D9">
        <w:t xml:space="preserve">listopada </w:t>
      </w:r>
      <w:r w:rsidR="00A30306">
        <w:t xml:space="preserve"> </w:t>
      </w:r>
      <w:r w:rsidR="0060549C">
        <w:t>2016</w:t>
      </w:r>
      <w:r w:rsidR="008705A0" w:rsidRPr="008D3B2F">
        <w:t xml:space="preserve">. </w:t>
      </w:r>
    </w:p>
    <w:p w:rsidRDefault="00AF5B9B" w:rsidR="00AF5B9B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>
        <w:rPr>
          <w:rFonts w:cs="Times New Roman" w:eastAsia="MS Mincho" w:hAnsi="Times New Roman" w:ascii="Times New Roman"/>
          <w:sz w:val="24"/>
        </w:rPr>
        <w:t xml:space="preserve"> </w:t>
      </w:r>
      <w:r w:rsidRPr="008D3B2F">
        <w:rPr>
          <w:rFonts w:cs="Times New Roman" w:eastAsia="MS Mincho" w:hAnsi="Times New Roman" w:ascii="Times New Roman"/>
          <w:sz w:val="24"/>
        </w:rPr>
        <w:t>j e</w:t>
      </w:r>
    </w:p>
    <w:p w:rsidRDefault="00D319C5" w:rsidP="00455AD4" w:rsidR="00D319C5" w:rsidRPr="008D3B2F">
      <w:pPr>
        <w:pStyle w:val="Obinitekst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  </w:t>
      </w:r>
    </w:p>
    <w:p w:rsidRDefault="008D3B2F" w:rsidP="008D3B2F" w:rsidR="008D3B2F" w:rsidRPr="007C6B68">
      <w:pPr>
        <w:ind w:firstLine="720"/>
        <w:jc w:val="both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r w:rsidRPr="007C6B68">
        <w:rPr>
          <w:lang w:val="de-DE"/>
        </w:rPr>
        <w:t xml:space="preserve">Odobrava se isplata dosadašnjih stvarnih troškova stečajnog upravitelja u razdoblju od 1. </w:t>
      </w:r>
      <w:r w:rsidR="002005D9">
        <w:rPr>
          <w:lang w:val="de-DE"/>
        </w:rPr>
        <w:t>srpnja do 30. rujn</w:t>
      </w:r>
      <w:r w:rsidR="00A30306">
        <w:rPr>
          <w:lang w:val="de-DE"/>
        </w:rPr>
        <w:t xml:space="preserve">a </w:t>
      </w:r>
      <w:r w:rsidRPr="007C6B68">
        <w:rPr>
          <w:lang w:val="de-DE"/>
        </w:rPr>
        <w:t>201</w:t>
      </w:r>
      <w:r w:rsidR="00A30306">
        <w:rPr>
          <w:lang w:val="de-DE"/>
        </w:rPr>
        <w:t>6</w:t>
      </w:r>
      <w:r w:rsidRPr="007C6B68">
        <w:rPr>
          <w:lang w:val="de-DE"/>
        </w:rPr>
        <w:t xml:space="preserve">. u visini od </w:t>
      </w:r>
      <w:r w:rsidR="00A30306">
        <w:rPr>
          <w:lang w:val="de-DE"/>
        </w:rPr>
        <w:t>1.</w:t>
      </w:r>
      <w:r w:rsidR="002005D9">
        <w:rPr>
          <w:lang w:val="de-DE"/>
        </w:rPr>
        <w:t>764</w:t>
      </w:r>
      <w:r w:rsidR="00A30306">
        <w:rPr>
          <w:lang w:val="de-DE"/>
        </w:rPr>
        <w:t>,00</w:t>
      </w:r>
      <w:r w:rsidRPr="007C6B68">
        <w:rPr>
          <w:lang w:val="de-DE"/>
        </w:rPr>
        <w:t xml:space="preserve"> kn.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podnesku od </w:t>
      </w:r>
      <w:r w:rsidR="00D94B07">
        <w:t>1</w:t>
      </w:r>
      <w:r w:rsidR="002005D9">
        <w:t>3</w:t>
      </w:r>
      <w:r w:rsidR="008529DE">
        <w:t xml:space="preserve">. </w:t>
      </w:r>
      <w:r w:rsidR="002005D9">
        <w:t>listopada  2016</w:t>
      </w:r>
      <w:r w:rsidRPr="007C6B68">
        <w:rPr>
          <w:lang w:val="de-DE"/>
        </w:rPr>
        <w:t xml:space="preserve">. </w:t>
      </w:r>
      <w:r w:rsidRPr="007C6B68">
        <w:t xml:space="preserve">stečajni upravitelj je predložio donošenje odluke o isplati troškova </w:t>
      </w:r>
      <w:r w:rsidR="008D5066">
        <w:rPr>
          <w:lang w:val="de-DE"/>
        </w:rPr>
        <w:t xml:space="preserve">u razdoblju od </w:t>
      </w:r>
      <w:r w:rsidR="002005D9" w:rsidRPr="007C6B68">
        <w:rPr>
          <w:lang w:val="de-DE"/>
        </w:rPr>
        <w:t xml:space="preserve">1. </w:t>
      </w:r>
      <w:r w:rsidR="002005D9">
        <w:rPr>
          <w:lang w:val="de-DE"/>
        </w:rPr>
        <w:t xml:space="preserve">srpnja do 30. rujna </w:t>
      </w:r>
      <w:r w:rsidR="002005D9" w:rsidRPr="007C6B68">
        <w:rPr>
          <w:lang w:val="de-DE"/>
        </w:rPr>
        <w:t>201</w:t>
      </w:r>
      <w:r w:rsidR="002005D9">
        <w:rPr>
          <w:lang w:val="de-DE"/>
        </w:rPr>
        <w:t>6</w:t>
      </w:r>
      <w:r w:rsidR="00A30306" w:rsidRPr="007C6B68">
        <w:rPr>
          <w:lang w:val="de-DE"/>
        </w:rPr>
        <w:t>.</w:t>
      </w:r>
      <w:r w:rsidRPr="007C6B68">
        <w:rPr>
          <w:lang w:val="de-DE"/>
        </w:rPr>
        <w:t xml:space="preserve"> </w:t>
      </w:r>
      <w:r w:rsidRPr="007C6B68">
        <w:t xml:space="preserve">prema dokazima koje je dostavio u izvorniku u privitku podneska. </w:t>
      </w: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>Sud je izvršio uvid u spis i dokumentaciju dostavljenu uz prijedlog.</w:t>
      </w:r>
    </w:p>
    <w:p w:rsidRDefault="008D3B2F" w:rsidP="008D3B2F" w:rsidR="008D3B2F" w:rsidRPr="007C6B68">
      <w:pPr>
        <w:ind w:firstLine="708"/>
        <w:jc w:val="both"/>
      </w:pPr>
    </w:p>
    <w:p w:rsidRDefault="008D3B2F" w:rsidP="00A91357" w:rsidR="00A91357">
      <w:pPr>
        <w:ind w:firstLine="708"/>
        <w:jc w:val="both"/>
      </w:pPr>
      <w:r w:rsidRPr="007C6B68">
        <w:t xml:space="preserve">Po izvršenom uvidu u spis, </w:t>
      </w:r>
      <w:r w:rsidR="00A91357">
        <w:t>I</w:t>
      </w:r>
      <w:r w:rsidRPr="007C6B68">
        <w:t>zvješć</w:t>
      </w:r>
      <w:r>
        <w:t>e</w:t>
      </w:r>
      <w:r w:rsidRPr="007C6B68">
        <w:t xml:space="preserve"> stečajnog upravitelja </w:t>
      </w:r>
      <w:r>
        <w:t xml:space="preserve">od </w:t>
      </w:r>
      <w:r w:rsidR="002005D9">
        <w:t xml:space="preserve"> 13. listopada  2016</w:t>
      </w:r>
      <w:r>
        <w:rPr>
          <w:lang w:val="de-DE"/>
        </w:rPr>
        <w:t>.</w:t>
      </w:r>
      <w:r w:rsidR="008529DE">
        <w:rPr>
          <w:lang w:val="de-DE"/>
        </w:rPr>
        <w:t xml:space="preserve">, te </w:t>
      </w:r>
      <w:r w:rsidRPr="007C6B68">
        <w:t xml:space="preserve"> dokumentaciju koja priliježe podnesku stečajnog upravitelja </w:t>
      </w:r>
      <w:r w:rsidR="0060549C">
        <w:t>istog datu</w:t>
      </w:r>
      <w:r w:rsidR="00A30306">
        <w:t>m</w:t>
      </w:r>
      <w:r w:rsidR="0060549C">
        <w:t>a</w:t>
      </w:r>
      <w:r>
        <w:t xml:space="preserve">  </w:t>
      </w:r>
      <w:r w:rsidRPr="007C6B68">
        <w:t xml:space="preserve">( list </w:t>
      </w:r>
      <w:r w:rsidR="002005D9">
        <w:t>543 do 549</w:t>
      </w:r>
      <w:r w:rsidR="008529DE">
        <w:t xml:space="preserve"> </w:t>
      </w:r>
      <w:r w:rsidRPr="007C6B68">
        <w:t xml:space="preserve">spisa ) </w:t>
      </w:r>
      <w:r w:rsidR="00A91357">
        <w:t>utvrđeno je da se radi o putnim troškovima koji su bili nužni i opravdani za obavljanje stečajnoupraviteljske službe u ovom stečajnom postupku.</w:t>
      </w:r>
    </w:p>
    <w:p w:rsidRDefault="00A91357" w:rsidP="00A91357" w:rsidR="00A91357">
      <w:pPr>
        <w:ind w:firstLine="708"/>
        <w:jc w:val="both"/>
      </w:pPr>
    </w:p>
    <w:p w:rsidRDefault="00A91357" w:rsidP="00A91357" w:rsidR="00A91357">
      <w:pPr>
        <w:ind w:firstLine="708"/>
        <w:jc w:val="both"/>
      </w:pPr>
      <w:r>
        <w:t xml:space="preserve">Valjalo je stoga </w:t>
      </w:r>
      <w:r w:rsidRPr="00211B6A">
        <w:t>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>ankom 94</w:t>
      </w:r>
      <w:r w:rsidRPr="00211B6A">
        <w:t xml:space="preserve">. </w:t>
      </w:r>
      <w:r>
        <w:t xml:space="preserve">stavak 1. i stavka 3. </w:t>
      </w:r>
      <w:r w:rsidRPr="00211B6A">
        <w:t>SZ/15</w:t>
      </w:r>
      <w:r>
        <w:t xml:space="preserve">. odlučiti kao u izreci ovog rješenja.    </w:t>
      </w:r>
    </w:p>
    <w:p w:rsidRDefault="008D3B2F" w:rsidP="008D3B2F" w:rsidR="008D3B2F">
      <w:pPr>
        <w:jc w:val="center"/>
        <w:rPr>
          <w:rFonts w:eastAsia="MS Mincho"/>
        </w:rPr>
      </w:pP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r w:rsidRPr="007C6B68">
        <w:rPr>
          <w:rFonts w:eastAsia="MS Mincho"/>
        </w:rPr>
        <w:t xml:space="preserve">U Rijeci, </w:t>
      </w:r>
      <w:r w:rsidR="002005D9">
        <w:t>24. listopada  2016</w:t>
      </w:r>
      <w:r w:rsidRPr="007C6B68">
        <w:rPr>
          <w:lang w:val="de-DE"/>
        </w:rPr>
        <w:t xml:space="preserve">.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Stečajni sudac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 </w:t>
      </w:r>
    </w:p>
    <w:p w:rsidRDefault="008D3B2F" w:rsidP="008D3B2F" w:rsidR="008D3B2F" w:rsidRPr="007C6B68">
      <w:pPr>
        <w:rPr>
          <w:rFonts w:eastAsia="MS Mincho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r w:rsidRPr="007C6B68">
        <w:t xml:space="preserve">Protiv ovog rješenja pravo na žalbu imaju stečajni upravitelj i svaki stečajni vjerovnik ( članka </w:t>
      </w:r>
      <w:r w:rsidR="00A91357">
        <w:t>94</w:t>
      </w:r>
      <w:r w:rsidRPr="007C6B68">
        <w:t>. stavak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2005D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5D9">
        <w:rPr>
          <w:rFonts w:cs="Times New Roman" w:eastAsia="MS Mincho" w:hAnsi="Times New Roman" w:ascii="Times New Roman"/>
          <w:szCs w:val="24"/>
        </w:rPr>
        <w:t>DNA</w:t>
      </w:r>
    </w:p>
    <w:p w:rsidRDefault="008D3B2F" w:rsidP="008D3B2F" w:rsidR="008D3B2F" w:rsidRPr="002005D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5D9">
        <w:rPr>
          <w:rFonts w:cs="Times New Roman" w:eastAsia="MS Mincho" w:hAnsi="Times New Roman" w:ascii="Times New Roman"/>
          <w:szCs w:val="24"/>
        </w:rPr>
        <w:t>Rješenje dostaviti</w:t>
      </w:r>
      <w:r w:rsidR="00A91357" w:rsidRPr="002005D9">
        <w:rPr>
          <w:rFonts w:cs="Times New Roman" w:eastAsia="MS Mincho" w:hAnsi="Times New Roman" w:ascii="Times New Roman"/>
          <w:szCs w:val="24"/>
        </w:rPr>
        <w:t xml:space="preserve"> </w:t>
      </w:r>
      <w:r w:rsidRPr="002005D9">
        <w:rPr>
          <w:rFonts w:cs="Times New Roman" w:eastAsia="MS Mincho" w:hAnsi="Times New Roman" w:ascii="Times New Roman"/>
          <w:szCs w:val="24"/>
        </w:rPr>
        <w:t xml:space="preserve"> stečajno</w:t>
      </w:r>
      <w:r w:rsidR="00104329" w:rsidRPr="002005D9">
        <w:rPr>
          <w:rFonts w:cs="Times New Roman" w:eastAsia="MS Mincho" w:hAnsi="Times New Roman" w:ascii="Times New Roman"/>
          <w:szCs w:val="24"/>
        </w:rPr>
        <w:t>m</w:t>
      </w:r>
      <w:r w:rsidRPr="002005D9">
        <w:rPr>
          <w:rFonts w:cs="Times New Roman" w:eastAsia="MS Mincho" w:hAnsi="Times New Roman" w:ascii="Times New Roman"/>
          <w:szCs w:val="24"/>
        </w:rPr>
        <w:t xml:space="preserve"> upravitelju</w:t>
      </w:r>
    </w:p>
    <w:p w:rsidRDefault="00A91357" w:rsidP="008D3B2F" w:rsidR="008D3B2F" w:rsidRPr="002005D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5D9">
        <w:rPr>
          <w:rFonts w:cs="Times New Roman" w:eastAsia="MS Mincho" w:hAnsi="Times New Roman" w:ascii="Times New Roman"/>
          <w:szCs w:val="24"/>
        </w:rPr>
        <w:t>Rješenje objaviti na mrežnoj stranici e-oglasne</w:t>
      </w:r>
      <w:r w:rsidR="00104329" w:rsidRPr="002005D9">
        <w:rPr>
          <w:rFonts w:cs="Times New Roman" w:eastAsia="MS Mincho" w:hAnsi="Times New Roman" w:ascii="Times New Roman"/>
          <w:szCs w:val="24"/>
        </w:rPr>
        <w:t xml:space="preserve"> </w:t>
      </w:r>
      <w:r w:rsidR="008D3B2F" w:rsidRPr="002005D9">
        <w:rPr>
          <w:rFonts w:cs="Times New Roman" w:eastAsia="MS Mincho" w:hAnsi="Times New Roman" w:ascii="Times New Roman"/>
          <w:szCs w:val="24"/>
        </w:rPr>
        <w:t xml:space="preserve"> ploč</w:t>
      </w:r>
      <w:r w:rsidRPr="002005D9">
        <w:rPr>
          <w:rFonts w:cs="Times New Roman" w:eastAsia="MS Mincho" w:hAnsi="Times New Roman" w:ascii="Times New Roman"/>
          <w:szCs w:val="24"/>
        </w:rPr>
        <w:t>e</w:t>
      </w:r>
      <w:r w:rsidR="008D3B2F" w:rsidRPr="002005D9">
        <w:rPr>
          <w:rFonts w:cs="Times New Roman" w:eastAsia="MS Mincho" w:hAnsi="Times New Roman" w:ascii="Times New Roman"/>
          <w:szCs w:val="24"/>
        </w:rPr>
        <w:t xml:space="preserve"> suda</w:t>
      </w:r>
    </w:p>
    <w:p w:rsidRDefault="008D3B2F" w:rsidP="008D3B2F" w:rsidR="008D3B2F" w:rsidRPr="002005D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5D9">
        <w:rPr>
          <w:rFonts w:cs="Times New Roman" w:eastAsia="MS Mincho" w:hAnsi="Times New Roman" w:ascii="Times New Roman"/>
          <w:szCs w:val="24"/>
        </w:rPr>
        <w:t xml:space="preserve">U Rijeci, </w:t>
      </w:r>
      <w:r w:rsidR="002005D9" w:rsidRPr="002005D9">
        <w:rPr>
          <w:rFonts w:cs="Times New Roman" w:hAnsi="Times New Roman" w:ascii="Times New Roman"/>
        </w:rPr>
        <w:t>24. listopada  2016</w:t>
      </w:r>
      <w:r w:rsidR="0060549C" w:rsidRPr="002005D9">
        <w:rPr>
          <w:rFonts w:cs="Times New Roman" w:hAnsi="Times New Roman" w:ascii="Times New Roman"/>
        </w:rPr>
        <w:t>.</w:t>
      </w:r>
    </w:p>
    <w:p w:rsidRDefault="002C6CC0" w:rsidP="008D3B2F" w:rsidR="002C6CC0" w:rsidRPr="002005D9">
      <w:pPr>
        <w:pStyle w:val="Obinitekst"/>
        <w:rPr>
          <w:rFonts w:cs="Times New Roman" w:hAnsi="Times New Roman" w:ascii="Times New Roman"/>
        </w:rPr>
      </w:pPr>
    </w:p>
    <w:sectPr w:rsidSect="000F4554" w:rsidR="002C6CC0" w:rsidRPr="002005D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9B8" w:rsidR="005B69B8">
      <w:r>
        <w:separator/>
      </w:r>
    </w:p>
  </w:endnote>
  <w:endnote w:id="0" w:type="continuationSeparator">
    <w:p w:rsidRDefault="005B69B8" w:rsidR="005B6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9B8" w:rsidR="005B69B8">
      <w:r>
        <w:separator/>
      </w:r>
    </w:p>
  </w:footnote>
  <w:footnote w:id="0" w:type="continuationSeparator">
    <w:p w:rsidRDefault="005B69B8" w:rsidR="005B6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 xml:space="preserve">Posl. br. </w:t>
    </w:r>
    <w:r w:rsidR="00A00BA9" w:rsidRPr="008D3B2F">
      <w:t>7</w:t>
    </w:r>
    <w:r w:rsidRPr="008D3B2F">
      <w:t xml:space="preserve"> St-</w:t>
    </w:r>
    <w:r w:rsidR="00D94B07">
      <w:t>347</w:t>
    </w:r>
    <w:r w:rsidRPr="008D3B2F">
      <w:t>/1</w:t>
    </w:r>
    <w:r w:rsidR="00D94B07">
      <w:t>3</w:t>
    </w:r>
    <w:r w:rsidRPr="008D3B2F">
      <w:t>-</w:t>
    </w:r>
    <w:r w:rsidR="00BB3DC8">
      <w:t>115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C138C"/>
    <w:rsid w:val="001F4726"/>
    <w:rsid w:val="002005D9"/>
    <w:rsid w:val="002C3BF1"/>
    <w:rsid w:val="002C6CC0"/>
    <w:rsid w:val="002C6E49"/>
    <w:rsid w:val="002D1843"/>
    <w:rsid w:val="0036104D"/>
    <w:rsid w:val="00402881"/>
    <w:rsid w:val="00446CD3"/>
    <w:rsid w:val="00455AD4"/>
    <w:rsid w:val="00493292"/>
    <w:rsid w:val="004C09E0"/>
    <w:rsid w:val="004C0D9A"/>
    <w:rsid w:val="004F2E85"/>
    <w:rsid w:val="00527DAF"/>
    <w:rsid w:val="00562BF3"/>
    <w:rsid w:val="005B69B8"/>
    <w:rsid w:val="005D5636"/>
    <w:rsid w:val="005E2129"/>
    <w:rsid w:val="005F2EFD"/>
    <w:rsid w:val="0060549C"/>
    <w:rsid w:val="006B114D"/>
    <w:rsid w:val="006B4206"/>
    <w:rsid w:val="006E3773"/>
    <w:rsid w:val="007A73A0"/>
    <w:rsid w:val="007B6B45"/>
    <w:rsid w:val="007C0F05"/>
    <w:rsid w:val="00812064"/>
    <w:rsid w:val="008529DE"/>
    <w:rsid w:val="00853A58"/>
    <w:rsid w:val="00857705"/>
    <w:rsid w:val="00865134"/>
    <w:rsid w:val="008657C6"/>
    <w:rsid w:val="008705A0"/>
    <w:rsid w:val="00897BFF"/>
    <w:rsid w:val="008C2D22"/>
    <w:rsid w:val="008D3B2F"/>
    <w:rsid w:val="008D5066"/>
    <w:rsid w:val="008F3EFD"/>
    <w:rsid w:val="00900DBC"/>
    <w:rsid w:val="009E49AB"/>
    <w:rsid w:val="009E67BC"/>
    <w:rsid w:val="00A00BA9"/>
    <w:rsid w:val="00A2370D"/>
    <w:rsid w:val="00A30306"/>
    <w:rsid w:val="00A4049F"/>
    <w:rsid w:val="00A445AC"/>
    <w:rsid w:val="00A47EBC"/>
    <w:rsid w:val="00A6383F"/>
    <w:rsid w:val="00A91357"/>
    <w:rsid w:val="00AB4767"/>
    <w:rsid w:val="00AB662A"/>
    <w:rsid w:val="00AD1F2E"/>
    <w:rsid w:val="00AE388E"/>
    <w:rsid w:val="00AF5B9B"/>
    <w:rsid w:val="00B7341C"/>
    <w:rsid w:val="00BA627A"/>
    <w:rsid w:val="00BB0ABC"/>
    <w:rsid w:val="00BB3DC8"/>
    <w:rsid w:val="00BB4C69"/>
    <w:rsid w:val="00BF687E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437EC"/>
    <w:rsid w:val="00D73FAC"/>
    <w:rsid w:val="00D808F2"/>
    <w:rsid w:val="00D94B07"/>
    <w:rsid w:val="00D94BCC"/>
    <w:rsid w:val="00D95AC9"/>
    <w:rsid w:val="00DC2E15"/>
    <w:rsid w:val="00DD1DFB"/>
    <w:rsid w:val="00E23E37"/>
    <w:rsid w:val="00E57EE5"/>
    <w:rsid w:val="00ED6F0B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95A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5AC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AC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AC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AC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95A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5AC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AC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AC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AC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St-347/2013</izvorni_sadrzaj>
    <derivirana_varijabla naziv="DomainObject.Predmet.OznakaBroj_1">St-347/2013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uplata oglasa iz FONDA za pokriće troškova stečajnog postupka</izvorni_sadrzaj>
    <derivirana_varijabla naziv="DomainObject.Predmet.PrimjedbaSuca_1">- uplata oglasa iz FONDA za pokriće troškova stečajnog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VANTIM d.o.o.  Poreč</izvorni_sadrzaj>
    <derivirana_varijabla naziv="DomainObject.Predmet.ProtustrankaFormated_1">  VANTIM d.o.o.  Poreč</derivirana_varijabla>
  </DomainObject.Predmet.ProtustrankaFormated>
  <DomainObject.Predmet.ProtustrankaFormatedOIB>
    <izvorni_sadrzaj>  VANTIM d.o.o.  Poreč, OIB 51421010470</izvorni_sadrzaj>
    <derivirana_varijabla naziv="DomainObject.Predmet.ProtustrankaFormatedOIB_1">  VANTIM d.o.o.  Poreč, OIB 51421010470</derivirana_varijabla>
  </DomainObject.Predmet.ProtustrankaFormatedOIB>
  <DomainObject.Predmet.ProtustrankaFormatedWithAdress>
    <izvorni_sadrzaj> VANTIM d.o.o.  Poreč, Mate Vlašića 2647, 52440 Poreč</izvorni_sadrzaj>
    <derivirana_varijabla naziv="DomainObject.Predmet.ProtustrankaFormatedWithAdress_1"> VANTIM d.o.o.  Poreč, Mate Vlašića 2647, 52440 Poreč</derivirana_varijabla>
  </DomainObject.Predmet.ProtustrankaFormatedWithAdress>
  <DomainObject.Predmet.ProtustrankaFormatedWithAdressOIB>
    <izvorni_sadrzaj> VANTIM d.o.o.  Poreč, OIB 51421010470, Mate Vlašića 2647, 52440 Poreč</izvorni_sadrzaj>
    <derivirana_varijabla naziv="DomainObject.Predmet.ProtustrankaFormatedWithAdressOIB_1"> VANTIM d.o.o.  Poreč, OIB 51421010470, Mate Vlašića 2647, 52440 Poreč</derivirana_varijabla>
  </DomainObject.Predmet.ProtustrankaFormatedWithAdressOIB>
  <DomainObject.Predmet.ProtustrankaWithAdress>
    <izvorni_sadrzaj>VANTIM d.o.o.  Poreč Mate Vlašića 2647, 52440 Poreč</izvorni_sadrzaj>
    <derivirana_varijabla naziv="DomainObject.Predmet.ProtustrankaWithAdress_1">VANTIM d.o.o.  Poreč Mate Vlašića 2647, 52440 Poreč</derivirana_varijabla>
  </DomainObject.Predmet.ProtustrankaWithAdress>
  <DomainObject.Predmet.ProtustrankaWithAdressOIB>
    <izvorni_sadrzaj>VANTIM d.o.o.  Poreč, OIB 51421010470, Mate Vlašića 2647, 52440 Poreč</izvorni_sadrzaj>
    <derivirana_varijabla naziv="DomainObject.Predmet.ProtustrankaWithAdressOIB_1">VANTIM d.o.o.  Poreč, OIB 51421010470, Mate Vlašića 2647, 52440 Poreč</derivirana_varijabla>
  </DomainObject.Predmet.ProtustrankaWithAdressOIB>
  <DomainObject.Predmet.ProtustrankaNazivFormated>
    <izvorni_sadrzaj>VANTIM d.o.o.  Poreč</izvorni_sadrzaj>
    <derivirana_varijabla naziv="DomainObject.Predmet.ProtustrankaNazivFormated_1">VANTIM d.o.o.  Poreč</derivirana_varijabla>
  </DomainObject.Predmet.ProtustrankaNazivFormated>
  <DomainObject.Predmet.ProtustrankaNazivFormatedOIB>
    <izvorni_sadrzaj>VANTIM d.o.o.  Poreč, OIB 51421010470</izvorni_sadrzaj>
    <derivirana_varijabla naziv="DomainObject.Predmet.ProtustrankaNazivFormatedOIB_1">VANTIM d.o.o.  Poreč, OIB 51421010470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VANTIM d.o.o.  Poreč</item>
    </izvorni_sadrzaj>
    <derivirana_varijabla naziv="DomainObject.Predmet.ProtuStrankaListFormated_1">
      <item>VANTIM d.o.o.  Poreč</item>
    </derivirana_varijabla>
  </DomainObject.Predmet.ProtuStrankaListFormated>
  <DomainObject.Predmet.ProtuStrankaListFormatedOIB>
    <izvorni_sadrzaj>
      <item>VANTIM d.o.o.  Poreč, OIB 51421010470</item>
    </izvorni_sadrzaj>
    <derivirana_varijabla naziv="DomainObject.Predmet.ProtuStrankaListFormatedOIB_1">
      <item>VANTIM d.o.o.  Poreč, OIB 51421010470</item>
    </derivirana_varijabla>
  </DomainObject.Predmet.ProtuStrankaListFormatedOIB>
  <DomainObject.Predmet.ProtuStrankaListFormatedWithAdress>
    <izvorni_sadrzaj>
      <item>VANTIM d.o.o.  Poreč, Mate Vlašića 2647, 52440 Poreč</item>
    </izvorni_sadrzaj>
    <derivirana_varijabla naziv="DomainObject.Predmet.ProtuStrankaListFormatedWithAdress_1">
      <item>VANTIM d.o.o.  Poreč, Mate Vlašića 2647, 52440 Poreč</item>
    </derivirana_varijabla>
  </DomainObject.Predmet.ProtuStrankaListFormatedWithAdress>
  <DomainObject.Predmet.ProtuStrankaListFormatedWithAdressOIB>
    <izvorni_sadrzaj>
      <item>VANTIM d.o.o.  Poreč, OIB 51421010470, Mate Vlašića 2647, 52440 Poreč</item>
    </izvorni_sadrzaj>
    <derivirana_varijabla naziv="DomainObject.Predmet.ProtuStrankaListFormatedWithAdressOIB_1">
      <item>VANTIM d.o.o.  Poreč, OIB 51421010470, Mate Vlašića 2647, 52440 Poreč</item>
    </derivirana_varijabla>
  </DomainObject.Predmet.ProtuStrankaListFormatedWithAdressOIB>
  <DomainObject.Predmet.ProtuStrankaListNazivFormated>
    <izvorni_sadrzaj>
      <item>VANTIM d.o.o.  Poreč</item>
    </izvorni_sadrzaj>
    <derivirana_varijabla naziv="DomainObject.Predmet.ProtuStrankaListNazivFormated_1">
      <item>VANTIM d.o.o.  Poreč</item>
    </derivirana_varijabla>
  </DomainObject.Predmet.ProtuStrankaListNazivFormated>
  <DomainObject.Predmet.ProtuStrankaListNazivFormatedOIB>
    <izvorni_sadrzaj>
      <item>VANTIM d.o.o.  Poreč, OIB 51421010470</item>
    </izvorni_sadrzaj>
    <derivirana_varijabla naziv="DomainObject.Predmet.ProtuStrankaListNazivFormatedOIB_1">
      <item>VANTIM d.o.o.  Poreč, OIB 51421010470</item>
    </derivirana_varijabla>
  </DomainObject.Predmet.ProtuStrankaListNazivFormatedOIB>
  <DomainObject.Predmet.OstaliList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>
  <DomainObject.Predmet.OstaliList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FormatedOIB>
  <DomainObject.Predmet.OstaliListFormatedWithAdress>
    <izvorni_sadrzaj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_1">
      <item>Nikola Vandekar, Creska 38, 52440 Poreč</item>
      <item>Mladenka Vandekar, Creska 38, 52440 Poreč</item>
      <item>Jasna Kučević, Kaštanjer 64, 52100 Pula</item>
      <item>Dinko Janko, Trg placa 10, 52220 Sveti Lovreč Labinski</item>
      <item>Klaudijo Lajter, Kvajera 11, 52440 Poreč</item>
      <item>Marijan Šimić, Mate Balote 17, 52440 Poreč</item>
      <item>BOŽIĆ &amp; BOŽIĆ društvo s ograničenom odgovornošću za trgovinu bojama i lakovima, Istarska 18, 52440 Poreč</item>
      <item>Dario Bernobić, Kaštelir 132, 52464 Kaštelir</item>
      <item>USLUGA POREČ, društvo s ograničenom odgovornošću za komunalne poslove, Mlinska 1, 52440 Poreč</item>
      <item>Marko Vukoja, Mušalež 110, 52440 Mušalež</item>
      <item>Haira Janko Kocijančić, Rogovići 25, 52465 Rogovići</item>
      <item>Marijan Šimić, Mate Balote 17, 52440 Poreč</item>
      <item>Odvjetničko društvo SUIĆ &amp; ŠKUNCA društvo s ograničenom odgovornošću,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>
  <DomainObject.Predmet.OstaliListFormatedWithAdressOIB>
    <izvorni_sadrzaj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izvorni_sadrzaj>
    <derivirana_varijabla naziv="DomainObject.Predmet.OstaliListFormatedWithAdressOIB_1">
      <item>Nikola Vandekar, OIB 79095462221, Creska 38, 52440 Poreč</item>
      <item>Mladenka Vandekar, OIB 48506587539, Creska 38, 52440 Poreč</item>
      <item>Jasna Kučević, OIB 89442269215, Kaštanjer 64, 52100 Pula</item>
      <item>Dinko Janko, OIB 40651414614, Trg placa 10, 52220 Sveti Lovreč Labinski</item>
      <item>Klaudijo Lajter, OIB 10026282605, Kvajera 11, 52440 Poreč</item>
      <item>Marijan Šimić, OIB 91271742967, Mate Balote 17, 52440 Poreč</item>
      <item>BOŽIĆ &amp; BOŽIĆ društvo s ograničenom odgovornošću za trgovinu bojama i lakovima, OIB 95449177169, Istarska 18, 52440 Poreč</item>
      <item>Dario Bernobić, OIB 71346857161, Kaštelir 132, 52464 Kaštelir</item>
      <item>USLUGA POREČ, društvo s ograničenom odgovornošću za komunalne poslove, OIB 31073587765, Mlinska 1, 52440 Poreč</item>
      <item>Marko Vukoja, OIB 09176076588, Mušalež 110, 52440 Mušalež</item>
      <item>Haira Janko Kocijančić, OIB 93162919661, Rogovići 25, 52465 Rogovići</item>
      <item>Marijan Šimić, OIB 91271742967, Mate Balote 17, 52440 Poreč</item>
      <item>Odvjetničko društvo SUIĆ &amp; ŠKUNCA društvo s ograničenom odgovornošću, OIB 44213507122, Domagojeva 14, 10000 Zagreb</item>
      <item>Odvjetničko društvo Veljović i dr., Dobrilina 9, 52100 Pula</item>
      <item>ŽUPANIJSKO DRŽAVNO ODVJETNIŠVO, Rovinjska 2a, 52100 Pula</item>
      <item>Serđo Cvitan vl. obrta VOBIS, Davorina Trinajstićsa 4, 52440 Poreč</item>
      <item>Suvlasnici zgrade TIMCO, M.Vlašića 26, 52440 Poreč</item>
    </derivirana_varijabla>
  </DomainObject.Predmet.OstaliListFormatedWithAdressOIB>
  <DomainObject.Predmet.OstaliListNazivFormated>
    <izvorni_sadrzaj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_1"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>
  <DomainObject.Predmet.OstaliListNazivFormatedOIB>
    <izvorni_sadrzaj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OstaliListNazivFormatedOIB_1">
      <item>Nikola Vandekar, OIB 79095462221</item>
      <item>Mladenka Vandekar, OIB 48506587539</item>
      <item>Jasna Kučević, OIB 89442269215</item>
      <item>Dinko Janko, OIB 40651414614</item>
      <item>Klaudijo Lajter, OIB 10026282605</item>
      <item>Marijan Šimić, OIB 91271742967</item>
      <item>BOŽIĆ &amp; BOŽIĆ društvo s ograničenom odgovornošću za trgovinu bojama i lakovima, OIB 95449177169</item>
      <item>Dario Bernobić, OIB 71346857161</item>
      <item>USLUGA POREČ, društvo s ograničenom odgovornošću za komunalne poslove, OIB 31073587765</item>
      <item>Marko Vukoja, OIB 09176076588</item>
      <item>Haira Janko Kocijančić, OIB 93162919661</item>
      <item>Marijan Šimić, OIB 91271742967</item>
      <item>Odvjetničko društvo SUIĆ &amp; ŠKUNCA društvo s ograničenom odgovornošću, OIB 44213507122</item>
      <item>Odvjetničko društvo Veljović i dr.</item>
      <item>ŽUPANIJSKO DRŽAVNO ODVJETNIŠVO</item>
      <item>Serđo Cvitan vl. obrta VOBIS</item>
      <item>Suvlasnici zgrade TIMCO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VANTIM d.o.o.  Poreč</izvorni_sadrzaj>
    <derivirana_varijabla naziv="DomainObject.Predmet.ProtustrankaIDrugi_1">VANTIM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VANTIM d.o.o.  Poreč, OIB 51421010470, Mate Vlašića 2647, 52440 Poreč</izvorni_sadrzaj>
    <derivirana_varijabla naziv="DomainObject.Predmet.ProtustrankaIDrugiAdressOIB_1">VANTIM d.o.o.  Poreč, OIB 51421010470, Mate Vlašića 2647,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izvorni_sadrzaj>
    <derivirana_varijabla naziv="DomainObject.Predmet.SudioniciListNaziv_1">
      <item>FINA  Rijeka</item>
      <item>VANTIM d.o.o.  Poreč</item>
      <item>Nikola Vandekar</item>
      <item>Mladenka Vandekar</item>
      <item>Jasna Kučević</item>
      <item>Dinko Janko</item>
      <item>Klaudijo Lajter</item>
      <item>Marijan Šimić</item>
      <item>BOŽIĆ &amp; BOŽIĆ društvo s ograničenom odgovornošću za trgovinu bojama i lakovima</item>
      <item>Dario Bernobić</item>
      <item>USLUGA POREČ, društvo s ograničenom odgovornošću za komunalne poslove</item>
      <item>Marko Vukoja</item>
      <item>Haira Janko Kocijančić</item>
      <item>Marijan Šimić</item>
      <item>Odvjetničko društvo SUIĆ &amp; ŠKUNCA društvo s ograničenom odgovornošću</item>
      <item>Odvjetničko društvo Veljović i dr.</item>
      <item>ŽUPANIJSKO DRŽAVNO ODVJETNIŠVO</item>
      <item>Serđo Cvitan vl. obrta VOBIS</item>
      <item>Suvlasnici zgrade TIMCO</item>
    </derivirana_varijabla>
  </DomainObject.Predmet.SudioniciListNaziv>
  <DomainObject.Predmet.SudioniciListAdressOIB>
    <izvorni_sadrzaj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izvorni_sadrzaj>
    <derivirana_varijabla naziv="DomainObject.Predmet.SudioniciListAdressOIB_1">
      <item>FINA  Rijeka, OIB 85821130368, Frana Kurelca 8,51 000 Rijeka</item>
      <item>VANTIM d.o.o.  Poreč, OIB 51421010470, Mate Vlašića 2647,52440 Poreč</item>
      <item>Nikola Vandekar, OIB 79095462221, Creska 38,52440 Poreč</item>
      <item>Mladenka Vandekar, OIB 48506587539, Creska 38,52440 Poreč</item>
      <item>Jasna Kučević, OIB 89442269215, Kaštanjer 64,52100 Pula</item>
      <item>Dinko Janko, OIB 40651414614, Trg placa 10,52220 Sveti Lovreč Labinski</item>
      <item>Klaudijo Lajter, OIB 10026282605, Kvajera 11,52440 Poreč</item>
      <item>Marijan Šimić, OIB 91271742967, Mate Balote 17,52440 Poreč</item>
      <item>BOŽIĆ &amp; BOŽIĆ društvo s ograničenom odgovornošću za trgovinu bojama i lakovima, OIB 95449177169, Istarska 18,52440 Poreč</item>
      <item>Dario Bernobić, OIB 71346857161, Kaštelir 132,52464 Kaštelir</item>
      <item>USLUGA POREČ, društvo s ograničenom odgovornošću za komunalne poslove, OIB 31073587765, Mlinska 1,52440 Poreč</item>
      <item>Marko Vukoja, OIB 09176076588, Mušalež 110,52440 Mušalež</item>
      <item>Haira Janko Kocijančić, OIB 93162919661, Rogovići 25,52465 Rogovići</item>
      <item>Marijan Šimić, OIB 91271742967, Mate Balote 17,52440 Poreč</item>
      <item>Odvjetničko društvo SUIĆ &amp; ŠKUNCA društvo s ograničenom odgovornošću, OIB 44213507122, Domagojeva 14,10000 Zagreb</item>
      <item>Odvjetničko društvo Veljović i dr., Dobrilina 9,52100 Pula</item>
      <item>ŽUPANIJSKO DRŽAVNO ODVJETNIŠVO, Rovinjska 2a,52100 Pula</item>
      <item>Serđo Cvitan vl. obrta VOBIS, Davorina Trinajstićsa 4,52440 Poreč</item>
      <item>Suvlasnici zgrade TIMCO, M.Vlašića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51421010470</item>
      <item>, OIB 79095462221</item>
      <item>, OIB 48506587539</item>
      <item>, OIB 89442269215</item>
      <item>, OIB 40651414614</item>
      <item>, OIB 10026282605</item>
      <item>, OIB 91271742967</item>
      <item>, OIB 95449177169</item>
      <item>, OIB 71346857161</item>
      <item>, OIB 31073587765</item>
      <item>, OIB 09176076588</item>
      <item>, OIB 93162919661</item>
      <item>, OIB 91271742967</item>
      <item>, OIB 44213507122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1562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2016-10-24T09:56:00Z</dcterms:created>
  <dc:creator>name</dc:creator>
  <cp:lastModifiedBy>Tanja Fidel</cp:lastModifiedBy>
  <cp:lastPrinted>2015-09-15T12:19:00Z</cp:lastPrinted>
  <dcterms:modified xmlns:xsi="http://www.w3.org/2001/XMLSchema-instance" xsi:type="dcterms:W3CDTF">2016-10-24T09:57:00Z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