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bd8" w14:paraId="f462bd8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8451F" w:rsidR="00E32643" w:rsidRPr="00284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28451F" w:rsidR="00C337A9" w:rsidRPr="0028451F">
      <w:pPr>
        <w:pStyle w:val="Bezproreda"/>
        <w:numPr>
          <w:ilvl w:val="0"/>
          <w:numId w:val="26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28451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28451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28451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28451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28451F">
        <w:rPr>
          <w:rFonts w:cs="Times New Roman" w:hAnsi="Times New Roman" w:ascii="Times New Roman"/>
          <w:sz w:val="24"/>
          <w:szCs w:val="24"/>
        </w:rPr>
        <w:t xml:space="preserve">: </w:t>
      </w:r>
      <w:r w:rsidR="0028451F" w:rsidRPr="0028451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28451F" w:rsidRPr="0028451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28451F" w:rsidRPr="0028451F">
        <w:rPr>
          <w:rFonts w:cs="Times New Roman" w:hAnsi="Times New Roman" w:ascii="Times New Roman"/>
          <w:sz w:val="24"/>
          <w:szCs w:val="24"/>
        </w:rPr>
        <w:t xml:space="preserve">, površine 7138 m2, i to: 140. Suvlasnički dio: 6/10000 ETAŽNO VLASNIŠTVO (E-140), </w:t>
      </w:r>
      <w:r w:rsidR="0028451F" w:rsidRPr="0028451F">
        <w:rPr>
          <w:rFonts w:cs="Times New Roman" w:eastAsia="Calibri" w:hAnsi="Times New Roman" w:ascii="Times New Roman"/>
          <w:sz w:val="24"/>
          <w:szCs w:val="24"/>
        </w:rPr>
        <w:t>Parkirno garažno mjesto PMG. 109. u podrumu -1 zgrade M. Krušlina 14-24, neto korisne površine 8,36 m2, u nacrtu označenu plavom bojom, tržišne vrijednosti 19.000,00 kn</w:t>
      </w:r>
      <w:r w:rsidR="000E59CF" w:rsidRPr="0028451F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28451F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28451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28451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28451F">
        <w:rPr>
          <w:rFonts w:cs="Times New Roman" w:hAnsi="Times New Roman" w:ascii="Times New Roman"/>
          <w:sz w:val="24"/>
          <w:szCs w:val="24"/>
        </w:rPr>
        <w:t>.</w:t>
      </w:r>
      <w:r w:rsidR="00B6594C" w:rsidRPr="002845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8013C3">
      <w:pPr>
        <w:pStyle w:val="Uvuenotijeloteksta"/>
        <w:ind w:firstLine="141" w:left="1983"/>
        <w:jc w:val="right"/>
      </w:pPr>
      <w:r w:rsidRPr="00515AE5">
        <w:t>Vesna Sremac Šoštar</w:t>
      </w:r>
      <w:r w:rsidR="008013C3">
        <w:t>,v.r.</w:t>
      </w:r>
    </w:p>
    <w:p w:rsidRDefault="008013C3" w:rsidP="00D338FD" w:rsidR="008013C3">
      <w:pPr>
        <w:pStyle w:val="Uvuenotijeloteksta"/>
        <w:ind w:firstLine="141" w:left="1983"/>
        <w:jc w:val="right"/>
      </w:pPr>
      <w:r>
        <w:t>Za točnost otpravka</w:t>
      </w:r>
    </w:p>
    <w:p w:rsidRDefault="008013C3" w:rsidP="00817FE3" w:rsidR="00B1648A" w:rsidRPr="008013C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013C3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013C3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200" w:rsidR="008D52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200" w:rsidR="008D520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200" w:rsidR="008D520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200" w:rsidR="008D52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D668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515AE5">
      <w:rPr>
        <w:rFonts w:cs="Times New Roman" w:hAnsi="Times New Roman" w:ascii="Times New Roman"/>
        <w:sz w:val="24"/>
        <w:szCs w:val="24"/>
      </w:rPr>
      <w:t>-</w:t>
    </w:r>
    <w:r w:rsidR="008D5200">
      <w:rPr>
        <w:rFonts w:cs="Times New Roman" w:hAnsi="Times New Roman" w:ascii="Times New Roman"/>
        <w:sz w:val="24"/>
        <w:szCs w:val="24"/>
      </w:rPr>
      <w:t>468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3"/>
  </w:num>
  <w:num w:numId="3">
    <w:abstractNumId w:val="10"/>
  </w:num>
  <w:num w:numId="4">
    <w:abstractNumId w:val="9"/>
  </w:num>
  <w:num w:numId="5">
    <w:abstractNumId w:val="16"/>
  </w:num>
  <w:num w:numId="6">
    <w:abstractNumId w:val="12"/>
  </w:num>
  <w:num w:numId="7">
    <w:abstractNumId w:val="19"/>
  </w:num>
  <w:num w:numId="8">
    <w:abstractNumId w:val="15"/>
  </w:num>
  <w:num w:numId="9">
    <w:abstractNumId w:val="18"/>
  </w:num>
  <w:num w:numId="10">
    <w:abstractNumId w:val="4"/>
  </w:num>
  <w:num w:numId="11">
    <w:abstractNumId w:val="7"/>
  </w:num>
  <w:num w:numId="12">
    <w:abstractNumId w:val="17"/>
  </w:num>
  <w:num w:numId="13">
    <w:abstractNumId w:val="24"/>
  </w:num>
  <w:num w:numId="14">
    <w:abstractNumId w:val="25"/>
  </w:num>
  <w:num w:numId="15">
    <w:abstractNumId w:val="11"/>
  </w:num>
  <w:num w:numId="16">
    <w:abstractNumId w:val="22"/>
  </w:num>
  <w:num w:numId="17">
    <w:abstractNumId w:val="14"/>
  </w:num>
  <w:num w:numId="18">
    <w:abstractNumId w:val="20"/>
  </w:num>
  <w:num w:numId="19">
    <w:abstractNumId w:val="21"/>
  </w:num>
  <w:num w:numId="20">
    <w:abstractNumId w:val="2"/>
  </w:num>
  <w:num w:numId="21">
    <w:abstractNumId w:val="6"/>
  </w:num>
  <w:num w:numId="22">
    <w:abstractNumId w:val="0"/>
  </w:num>
  <w:num w:numId="23">
    <w:abstractNumId w:val="5"/>
  </w:num>
  <w:num w:numId="24">
    <w:abstractNumId w:val="13"/>
  </w:num>
  <w:num w:numId="25">
    <w:abstractNumId w:val="8"/>
  </w:num>
  <w:num w:numId="2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55630"/>
    <w:rsid w:val="00265B69"/>
    <w:rsid w:val="002701D6"/>
    <w:rsid w:val="00276A68"/>
    <w:rsid w:val="0028451F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C61FD"/>
    <w:rsid w:val="004D668A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013C3"/>
    <w:rsid w:val="00817FE3"/>
    <w:rsid w:val="00836E27"/>
    <w:rsid w:val="008A6218"/>
    <w:rsid w:val="008C38FD"/>
    <w:rsid w:val="008D228C"/>
    <w:rsid w:val="008D5200"/>
    <w:rsid w:val="008F7260"/>
    <w:rsid w:val="0092426C"/>
    <w:rsid w:val="0092792A"/>
    <w:rsid w:val="00944D3B"/>
    <w:rsid w:val="00974387"/>
    <w:rsid w:val="009A2961"/>
    <w:rsid w:val="00A23842"/>
    <w:rsid w:val="00A40433"/>
    <w:rsid w:val="00A625F6"/>
    <w:rsid w:val="00AA0E72"/>
    <w:rsid w:val="00B1648A"/>
    <w:rsid w:val="00B57F9E"/>
    <w:rsid w:val="00B6594C"/>
    <w:rsid w:val="00B677D7"/>
    <w:rsid w:val="00BA009B"/>
    <w:rsid w:val="00BA7805"/>
    <w:rsid w:val="00C337A9"/>
    <w:rsid w:val="00C84BCD"/>
    <w:rsid w:val="00C963CD"/>
    <w:rsid w:val="00CA2B00"/>
    <w:rsid w:val="00CF514A"/>
    <w:rsid w:val="00D10E7F"/>
    <w:rsid w:val="00D210B4"/>
    <w:rsid w:val="00D42494"/>
    <w:rsid w:val="00D65530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56D02"/>
    <w:rsid w:val="00F7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013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3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13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13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13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013C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8013C3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013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3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13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13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13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8013C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8013C3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St-6578/2016-466</izvorni_sadrzaj>
    <derivirana_varijabla naziv="DomainObject.PredzadnjaOdlukaIzPredmeta.Oznaka_1">St-6578/2016-466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57F85-686F-4B98-A927-95622EE071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2018-11-23T09:28:00Z</dcterms:created>
  <dc:creator>Lea</dc:creator>
  <cp:lastModifiedBy>Matea Bizjak</cp:lastModifiedBy>
  <cp:lastPrinted>2018-11-26T11:54:00Z</cp:lastPrinted>
  <dcterms:modified xmlns:xsi="http://www.w3.org/2001/XMLSchema-instance" xsi:type="dcterms:W3CDTF">2018-11-26T11:54:00Z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- 109.docx)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