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011e7e1" w14:textId="011e7e1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E857A2">
        <w:t>1</w:t>
      </w:r>
      <w:r w:rsidR="00481F64">
        <w:t>9</w:t>
      </w:r>
      <w:r w:rsidR="0006494B">
        <w:t>9</w:t>
      </w:r>
      <w:r w:rsidR="00481F64">
        <w:t>1</w:t>
      </w:r>
      <w:r w:rsidR="009A4075">
        <w:t>/201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r w:rsidR="0006494B">
        <w:t>CAIROS-CARD</w:t>
      </w:r>
      <w:r w:rsidR="00481F64">
        <w:t xml:space="preserve"> d.o.o.</w:t>
      </w:r>
      <w:r w:rsidR="003E6FB5">
        <w:t xml:space="preserve">, </w:t>
      </w:r>
      <w:r w:rsidR="00976487">
        <w:t>OIB:</w:t>
      </w:r>
      <w:r w:rsidRPr="00F11641" w:rsidR="00F11641">
        <w:t xml:space="preserve"> </w:t>
      </w:r>
      <w:r w:rsidR="0006494B">
        <w:t>89193721300</w:t>
      </w:r>
      <w:r w:rsidRPr="00A73E55" w:rsidR="00A73E55">
        <w:t xml:space="preserve"> </w:t>
      </w:r>
      <w:r w:rsidR="00F11641">
        <w:t xml:space="preserve">iz </w:t>
      </w:r>
      <w:r w:rsidR="00065165">
        <w:t>Zagreb</w:t>
      </w:r>
      <w:r w:rsidR="0049653B">
        <w:t>a</w:t>
      </w:r>
      <w:r w:rsidR="00065165">
        <w:t xml:space="preserve">, </w:t>
      </w:r>
      <w:r w:rsidR="00481F64">
        <w:t>K</w:t>
      </w:r>
      <w:r w:rsidR="0006494B">
        <w:t>aptol 10</w:t>
      </w:r>
      <w:r w:rsidR="002E11C4">
        <w:t>,</w:t>
      </w:r>
      <w:r w:rsidR="009A4075">
        <w:t xml:space="preserve"> dana </w:t>
      </w:r>
      <w:r w:rsidR="00F26D2F">
        <w:t>18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r w:rsidR="00B50FD3">
        <w:t>CAIROS-CARD d.o.o., OIB:</w:t>
      </w:r>
      <w:r w:rsidRPr="00F11641" w:rsidR="00B50FD3">
        <w:t xml:space="preserve"> </w:t>
      </w:r>
      <w:r w:rsidR="00B50FD3">
        <w:t>89193721300</w:t>
      </w:r>
      <w:r w:rsidRPr="00A73E55" w:rsidR="00B50FD3">
        <w:t xml:space="preserve"> </w:t>
      </w:r>
      <w:r w:rsidR="00B50FD3">
        <w:t xml:space="preserve">iz Zagreba, Kaptol 10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B50FD3">
        <w:t>CAIROS-CARD d.o.o., OIB:</w:t>
      </w:r>
      <w:r w:rsidRPr="00F11641" w:rsidR="00B50FD3">
        <w:t xml:space="preserve"> </w:t>
      </w:r>
      <w:r w:rsidR="00B50FD3">
        <w:t>89193721300</w:t>
      </w:r>
      <w:r w:rsidRPr="00A73E55" w:rsidR="00B50FD3">
        <w:t xml:space="preserve"> </w:t>
      </w:r>
      <w:r w:rsidR="00B50FD3">
        <w:t>iz Zagreba, Kaptol 10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6909B1" w:rsidP="003E6FB5" w:rsidRDefault="006909B1">
      <w:pPr>
        <w:pStyle w:val="Bezproreda"/>
        <w:jc w:val="both"/>
      </w:pP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18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259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St-1324/2018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41F4E"/>
    <w:rsid w:val="00060603"/>
    <w:rsid w:val="0006494B"/>
    <w:rsid w:val="00065165"/>
    <w:rsid w:val="00082416"/>
    <w:rsid w:val="000D44FB"/>
    <w:rsid w:val="001027B1"/>
    <w:rsid w:val="00124F0E"/>
    <w:rsid w:val="001C5197"/>
    <w:rsid w:val="001F2CEE"/>
    <w:rsid w:val="00254CEC"/>
    <w:rsid w:val="002A13BA"/>
    <w:rsid w:val="002B2206"/>
    <w:rsid w:val="002C28AB"/>
    <w:rsid w:val="002E11C4"/>
    <w:rsid w:val="002F4E4F"/>
    <w:rsid w:val="003100EA"/>
    <w:rsid w:val="0033141C"/>
    <w:rsid w:val="00345C9C"/>
    <w:rsid w:val="003A1FB9"/>
    <w:rsid w:val="003D0F1D"/>
    <w:rsid w:val="003D6772"/>
    <w:rsid w:val="003E6FB5"/>
    <w:rsid w:val="003F1A53"/>
    <w:rsid w:val="00415F2F"/>
    <w:rsid w:val="00437096"/>
    <w:rsid w:val="0045323B"/>
    <w:rsid w:val="00481F64"/>
    <w:rsid w:val="0049653B"/>
    <w:rsid w:val="004F0A2D"/>
    <w:rsid w:val="004F788B"/>
    <w:rsid w:val="00532591"/>
    <w:rsid w:val="005739A3"/>
    <w:rsid w:val="005774B6"/>
    <w:rsid w:val="005A6EAC"/>
    <w:rsid w:val="005E0C1E"/>
    <w:rsid w:val="006909B1"/>
    <w:rsid w:val="006E1039"/>
    <w:rsid w:val="006F40D6"/>
    <w:rsid w:val="00736332"/>
    <w:rsid w:val="007A02EB"/>
    <w:rsid w:val="007C052C"/>
    <w:rsid w:val="00853A4D"/>
    <w:rsid w:val="008A38F9"/>
    <w:rsid w:val="0092290B"/>
    <w:rsid w:val="00976487"/>
    <w:rsid w:val="00984936"/>
    <w:rsid w:val="009A4075"/>
    <w:rsid w:val="00A167C6"/>
    <w:rsid w:val="00A73E55"/>
    <w:rsid w:val="00AA27C9"/>
    <w:rsid w:val="00B50FD3"/>
    <w:rsid w:val="00B9003D"/>
    <w:rsid w:val="00BA0FC4"/>
    <w:rsid w:val="00BC33A9"/>
    <w:rsid w:val="00BD060D"/>
    <w:rsid w:val="00C40A68"/>
    <w:rsid w:val="00C53ABD"/>
    <w:rsid w:val="00D574B1"/>
    <w:rsid w:val="00D70BE0"/>
    <w:rsid w:val="00DE2C63"/>
    <w:rsid w:val="00DF43CB"/>
    <w:rsid w:val="00E7786D"/>
    <w:rsid w:val="00E857A2"/>
    <w:rsid w:val="00E95B91"/>
    <w:rsid w:val="00E97337"/>
    <w:rsid w:val="00EC159D"/>
    <w:rsid w:val="00F07782"/>
    <w:rsid w:val="00F11641"/>
    <w:rsid w:val="00F143A0"/>
    <w:rsid w:val="00F26D2F"/>
    <w:rsid w:val="00F92056"/>
    <w:rsid w:val="00FA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B900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003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003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003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003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90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0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0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0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0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1991</izvorni_sadrzaj>
    <derivirana_varijabla naziv="DomainObject.Predmet.Broj_1">1991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kolovoza 2019.</izvorni_sadrzaj>
    <derivirana_varijabla naziv="DomainObject.Predmet.DatumIzradeOptuznogAkta_1">12. kolovoza 2019.</derivirana_varijabla>
  </DomainObject.Predmet.DatumIzradeOptuznogAkta>
  <DomainObject.Predmet.DatumIzradeOptuznogAktaFormated>
    <izvorni_sadrzaj>12.8.2019.</izvorni_sadrzaj>
    <derivirana_varijabla naziv="DomainObject.Predmet.DatumIzradeOptuznogAktaFormated_1">12.8.2019.</derivirana_varijabla>
  </DomainObject.Predmet.DatumIzradeOptuznogAktaFormated>
  <DomainObject.Predmet.DatumOsnivanja>
    <izvorni_sadrzaj>12. kolovoza 2019.</izvorni_sadrzaj>
    <derivirana_varijabla naziv="DomainObject.Predmet.DatumOsnivanja_1">12.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kolovoza 2019.</izvorni_sadrzaj>
    <derivirana_varijabla naziv="DomainObject.Predmet.DatumPrimitkaOptuznogAkta_1">12.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St-1991/2019</izvorni_sadrzaj>
    <derivirana_varijabla naziv="DomainObject.Predmet.OznakaBroj_1">St-1991/2019</derivirana_varijabla>
  </DomainObject.Predmet.OznakaBroj>
  <DomainObject.Predmet.OznakaBrojOptuznogAkta>
    <izvorni_sadrzaj>04-06-19-3471</izvorni_sadrzaj>
    <derivirana_varijabla naziv="DomainObject.Predmet.OznakaBrojOptuznogAkta_1">04-06-19-3471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CAIROS-CARD društvo s ograničenom odgovornošću za proizvodnju, unutrašnju i vanjsku trgovinu i zastupstvo zastupanog po punomoćniku Đurđica Vrban</izvorni_sadrzaj>
    <derivirana_varijabla naziv="DomainObject.Predmet.ProtustrankaFormated_1">  CAIROS-CARD društvo s ograničenom odgovornošću za proizvodnju, unutrašnju i vanjsku trgovinu i zastupstvo zastupanog po punomoćniku Đurđica Vrban</derivirana_varijabla>
  </DomainObject.Predmet.ProtustrankaFormated>
  <DomainObject.Predmet.ProtustrankaFormatedOIB>
    <izvorni_sadrzaj>  CAIROS-CARD društvo s ograničenom odgovornošću za proizvodnju, unutrašnju i vanjsku trgovinu i zastupstvo, OIB 89193721300 zastupanog po punomoćniku Đurđica Vrban</izvorni_sadrzaj>
    <derivirana_varijabla naziv="DomainObject.Predmet.ProtustrankaFormatedOIB_1">  CAIROS-CARD društvo s ograničenom odgovornošću za proizvodnju, unutrašnju i vanjsku trgovinu i zastupstvo, OIB 89193721300 zastupanog po punomoćniku Đurđica Vrban</derivirana_varijabla>
  </DomainObject.Predmet.ProtustrankaFormatedOIB>
  <DomainObject.Predmet.ProtustrankaFormatedWithAdress>
    <izvorni_sadrzaj> CAIROS-CARD društvo s ograničenom odgovornošću za proizvodnju, unutrašnju i vanjsku trgovinu i zastupstvo, Kaptol 10, 10000 Zagreb zastupanog po punomoćniku Đurđica Vrban</izvorni_sadrzaj>
    <derivirana_varijabla naziv="DomainObject.Predmet.ProtustrankaFormatedWithAdress_1"> CAIROS-CARD društvo s ograničenom odgovornošću za proizvodnju, unutrašnju i vanjsku trgovinu i zastupstvo, Kaptol 10, 10000 Zagreb zastupanog po punomoćniku Đurđica Vrban</derivirana_varijabla>
  </DomainObject.Predmet.ProtustrankaFormatedWithAdress>
  <DomainObject.Predmet.ProtustrankaFormatedWithAdressOIB>
    <izvorni_sadrzaj> CAIROS-CARD društvo s ograničenom odgovornošću za proizvodnju, unutrašnju i vanjsku trgovinu i zastupstvo, OIB 89193721300, Kaptol 10, 10000 Zagreb zastupanog po punomoćniku Đurđica Vrban</izvorni_sadrzaj>
    <derivirana_varijabla naziv="DomainObject.Predmet.ProtustrankaFormatedWithAdressOIB_1"> CAIROS-CARD društvo s ograničenom odgovornošću za proizvodnju, unutrašnju i vanjsku trgovinu i zastupstvo, OIB 89193721300, Kaptol 10, 10000 Zagreb zastupanog po punomoćniku Đurđica Vrban</derivirana_varijabla>
  </DomainObject.Predmet.ProtustrankaFormatedWithAdressOIB>
  <DomainObject.Predmet.ProtustrankaWithAdress>
    <izvorni_sadrzaj>CAIROS-CARD društvo s ograničenom odgovornošću za proizvodnju, unutrašnju i vanjsku trgovinu i zastupstvo Kaptol 10, 10000 Zagreb</izvorni_sadrzaj>
    <derivirana_varijabla naziv="DomainObject.Predmet.ProtustrankaWithAdress_1">CAIROS-CARD društvo s ograničenom odgovornošću za proizvodnju, unutrašnju i vanjsku trgovinu i zastupstvo Kaptol 10, 10000 Zagreb</derivirana_varijabla>
  </DomainObject.Predmet.ProtustrankaWithAdress>
  <DomainObject.Predmet.ProtustrankaWithAdressOIB>
    <izvorni_sadrzaj>CAIROS-CARD društvo s ograničenom odgovornošću za proizvodnju, unutrašnju i vanjsku trgovinu i zastupstvo, OIB 89193721300, Kaptol 10, 10000 Zagreb</izvorni_sadrzaj>
    <derivirana_varijabla naziv="DomainObject.Predmet.ProtustrankaWithAdressOIB_1">CAIROS-CARD društvo s ograničenom odgovornošću za proizvodnju, unutrašnju i vanjsku trgovinu i zastupstvo, OIB 89193721300, Kaptol 10, 10000 Zagreb</derivirana_varijabla>
  </DomainObject.Predmet.ProtustrankaWithAdressOIB>
  <DomainObject.Predmet.ProtustrankaNazivFormated>
    <izvorni_sadrzaj>CAIROS-CARD društvo s ograničenom odgovornošću za proizvodnju, unutrašnju i vanjsku trgovinu i zastupstvo</izvorni_sadrzaj>
    <derivirana_varijabla naziv="DomainObject.Predmet.ProtustrankaNazivFormated_1">CAIROS-CARD društvo s ograničenom odgovornošću za proizvodnju, unutrašnju i vanjsku trgovinu i zastupstvo</derivirana_varijabla>
  </DomainObject.Predmet.ProtustrankaNazivFormated>
  <DomainObject.Predmet.ProtustrankaNazivFormatedOIB>
    <izvorni_sadrzaj>CAIROS-CARD društvo s ograničenom odgovornošću za proizvodnju, unutrašnju i vanjsku trgovinu i zastupstvo, OIB 89193721300</izvorni_sadrzaj>
    <derivirana_varijabla naziv="DomainObject.Predmet.ProtustrankaNazivFormatedOIB_1">CAIROS-CARD društvo s ograničenom odgovornošću za proizvodnju, unutrašnju i vanjsku trgovinu i zastupstvo, OIB 89193721300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CAIROS-CARD društvo s ograničenom odgovornošću za proizvodnju, unutrašnju i vanjsku trgovinu i zastupstvo zastupanog po punomoćniku Đurđica Vrban</item>
    </izvorni_sadrzaj>
    <derivirana_varijabla naziv="DomainObject.Predmet.ProtuStrankaListFormated_1">
      <item>CAIROS-CARD društvo s ograničenom odgovornošću za proizvodnju, unutrašnju i vanjsku trgovinu i zastupstvo zastupanog po punomoćniku Đurđica Vrban</item>
    </derivirana_varijabla>
  </DomainObject.Predmet.ProtuStrankaListFormated>
  <DomainObject.Predmet.ProtuStrankaListFormatedOIB>
    <izvorni_sadrzaj>
      <item>CAIROS-CARD društvo s ograničenom odgovornošću za proizvodnju, unutrašnju i vanjsku trgovinu i zastupstvo, OIB 89193721300 zastupanog po punomoćniku Đurđica Vrban</item>
    </izvorni_sadrzaj>
    <derivirana_varijabla naziv="DomainObject.Predmet.ProtuStrankaListFormatedOIB_1">
      <item>CAIROS-CARD društvo s ograničenom odgovornošću za proizvodnju, unutrašnju i vanjsku trgovinu i zastupstvo, OIB 89193721300 zastupanog po punomoćniku Đurđica Vrban</item>
    </derivirana_varijabla>
  </DomainObject.Predmet.ProtuStrankaListFormatedOIB>
  <DomainObject.Predmet.ProtuStrankaListFormatedWithAdress>
    <izvorni_sadrzaj>
      <item>CAIROS-CARD društvo s ograničenom odgovornošću za proizvodnju, unutrašnju i vanjsku trgovinu i zastupstvo, Kaptol 10, 10000 Zagreb zastupanog po punomoćniku Đurđica Vrban</item>
    </izvorni_sadrzaj>
    <derivirana_varijabla naziv="DomainObject.Predmet.ProtuStrankaListFormatedWithAdress_1">
      <item>CAIROS-CARD društvo s ograničenom odgovornošću za proizvodnju, unutrašnju i vanjsku trgovinu i zastupstvo, Kaptol 10, 10000 Zagreb zastupanog po punomoćniku Đurđica Vrban</item>
    </derivirana_varijabla>
  </DomainObject.Predmet.ProtuStrankaListFormatedWithAdress>
  <DomainObject.Predmet.ProtuStrankaListFormatedWithAdressOIB>
    <izvorni_sadrzaj>
      <item>CAIROS-CARD društvo s ograničenom odgovornošću za proizvodnju, unutrašnju i vanjsku trgovinu i zastupstvo, OIB 89193721300, Kaptol 10, 10000 Zagreb zastupanog po punomoćniku Đurđica Vrban</item>
    </izvorni_sadrzaj>
    <derivirana_varijabla naziv="DomainObject.Predmet.ProtuStrankaListFormatedWithAdressOIB_1">
      <item>CAIROS-CARD društvo s ograničenom odgovornošću za proizvodnju, unutrašnju i vanjsku trgovinu i zastupstvo, OIB 89193721300, Kaptol 10, 10000 Zagreb zastupanog po punomoćniku Đurđica Vrban</item>
    </derivirana_varijabla>
  </DomainObject.Predmet.ProtuStrankaListFormatedWithAdressOIB>
  <DomainObject.Predmet.ProtuStrankaListNazivFormated>
    <izvorni_sadrzaj>
      <item>CAIROS-CARD društvo s ograničenom odgovornošću za proizvodnju, unutrašnju i vanjsku trgovinu i zastupstvo</item>
    </izvorni_sadrzaj>
    <derivirana_varijabla naziv="DomainObject.Predmet.ProtuStrankaListNazivFormated_1">
      <item>CAIROS-CARD društvo s ograničenom odgovornošću za proizvodnju, unutrašnju i vanjsku trgovinu i zastupstvo</item>
    </derivirana_varijabla>
  </DomainObject.Predmet.ProtuStrankaListNazivFormated>
  <DomainObject.Predmet.ProtuStrankaListNazivFormatedOIB>
    <izvorni_sadrzaj>
      <item>CAIROS-CARD društvo s ograničenom odgovornošću za proizvodnju, unutrašnju i vanjsku trgovinu i zastupstvo, OIB 89193721300</item>
    </izvorni_sadrzaj>
    <derivirana_varijabla naziv="DomainObject.Predmet.ProtuStrankaListNazivFormatedOIB_1">
      <item>CAIROS-CARD društvo s ograničenom odgovornošću za proizvodnju, unutrašnju i vanjsku trgovinu i zastupstvo, OIB 89193721300</item>
    </derivirana_varijabla>
  </DomainObject.Predmet.ProtuStrankaListNazivFormatedOIB>
  <DomainObject.Predmet.OstaliListFormated>
    <izvorni_sadrzaj>
      <item>Đurđica Vrban punomoćnica sudionika u postupku CAIROS-CARD društvo s ograničenom odgovornošću za proizvodnju, unutrašnju i vanjsku trgovinu i zastupstvo</item>
    </izvorni_sadrzaj>
    <derivirana_varijabla naziv="DomainObject.Predmet.OstaliListFormated_1">
      <item>Đurđica Vrban punomoćnica sudionika u postupku CAIROS-CARD društvo s ograničenom odgovornošću za proizvodnju, unutrašnju i vanjsku trgovinu i zastupstvo</item>
    </derivirana_varijabla>
  </DomainObject.Predmet.OstaliListFormated>
  <DomainObject.Predmet.OstaliListFormatedOIB>
    <izvorni_sadrzaj>
      <item>Đurđica Vrban, OIB 84380011375 punomoćnica sudionika u postupku CAIROS-CARD društvo s ograničenom odgovornošću za proizvodnju, unutrašnju i vanjsku trgovinu i zastupstvo</item>
    </izvorni_sadrzaj>
    <derivirana_varijabla naziv="DomainObject.Predmet.OstaliListFormatedOIB_1">
      <item>Đurđica Vrban, OIB 84380011375 punomoćnica sudionika u postupku CAIROS-CARD društvo s ograničenom odgovornošću za proizvodnju, unutrašnju i vanjsku trgovinu i zastupstvo</item>
    </derivirana_varijabla>
  </DomainObject.Predmet.OstaliListFormatedOIB>
  <DomainObject.Predmet.OstaliListFormatedWithAdress>
    <izvorni_sadrzaj>
      <item>Đurđica Vrban, I.petruševec 77a, 10000 Zagreb punomoćnica sudionika u postupku CAIROS-CARD društvo s ograničenom odgovornošću za proizvodnju, unutrašnju i vanjsku trgovinu i zastupstvo</item>
    </izvorni_sadrzaj>
    <derivirana_varijabla naziv="DomainObject.Predmet.OstaliListFormatedWithAdress_1">
      <item>Đurđica Vrban, I.petruševec 77a, 10000 Zagreb punomoćnica sudionika u postupku CAIROS-CARD društvo s ograničenom odgovornošću za proizvodnju, unutrašnju i vanjsku trgovinu i zastupstvo</item>
    </derivirana_varijabla>
  </DomainObject.Predmet.OstaliListFormatedWithAdress>
  <DomainObject.Predmet.OstaliListFormatedWithAdressOIB>
    <izvorni_sadrzaj>
      <item>Đurđica Vrban, OIB 84380011375, I.petruševec 77a, 10000 Zagreb punomoćnica sudionika u postupku CAIROS-CARD društvo s ograničenom odgovornošću za proizvodnju, unutrašnju i vanjsku trgovinu i zastupstvo</item>
    </izvorni_sadrzaj>
    <derivirana_varijabla naziv="DomainObject.Predmet.OstaliListFormatedWithAdressOIB_1">
      <item>Đurđica Vrban, OIB 84380011375, I.petruševec 77a, 10000 Zagreb punomoćnica sudionika u postupku CAIROS-CARD društvo s ograničenom odgovornošću za proizvodnju, unutrašnju i vanjsku trgovinu i zastupstvo</item>
    </derivirana_varijabla>
  </DomainObject.Predmet.OstaliListFormatedWithAdressOIB>
  <DomainObject.Predmet.OstaliListNazivFormated>
    <izvorni_sadrzaj>
      <item>Đurđica Vrban</item>
    </izvorni_sadrzaj>
    <derivirana_varijabla naziv="DomainObject.Predmet.OstaliListNazivFormated_1">
      <item>Đurđica Vrban</item>
    </derivirana_varijabla>
  </DomainObject.Predmet.OstaliListNazivFormated>
  <DomainObject.Predmet.OstaliListNazivFormatedOIB>
    <izvorni_sadrzaj>
      <item>Đurđica Vrban, OIB 84380011375</item>
    </izvorni_sadrzaj>
    <derivirana_varijabla naziv="DomainObject.Predmet.OstaliListNazivFormatedOIB_1">
      <item>Đurđica Vrban, OIB 84380011375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CAIROS-CARD društvo s ograničenom odgovornošću za proizvodnju, unutrašnju i vanjsku trgovinu i zastupstvo</izvorni_sadrzaj>
    <derivirana_varijabla naziv="DomainObject.Predmet.ProtustrankaIDrugi_1">CAIROS-CARD društvo s ograničenom odgovornošću za proizvodnju, unutrašnju i vanjsku trgovinu i zastupstvo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CAIROS-CARD društvo s ograničenom odgovornošću za proizvodnju, unutrašnju i vanjsku trgovinu i zastupstvo, OIB 89193721300, Kaptol 10, 10000 Zagreb</izvorni_sadrzaj>
    <derivirana_varijabla naziv="DomainObject.Predmet.ProtustrankaIDrugiAdressOIB_1">CAIROS-CARD društvo s ograničenom odgovornošću za proizvodnju, unutrašnju i vanjsku trgovinu i zastupstvo, OIB 89193721300, Kaptol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CAIROS-CARD društvo s ograničenom odgovornošću za proizvodnju, unutrašnju i vanjsku trgovinu i zastupstvo</item>
      <item>Financijska agencija</item>
      <item>Đurđica Vrban</item>
    </izvorni_sadrzaj>
    <derivirana_varijabla naziv="DomainObject.Predmet.SudioniciListNaziv_1">
      <item>CAIROS-CARD društvo s ograničenom odgovornošću za proizvodnju, unutrašnju i vanjsku trgovinu i zastupstvo</item>
      <item>Financijska agencija</item>
      <item>Đurđica Vrban</item>
    </derivirana_varijabla>
  </DomainObject.Predmet.SudioniciListNaziv>
  <DomainObject.Predmet.SudioniciListAdressOIB>
    <izvorni_sadrzaj>
      <item>CAIROS-CARD društvo s ograničenom odgovornošću za proizvodnju, unutrašnju i vanjsku trgovinu i zastupstvo, OIB 89193721300, Kaptol 10,10000 Zagreb</item>
      <item>Financijska agencija, OIB 85821130368, TRG SVIBANJSKIH ŽRTAVA 1995. 1,10000 Zagreb</item>
      <item>Đurđica Vrban, OIB 84380011375, I.petruševec 77a,10000 Zagreb</item>
    </izvorni_sadrzaj>
    <derivirana_varijabla naziv="DomainObject.Predmet.SudioniciListAdressOIB_1">
      <item>CAIROS-CARD društvo s ograničenom odgovornošću za proizvodnju, unutrašnju i vanjsku trgovinu i zastupstvo, OIB 89193721300, Kaptol 10,10000 Zagreb</item>
      <item>Financijska agencija, OIB 85821130368, TRG SVIBANJSKIH ŽRTAVA 1995. 1,10000 Zagreb</item>
      <item>Đurđica Vrban, OIB 84380011375, I.petruševec 77a,10000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89193721300</item>
      <item>, OIB 85821130368</item>
      <item>, OIB 84380011375</item>
    </izvorni_sadrzaj>
    <derivirana_varijabla naziv="DomainObject.Predmet.SudioniciListNazivOIB_1">
      <item>, OIB 89193721300</item>
      <item>, OIB 85821130368</item>
      <item>, OIB 84380011375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298</properties:Words>
  <properties:Characters>1679</properties:Characters>
  <properties:Lines>47</properties:Lines>
  <properties:Paragraphs>21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2019-10-17T11:12:00Z</dcterms:created>
  <dc:creator>Maja Jurovicki</dc:creator>
  <cp:lastModifiedBy>Marijana Blažun</cp:lastModifiedBy>
  <cp:lastPrinted>2018-08-03T08:36:00Z</cp:lastPrinted>
  <dcterms:modified xmlns:xsi="http://www.w3.org/2001/XMLSchema-instance" xsi:type="dcterms:W3CDTF">2019-10-18T10:41:00Z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(St-1991-2019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