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90e7" w14:paraId="b5990e7" w:rsidRDefault="00A1582D" w:rsidP="00A1582D" w:rsidR="00A1582D">
      <w:pPr>
        <w:spacing w:after="0"/>
        <w:jc w:val="both"/>
        <w15:collapsed w:val="false"/>
        <w:rPr>
          <w:rFonts w:cstheme="majorBidi" w:eastAsiaTheme="majorEastAsia"/>
          <w:b/>
          <w:bCs/>
          <w:color w:themeColor="accent1" w:val="4F81BD"/>
        </w:rPr>
      </w:pPr>
      <w:bookmarkStart w:name="_GoBack" w:id="0"/>
      <w:bookmarkEnd w:id="0"/>
    </w:p>
    <w:p w:rsidRDefault="00A1582D" w:rsidP="00A1582D" w:rsidR="00A1582D" w:rsidRPr="00A1582D">
      <w:pPr>
        <w:spacing w:after="0"/>
        <w:ind w:firstLine="708" w:left="4956"/>
        <w:jc w:val="both"/>
        <w:rPr>
          <w:rFonts w:cstheme="majorBidi" w:eastAsiaTheme="majorEastAsia"/>
          <w:bCs/>
        </w:rPr>
      </w:pPr>
      <w:r w:rsidRPr="00A1582D">
        <w:rPr>
          <w:rFonts w:cstheme="majorBidi" w:eastAsiaTheme="majorEastAsia"/>
          <w:bCs/>
        </w:rPr>
        <w:t>Poslovni broj: 4 St-335/16-13</w:t>
      </w:r>
    </w:p>
    <w:p w:rsidRDefault="00A1582D" w:rsidP="00A1582D" w:rsidR="00A1582D" w:rsidRPr="00A1582D">
      <w:pPr>
        <w:spacing w:after="0"/>
        <w:jc w:val="both"/>
        <w:rPr>
          <w:rFonts w:cs="Times New Roman"/>
        </w:rPr>
      </w:pPr>
      <w:r w:rsidRPr="00A1582D">
        <w:rPr>
          <w:rFonts w:cs="Times New Roman"/>
        </w:rPr>
        <w:t xml:space="preserve">                     </w:t>
      </w:r>
      <w:r w:rsidRPr="00A1582D"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82D">
        <w:rPr>
          <w:rFonts w:cs="Times New Roman"/>
        </w:rPr>
        <w:t xml:space="preserve"> </w:t>
      </w:r>
      <w:r w:rsidRPr="00A1582D">
        <w:rPr>
          <w:rFonts w:cs="Times New Roman"/>
        </w:rPr>
        <w:tab/>
      </w:r>
      <w:r w:rsidRPr="00A1582D">
        <w:rPr>
          <w:rFonts w:cs="Times New Roman"/>
        </w:rPr>
        <w:tab/>
        <w:t xml:space="preserve">                             </w:t>
      </w: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1582D" w:rsidP="00A1582D" w:rsidR="00A1582D">
      <w:pPr>
        <w:spacing w:after="0"/>
        <w:jc w:val="center"/>
        <w:rPr>
          <w:rFonts w:cs="Times New Roman"/>
        </w:rPr>
      </w:pPr>
    </w:p>
    <w:p w:rsidRDefault="00A1582D" w:rsidP="00A1582D" w:rsidR="00A1582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A1582D" w:rsidP="00A1582D" w:rsidR="00A1582D">
      <w:pPr>
        <w:spacing w:after="0"/>
        <w:jc w:val="center"/>
        <w:rPr>
          <w:rFonts w:cs="Times New Roman"/>
        </w:rPr>
      </w:pPr>
    </w:p>
    <w:p w:rsidRDefault="00A1582D" w:rsidP="00A1582D" w:rsidR="00A1582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GAS METALI j.d.o.o., Kloštar Podravski, Kralja Tomislava 24/C, OIB: 00727413326, dana 7. studenoga 2016.</w:t>
      </w:r>
    </w:p>
    <w:p w:rsidRDefault="00A1582D" w:rsidP="00A1582D" w:rsidR="00A1582D">
      <w:pPr>
        <w:spacing w:after="0"/>
        <w:ind w:firstLine="708"/>
        <w:jc w:val="both"/>
        <w:rPr>
          <w:rFonts w:cs="Times New Roman"/>
        </w:rPr>
      </w:pPr>
    </w:p>
    <w:p w:rsidRDefault="00A1582D" w:rsidP="00A1582D" w:rsidR="00A1582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A1582D" w:rsidP="00A1582D" w:rsidR="00A1582D">
      <w:pPr>
        <w:spacing w:after="0"/>
        <w:jc w:val="center"/>
        <w:rPr>
          <w:rFonts w:cs="Times New Roman"/>
        </w:rPr>
      </w:pPr>
    </w:p>
    <w:p w:rsidRDefault="00A1582D" w:rsidP="00A1582D" w:rsidR="00A1582D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nad dužnikom GAS METALI j.d.o.o., Kloštar Podravski, Kralja Tomislava 24/C, OIB: 00727413326 zakazuje se za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ind w:left="360"/>
        <w:jc w:val="center"/>
        <w:rPr>
          <w:rFonts w:cs="Times New Roman"/>
        </w:rPr>
      </w:pPr>
      <w:r>
        <w:rPr>
          <w:rFonts w:cs="Times New Roman"/>
        </w:rPr>
        <w:t>9. siječnja 2017. u 10,20 sati</w:t>
      </w:r>
    </w:p>
    <w:p w:rsidRDefault="00A1582D" w:rsidP="00A1582D" w:rsidR="00A1582D">
      <w:pPr>
        <w:spacing w:after="0"/>
        <w:rPr>
          <w:rFonts w:cs="Times New Roman"/>
        </w:rPr>
      </w:pP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pozivaju: 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A1582D" w:rsidP="00A1582D" w:rsidR="00A1582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Sanja </w:t>
      </w:r>
      <w:proofErr w:type="spellStart"/>
      <w:r>
        <w:rPr>
          <w:rFonts w:cs="Times New Roman"/>
        </w:rPr>
        <w:t>Nedeljkov</w:t>
      </w:r>
      <w:proofErr w:type="spellEnd"/>
      <w:r>
        <w:rPr>
          <w:rFonts w:cs="Times New Roman"/>
        </w:rPr>
        <w:t>, Omiška ulica 3, Zadar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7. studenoga 2016.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A1582D" w:rsidP="00A1582D" w:rsidR="00A1582D">
      <w:pPr>
        <w:spacing w:after="0"/>
        <w:jc w:val="both"/>
        <w:rPr>
          <w:rFonts w:cs="Times New Roman"/>
        </w:rPr>
      </w:pPr>
    </w:p>
    <w:p w:rsidRDefault="00A1582D" w:rsidP="00A1582D" w:rsidR="00A1582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A1582D" w:rsidP="00A1582D" w:rsidR="00A1582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Sanja </w:t>
      </w:r>
      <w:proofErr w:type="spellStart"/>
      <w:r>
        <w:rPr>
          <w:rFonts w:cs="Times New Roman"/>
        </w:rPr>
        <w:t>Nedeljkov</w:t>
      </w:r>
      <w:proofErr w:type="spellEnd"/>
      <w:r>
        <w:rPr>
          <w:rFonts w:cs="Times New Roman"/>
        </w:rPr>
        <w:t>, Omiška ulica 3, Zadar</w:t>
      </w:r>
    </w:p>
    <w:p w:rsidRDefault="00CB0EA4" w:rsidP="00A1582D" w:rsidR="00CB0EA4">
      <w:pPr>
        <w:pStyle w:val="Naslovdokumenta"/>
        <w:spacing w:after="0"/>
      </w:pPr>
    </w:p>
    <w:p w:rsidRDefault="0071688E" w:rsidP="00A1582D" w:rsidR="0071688E">
      <w:pPr>
        <w:pStyle w:val="Poetniodjeljak"/>
        <w:spacing w:after="0"/>
      </w:pPr>
    </w:p>
    <w:p w:rsidRDefault="00A21F0D" w:rsidP="00A1582D" w:rsidR="00A21F0D">
      <w:pPr>
        <w:pStyle w:val="NormaleSPIS"/>
        <w:spacing w:after="0"/>
        <w:rPr>
          <w:noProof/>
        </w:rPr>
      </w:pPr>
    </w:p>
    <w:p w:rsidRDefault="00DA0242" w:rsidP="00A1582D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82D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</izvorni_sadrzaj>
    <derivirana_varijabla naziv="DomainObject.Primjedba_1">-poziv</derivirana_varijabla>
  </DomainObject.Primjedba>
  <DomainObject.Oznaka>
    <izvorni_sadrzaj>St-335/2016-13</izvorni_sadrzaj>
    <derivirana_varijabla naziv="DomainObject.Oznaka_1">St-335/2016-13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 METALI jednostavno društvo s ograničenom odgovornošću  za trgovinu i usluge zastupanog po punomoćniku Sanja Nedeljkov</izvorni_sadrzaj>
    <derivirana_varijabla naziv="DomainObject.Predmet.ProtustrankaFormated_1">  GAS METALI jednostavno društvo s ograničenom odgovornošću  za trgovinu i usluge zastupanog po punomoćniku Sanja Nedeljkov</derivirana_varijabla>
  </DomainObject.Predmet.ProtustrankaFormated>
  <DomainObject.Predmet.ProtustrankaFormatedOIB>
    <izvorni_sadrzaj>  GAS METALI jednostavno društvo s ograničenom odgovornošću  za trgovinu i usluge, OIB 00727413326 zastupanog po punomoćniku Sanja Nedeljkov</izvorni_sadrzaj>
    <derivirana_varijabla naziv="DomainObject.Predmet.ProtustrankaFormatedOIB_1">  GAS METALI jednostavno društvo s ograničenom odgovornošću  za trgovinu i usluge, OIB 00727413326 zastupanog po punomoćniku Sanja Nedeljkov</derivirana_varijabla>
  </DomainObject.Predmet.ProtustrankaFormatedOIB>
  <DomainObject.Predmet.ProtustrankaFormatedWithAdress>
    <izvorni_sadrzaj> GAS METALI jednostavno društvo s ograničenom odgovornošću  za trgovinu i usluge, Kralja Tomislava 24/C, 48350 Kloštar Podravski zastupanog po punomoćniku Sanja Nedeljkov</izvorni_sadrzaj>
    <derivirana_varijabla naziv="DomainObject.Predmet.ProtustrankaFormatedWithAdress_1"> GAS METALI jednostavno društvo s ograničenom odgovornošću  za trgovinu i usluge, Kralja Tomislava 24/C, 48350 Kloštar Podravski zastupanog po punomoćniku Sanja Nedeljkov</derivirana_varijabla>
  </DomainObject.Predmet.ProtustrankaFormatedWithAdress>
  <DomainObject.Predmet.ProtustrankaFormatedWithAdressOIB>
    <izvorni_sadrzaj> GAS METALI jednostavno društvo s ograničenom odgovornošću  za trgovinu i usluge, OIB 00727413326, Kralja Tomislava 24/C, 48350 Kloštar Podravski zastupanog po punomoćniku Sanja Nedeljkov</izvorni_sadrzaj>
    <derivirana_varijabla naziv="DomainObject.Predmet.ProtustrankaFormatedWithAdressOIB_1"> GAS METALI jednostavno društvo s ograničenom odgovornošću  za trgovinu i usluge, OIB 00727413326, Kralja Tomislava 24/C, 48350 Kloštar Podravski zastupanog po punomoćniku Sanja Nedeljkov</derivirana_varijabla>
  </DomainObject.Predmet.ProtustrankaFormatedWithAdressOIB>
  <DomainObject.Predmet.ProtustrankaWithAdress>
    <izvorni_sadrzaj>GAS METALI jednostavno društvo s ograničenom odgovornošću  za trgovinu i usluge Kralja Tomislava 24/C, 48350 Kloštar Podravski</izvorni_sadrzaj>
    <derivirana_varijabla naziv="DomainObject.Predmet.ProtustrankaWithAdress_1">GAS METALI jednostavno društvo s ograničenom odgovornošću  za trgovinu i usluge Kralja Tomislava 24/C, 48350 Kloštar Podravski</derivirana_varijabla>
  </DomainObject.Predmet.ProtustrankaWithAdress>
  <DomainObject.Predmet.ProtustrankaWithAdressOIB>
    <izvorni_sadrzaj>GAS METALI jednostavno društvo s ograničenom odgovornošću  za trgovinu i usluge, OIB 00727413326, Kralja Tomislava 24/C, 48350 Kloštar Podravski</izvorni_sadrzaj>
    <derivirana_varijabla naziv="DomainObject.Predmet.ProtustrankaWithAdressOIB_1">GAS METALI jednostavno društvo s ograničenom odgovornošću  za trgovinu i usluge, OIB 00727413326, Kralja Tomislava 24/C, 48350 Kloštar Podravski</derivirana_varijabla>
  </DomainObject.Predmet.ProtustrankaWithAdressOIB>
  <DomainObject.Predmet.ProtustrankaNazivFormated>
    <izvorni_sadrzaj>GAS METALI jednostavno društvo s ograničenom odgovornošću  za trgovinu i usluge</izvorni_sadrzaj>
    <derivirana_varijabla naziv="DomainObject.Predmet.ProtustrankaNazivFormated_1">GAS METALI jednostavno društvo s ograničenom odgovornošću  za trgovinu i usluge</derivirana_varijabla>
  </DomainObject.Predmet.ProtustrankaNazivFormated>
  <DomainObject.Predmet.ProtustrankaNazivFormatedOIB>
    <izvorni_sadrzaj>GAS METALI jednostavno društvo s ograničenom odgovornošću  za trgovinu i usluge, OIB 00727413326</izvorni_sadrzaj>
    <derivirana_varijabla naziv="DomainObject.Predmet.ProtustrankaNazivFormatedOIB_1">GAS METALI jednostavno društvo s ograničenom odgovornošću  za trgovinu i usluge, OIB 00727413326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22849.87</izvorni_sadrzaj>
    <derivirana_varijabla naziv="DomainObject.Predmet.TrenutnaVrijednost_1">22849.87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 METALI jednostavno društvo s ograničenom odgovornošću  za trgovinu i usluge zastupanog po punomoćniku Sanja Nedeljkov</item>
    </izvorni_sadrzaj>
    <derivirana_varijabla naziv="DomainObject.Predmet.ProtuStrankaListFormated_1">
      <item>GAS METALI jednostavno društvo s ograničenom odgovornošću  za trgovinu i usluge zastupanog po punomoćniku Sanja Nedeljkov</item>
    </derivirana_varijabla>
  </DomainObject.Predmet.ProtuStrankaListFormated>
  <DomainObject.Predmet.ProtuStrankaListFormatedOIB>
    <izvorni_sadrzaj>
      <item>GAS METALI jednostavno društvo s ograničenom odgovornošću  za trgovinu i usluge, OIB 00727413326 zastupanog po punomoćniku Sanja Nedeljkov</item>
    </izvorni_sadrzaj>
    <derivirana_varijabla naziv="DomainObject.Predmet.ProtuStrankaListFormatedOIB_1">
      <item>GAS METALI jednostavno društvo s ograničenom odgovornošću  za trgovinu i usluge, OIB 00727413326 zastupanog po punomoćniku Sanja Nedeljkov</item>
    </derivirana_varijabla>
  </DomainObject.Predmet.ProtuStrankaListFormatedOIB>
  <DomainObject.Predmet.ProtuStrankaListFormatedWithAdress>
    <izvorni_sadrzaj>
      <item>GAS METALI jednostavno društvo s ograničenom odgovornošću  za trgovinu i usluge, Kralja Tomislava 24/C, 48350 Kloštar Podravski zastupanog po punomoćniku Sanja Nedeljkov</item>
    </izvorni_sadrzaj>
    <derivirana_varijabla naziv="DomainObject.Predmet.ProtuStrankaListFormatedWithAdress_1">
      <item>GAS METALI jednostavno društvo s ograničenom odgovornošću  za trgovinu i usluge, Kralja Tomislava 24/C, 48350 Kloštar Podravski zastupanog po punomoćniku Sanja Nedeljkov</item>
    </derivirana_varijabla>
  </DomainObject.Predmet.ProtuStrankaListFormatedWithAdress>
  <DomainObject.Predmet.ProtuStrankaListFormatedWithAdressOIB>
    <izvorni_sadrzaj>
      <item>GAS METALI jednostavno društvo s ograničenom odgovornošću  za trgovinu i usluge, OIB 00727413326, Kralja Tomislava 24/C, 48350 Kloštar Podravski zastupanog po punomoćniku Sanja Nedeljkov</item>
    </izvorni_sadrzaj>
    <derivirana_varijabla naziv="DomainObject.Predmet.ProtuStrankaListFormatedWithAdressOIB_1">
      <item>GAS METALI jednostavno društvo s ograničenom odgovornošću  za trgovinu i usluge, OIB 00727413326, Kralja Tomislava 24/C, 48350 Kloštar Podravski zastupanog po punomoćniku Sanja Nedeljkov</item>
    </derivirana_varijabla>
  </DomainObject.Predmet.ProtuStrankaListFormatedWithAdressOIB>
  <DomainObject.Predmet.ProtuStrankaListNazivFormated>
    <izvorni_sadrzaj>
      <item>GAS METALI jednostavno društvo s ograničenom odgovornošću  za trgovinu i usluge</item>
    </izvorni_sadrzaj>
    <derivirana_varijabla naziv="DomainObject.Predmet.ProtuStrankaListNazivFormated_1">
      <item>GAS METALI jednostavno društvo s ograničenom odgovornošću  za trgovinu i usluge</item>
    </derivirana_varijabla>
  </DomainObject.Predmet.ProtuStrankaListNazivFormated>
  <DomainObject.Predmet.ProtuStrankaListNazivFormatedOIB>
    <izvorni_sadrzaj>
      <item>GAS METALI jednostavno društvo s ograničenom odgovornošću  za trgovinu i usluge, OIB 00727413326</item>
    </izvorni_sadrzaj>
    <derivirana_varijabla naziv="DomainObject.Predmet.ProtuStrankaListNazivFormatedOIB_1">
      <item>GAS METALI jednostavno društvo s ograničenom odgovornošću  za trgovinu i usluge, OIB 00727413326</item>
    </derivirana_varijabla>
  </DomainObject.Predmet.ProtuStrankaListNazivFormatedOIB>
  <DomainObject.Predmet.OstaliListFormated>
    <izvorni_sadrzaj>
      <item>E-oglasna</item>
      <item>Sudski registar</item>
      <item>Sanja Nedeljkov punomoćnik sudionika u postupku GAS METALI jednostavno društvo s ograničenom odgovornošću  za trgovinu i usluge</item>
      <item>ŽDO Varaždin, Građansko upravni odjel</item>
    </izvorni_sadrzaj>
    <derivirana_varijabla naziv="DomainObject.Predmet.OstaliListFormated_1">
      <item>E-oglasna</item>
      <item>Sudski registar</item>
      <item>Sanja Nedeljkov punomoćnik sudionika u postupku GAS METALI jednostavno društvo s ograničenom odgovornošću  za trgovinu i usluge</item>
      <item>ŽDO Varaždin, Građansko upravni odjel</item>
    </derivirana_varijabla>
  </DomainObject.Predmet.OstaliListFormated>
  <DomainObject.Predmet.OstaliListFormatedOIB>
    <izvorni_sadrzaj>
      <item>E-oglasna</item>
      <item>Sudski registar</item>
      <item>Sanja Nedeljkov, OIB 03357892385 punomoćnik sudionika u postupku GAS METALI jednostavno društvo s ograničenom odgovornošću  za trgovinu i usluge</item>
      <item>ŽDO Varaždin, Građansko upravni odjel</item>
    </izvorni_sadrzaj>
    <derivirana_varijabla naziv="DomainObject.Predmet.OstaliListFormatedOIB_1">
      <item>E-oglasna</item>
      <item>Sudski registar</item>
      <item>Sanja Nedeljkov, OIB 03357892385 punomoćnik sudionika u postupku GAS METALI jednostavno društvo s ograničenom odgovornošću  za trgovinu i usluge</item>
      <item>ŽDO Varaždin, Građansko upravni odjel</item>
    </derivirana_varijabla>
  </DomainObject.Predmet.OstaliListFormatedOIB>
  <DomainObject.Predmet.OstaliListFormatedWithAdress>
    <izvorni_sadrzaj>
      <item>E-oglasna</item>
      <item>Sudski registar</item>
      <item>Sanja Nedeljkov, Omiška Ulica 3, 23000 Zadar punomoćnik sudionika u postupku GAS METALI jednostavno društvo s ograničenom odgovornošću  za trgovinu i usluge</item>
      <item>ŽDO Varaždin, Građansko upravni odjel</item>
    </izvorni_sadrzaj>
    <derivirana_varijabla naziv="DomainObject.Predmet.OstaliListFormatedWithAdress_1">
      <item>E-oglasna</item>
      <item>Sudski registar</item>
      <item>Sanja Nedeljkov, Omiška Ulica 3, 23000 Zadar punomoćnik sudionika u postupku GAS METALI jednostavno društvo s ograničenom odgovornošću  za trgovinu i usluge</item>
      <item>ŽDO Varaždin, Građansko upravni odjel</item>
    </derivirana_varijabla>
  </DomainObject.Predmet.OstaliListFormatedWithAdress>
  <DomainObject.Predmet.OstaliListFormatedWithAdressOIB>
    <izvorni_sadrzaj>
      <item>E-oglasna</item>
      <item>Sudski registar</item>
      <item>Sanja Nedeljkov, OIB 03357892385, Omiška Ulica 3, 23000 Zadar punomoćnik sudionika u postupku GAS METALI jednostavno društvo s ograničenom odgovornošću  za trgovinu i usluge</item>
      <item>ŽDO Varaždin, Građansko upravni odjel</item>
    </izvorni_sadrzaj>
    <derivirana_varijabla naziv="DomainObject.Predmet.OstaliListFormatedWithAdressOIB_1">
      <item>E-oglasna</item>
      <item>Sudski registar</item>
      <item>Sanja Nedeljkov, OIB 03357892385, Omiška Ulica 3, 23000 Zadar punomoćnik sudionika u postupku GAS METALI jednostavno društvo s ograničenom odgovornošću  za trgovinu i usluge</item>
      <item>ŽDO Varaždin, Građansko upravni odjel</item>
    </derivirana_varijabla>
  </DomainObject.Predmet.OstaliListFormatedWithAdressOIB>
  <DomainObject.Predmet.OstaliListNazivFormated>
    <izvorni_sadrzaj>
      <item>E-oglasna</item>
      <item>Sudski registar</item>
      <item>Sanja Nedeljkov</item>
      <item>ŽDO Varaždin, Građansko upravni odjel</item>
    </izvorni_sadrzaj>
    <derivirana_varijabla naziv="DomainObject.Predmet.OstaliListNazivFormated_1">
      <item>E-oglasna</item>
      <item>Sudski registar</item>
      <item>Sanja Nedeljkov</item>
      <item>ŽDO Varaždin, Građansko upravni odjel</item>
    </derivirana_varijabla>
  </DomainObject.Predmet.OstaliListNazivFormated>
  <DomainObject.Predmet.OstaliListNazivFormatedOIB>
    <izvorni_sadrzaj>
      <item>E-oglasna</item>
      <item>Sudski registar</item>
      <item>Sanja Nedeljkov, OIB 03357892385</item>
      <item>ŽDO Varaždin, Građansko upravni odjel</item>
    </izvorni_sadrzaj>
    <derivirana_varijabla naziv="DomainObject.Predmet.OstaliListNazivFormatedOIB_1">
      <item>E-oglasna</item>
      <item>Sudski registar</item>
      <item>Sanja Nedeljkov, OIB 03357892385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St-335/2016-13</izvorni_sadrzaj>
    <derivirana_varijabla naziv="DomainObject.PoslovniBrojDokumenta_1">St-335/2016-13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 METALI jednostavno društvo s ograničenom odgovornošću  za trgovinu i usluge</izvorni_sadrzaj>
    <derivirana_varijabla naziv="DomainObject.Predmet.ProtustrankaIDrugi_1">GAS METALI jednostavno društvo s ograničenom odgovornošću 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 METALI jednostavno društvo s ograničenom odgovornošću  za trgovinu i usluge, OIB 00727413326, Kralja Tomislava 24/C, 48350 Kloštar Podravski</izvorni_sadrzaj>
    <derivirana_varijabla naziv="DomainObject.Predmet.ProtustrankaIDrugiAdressOIB_1">GAS METALI jednostavno društvo s ograničenom odgovornošću  za trgovinu i usluge, OIB 00727413326, Kralja Tomislava 24/C,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 METALI jednostavno društvo s ograničenom odgovornošću  za trgovinu i usluge</item>
      <item>E-oglasna</item>
      <item>Sudski registar</item>
      <item>Sanja Nedeljkov</item>
      <item>ŽDO Varaždin, Građansko upravni odjel</item>
    </izvorni_sadrzaj>
    <derivirana_varijabla naziv="DomainObject.Predmet.SudioniciListNaziv_1">
      <item>Financijska agencija</item>
      <item>GAS METALI jednostavno društvo s ograničenom odgovornošću  za trgovinu i usluge</item>
      <item>E-oglasna</item>
      <item>Sudski registar</item>
      <item>Sanja Nedeljkov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GAS METALI jednostavno društvo s ograničenom odgovornošću  za trgovinu i usluge, OIB 00727413326, Kralja Tomislava 24/C,48350 Kloštar Podravski</item>
      <item>E-oglasna</item>
      <item>Sudski registar</item>
      <item>Sanja Nedeljkov, OIB 03357892385, Omiška Ulica 3,23000 Zadar</item>
      <item>ŽDO Varaždin, Građansko upravni odjel</item>
    </izvorni_sadrzaj>
    <derivirana_varijabla naziv="DomainObject.Predmet.SudioniciListAdressOIB_1">
      <item>Financijska agencija, OIB 85821130368, A. Cesarca 2,42000 Varaždin</item>
      <item>GAS METALI jednostavno društvo s ograničenom odgovornošću  za trgovinu i usluge, OIB 00727413326, Kralja Tomislava 24/C,48350 Kloštar Podravski</item>
      <item>E-oglasna</item>
      <item>Sudski registar</item>
      <item>Sanja Nedeljkov, OIB 03357892385, Omiška Ulica 3,23000 Zadar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EB048-2FE9-4056-B0BD-9062D27E4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1150</properties:Characters>
  <properties:Lines>52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2016-11-08T08:52:00Z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