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6806" w14:paraId="455680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FD6C1F" w:rsidR="00434CEB" w:rsidRPr="00434CEB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</w:t>
      </w:r>
      <w:r w:rsidR="00434CEB" w:rsidRPr="00FD6C1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C5A0F" w:rsidRPr="00FD6C1F">
        <w:rPr>
          <w:rFonts w:cs="Times New Roman" w:hAnsi="Times New Roman" w:ascii="Times New Roman"/>
          <w:sz w:val="24"/>
          <w:szCs w:val="24"/>
        </w:rPr>
        <w:t xml:space="preserve"> </w:t>
      </w:r>
      <w:r w:rsidR="00970D7A" w:rsidRPr="00970D7A">
        <w:rPr>
          <w:rFonts w:cs="Times New Roman" w:hAnsi="Times New Roman" w:ascii="Times New Roman"/>
          <w:sz w:val="24"/>
          <w:szCs w:val="24"/>
        </w:rPr>
        <w:t>3D Scan And Print j.d.o.o.</w:t>
      </w:r>
      <w:r w:rsidR="00AC5A0F" w:rsidRPr="00970D7A">
        <w:rPr>
          <w:rFonts w:cs="Times New Roman" w:hAnsi="Times New Roman" w:ascii="Times New Roman"/>
          <w:sz w:val="24"/>
          <w:szCs w:val="24"/>
        </w:rPr>
        <w:t xml:space="preserve">, </w:t>
      </w:r>
      <w:r w:rsidR="00970D7A" w:rsidRPr="00970D7A">
        <w:rPr>
          <w:rFonts w:cs="Times New Roman" w:hAnsi="Times New Roman" w:ascii="Times New Roman"/>
          <w:sz w:val="24"/>
          <w:szCs w:val="24"/>
        </w:rPr>
        <w:t>Petrinja, Braće Janeković 16</w:t>
      </w:r>
      <w:r w:rsidR="00AC5A0F" w:rsidRPr="00970D7A">
        <w:rPr>
          <w:rFonts w:cs="Times New Roman" w:hAnsi="Times New Roman" w:ascii="Times New Roman"/>
          <w:sz w:val="24"/>
          <w:szCs w:val="24"/>
        </w:rPr>
        <w:t xml:space="preserve">, OIB: </w:t>
      </w:r>
      <w:r w:rsidR="00970D7A" w:rsidRPr="00970D7A">
        <w:rPr>
          <w:rFonts w:cs="Times New Roman" w:hAnsi="Times New Roman" w:ascii="Times New Roman"/>
          <w:sz w:val="24"/>
          <w:szCs w:val="24"/>
        </w:rPr>
        <w:t>02687560220</w:t>
      </w:r>
      <w:r w:rsidR="00FF75B4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32FE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</w:t>
      </w:r>
      <w:r w:rsidR="00AC5A0F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0F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37B5" w:rsidR="001B32FE" w:rsidRPr="00A837B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C5A0F" w:rsidRPr="00A837B5">
        <w:rPr>
          <w:rFonts w:hAnsi="Times New Roman" w:ascii="Times New Roman"/>
        </w:rPr>
        <w:t xml:space="preserve"> </w:t>
      </w:r>
      <w:r w:rsidR="00970D7A" w:rsidRPr="00970D7A">
        <w:rPr>
          <w:rFonts w:cs="Times New Roman" w:hAnsi="Times New Roman" w:ascii="Times New Roman"/>
          <w:sz w:val="24"/>
          <w:szCs w:val="24"/>
        </w:rPr>
        <w:t>3D Scan And Print j.d.o.o., Petrinja, Braće Janeković 16, OIB: 02687560220</w:t>
      </w:r>
      <w:r w:rsidR="001B32FE" w:rsidRPr="00A837B5">
        <w:rPr>
          <w:rFonts w:cs="Times New Roman" w:hAnsi="Times New Roman" w:ascii="Times New Roman"/>
          <w:sz w:val="24"/>
          <w:szCs w:val="24"/>
        </w:rPr>
        <w:t>,</w:t>
      </w:r>
      <w:r w:rsidR="001B32FE" w:rsidRPr="00A837B5">
        <w:rPr>
          <w:rFonts w:cs="Arial" w:hAnsi="Arial" w:ascii="Arial"/>
          <w:color w:val="003366"/>
          <w:sz w:val="18"/>
          <w:szCs w:val="18"/>
        </w:rPr>
        <w:t xml:space="preserve"> </w:t>
      </w:r>
      <w:r w:rsidR="00970D7A" w:rsidRPr="00970D7A">
        <w:rPr>
          <w:rFonts w:cs="Times New Roman" w:hAnsi="Times New Roman" w:ascii="Times New Roman"/>
          <w:sz w:val="24"/>
          <w:szCs w:val="24"/>
        </w:rPr>
        <w:t>Marijanu Maroviću, Petrinja, Braće Janeković 16</w:t>
      </w:r>
      <w:r w:rsidR="001B32FE" w:rsidRPr="00970D7A">
        <w:rPr>
          <w:rFonts w:cs="Times New Roman" w:hAnsi="Times New Roman" w:ascii="Times New Roman"/>
          <w:sz w:val="24"/>
          <w:szCs w:val="24"/>
        </w:rPr>
        <w:t>,</w:t>
      </w:r>
      <w:r w:rsidR="00A837B5" w:rsidRPr="00970D7A">
        <w:rPr>
          <w:rFonts w:cs="Times New Roman" w:hAnsi="Times New Roman" w:ascii="Times New Roman"/>
          <w:sz w:val="24"/>
          <w:szCs w:val="24"/>
        </w:rPr>
        <w:t xml:space="preserve"> OIB: </w:t>
      </w:r>
      <w:r w:rsidR="00970D7A" w:rsidRPr="00970D7A">
        <w:rPr>
          <w:rFonts w:cs="Times New Roman" w:hAnsi="Times New Roman" w:ascii="Times New Roman"/>
          <w:sz w:val="24"/>
          <w:szCs w:val="24"/>
        </w:rPr>
        <w:t>14580855906</w:t>
      </w:r>
      <w:r w:rsidR="00A837B5">
        <w:rPr>
          <w:rFonts w:cs="Times New Roman" w:hAnsi="Times New Roman" w:ascii="Times New Roman"/>
          <w:sz w:val="24"/>
          <w:szCs w:val="24"/>
        </w:rPr>
        <w:t>,</w:t>
      </w:r>
      <w:r w:rsidR="001B32FE" w:rsidRPr="00A837B5">
        <w:rPr>
          <w:rFonts w:cs="Times New Roman" w:hAnsi="Times New Roman" w:ascii="Times New Roman"/>
          <w:sz w:val="18"/>
          <w:szCs w:val="18"/>
        </w:rPr>
        <w:t xml:space="preserve"> </w:t>
      </w:r>
      <w:r w:rsidR="005673E6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od 8 dana od dana primitka ovog rješenja plati iznos predujma od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D6C1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11</w:t>
      </w:r>
      <w:r w:rsidR="00970D7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04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1B32FE" w:rsidP="001B32FE" w:rsidR="001B32FE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1B32FE" w:rsidP="001B32FE" w:rsidR="001B32FE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FD6C1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970D7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Zagreb, Zagreb, Trg svibanjskih žrtava 1995. 1,  (u daljnjem tekstu FINA). 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 2017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Perišin,v.r.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   Marina Markić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1B32FE" w:rsidR="00CB0F4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234" w:rsidP="007B6B50" w:rsidR="002C5234">
      <w:pPr>
        <w:spacing w:lineRule="auto" w:line="240" w:after="0"/>
      </w:pPr>
      <w:r>
        <w:separator/>
      </w:r>
    </w:p>
  </w:endnote>
  <w:endnote w:id="0" w:type="continuationSeparator">
    <w:p w:rsidRDefault="002C5234" w:rsidP="007B6B50" w:rsidR="002C52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234" w:rsidP="007B6B50" w:rsidR="002C5234">
      <w:pPr>
        <w:spacing w:lineRule="auto" w:line="240" w:after="0"/>
      </w:pPr>
      <w:r>
        <w:separator/>
      </w:r>
    </w:p>
  </w:footnote>
  <w:footnote w:id="0" w:type="continuationSeparator">
    <w:p w:rsidRDefault="002C5234" w:rsidP="007B6B50" w:rsidR="002C52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BD3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1B32FE">
      <w:t>1</w:t>
    </w:r>
    <w:r w:rsidR="004D75AF">
      <w:t>1</w:t>
    </w:r>
    <w:r w:rsidR="00970D7A">
      <w:t>04</w:t>
    </w:r>
    <w:r w:rsidR="00005F5E">
      <w:t>/1</w:t>
    </w:r>
    <w:r w:rsidR="001B32FE">
      <w:t>7</w:t>
    </w:r>
    <w:r w:rsidR="00EF5367">
      <w:t>-</w:t>
    </w:r>
    <w:r w:rsidR="00A90BD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2C77A7"/>
    <w:multiLevelType w:val="hybridMultilevel"/>
    <w:tmpl w:val="6904376C"/>
    <w:lvl w:tplc="5276E07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4C63"/>
    <w:rsid w:val="00097225"/>
    <w:rsid w:val="000C3A4B"/>
    <w:rsid w:val="000C71D6"/>
    <w:rsid w:val="000D7DC0"/>
    <w:rsid w:val="000E5348"/>
    <w:rsid w:val="000F2A15"/>
    <w:rsid w:val="00101E1F"/>
    <w:rsid w:val="00111E0F"/>
    <w:rsid w:val="00112ECC"/>
    <w:rsid w:val="00127B30"/>
    <w:rsid w:val="001430A9"/>
    <w:rsid w:val="0015739D"/>
    <w:rsid w:val="00161B26"/>
    <w:rsid w:val="00181C16"/>
    <w:rsid w:val="00181EF7"/>
    <w:rsid w:val="00195439"/>
    <w:rsid w:val="001B32FE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C5234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D75AF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66DFE"/>
    <w:rsid w:val="006770EA"/>
    <w:rsid w:val="00682119"/>
    <w:rsid w:val="006A23DC"/>
    <w:rsid w:val="006A4C54"/>
    <w:rsid w:val="006A6FDD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70D7A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1DC3"/>
    <w:rsid w:val="00A54AA8"/>
    <w:rsid w:val="00A55D28"/>
    <w:rsid w:val="00A72663"/>
    <w:rsid w:val="00A80C8E"/>
    <w:rsid w:val="00A821C4"/>
    <w:rsid w:val="00A823F7"/>
    <w:rsid w:val="00A837B5"/>
    <w:rsid w:val="00A84AB1"/>
    <w:rsid w:val="00A90BD3"/>
    <w:rsid w:val="00AC5A0F"/>
    <w:rsid w:val="00AD74BE"/>
    <w:rsid w:val="00AE53EE"/>
    <w:rsid w:val="00AF1BE3"/>
    <w:rsid w:val="00AF5DBF"/>
    <w:rsid w:val="00B00CA0"/>
    <w:rsid w:val="00B02C18"/>
    <w:rsid w:val="00B034AD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5837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6C1F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178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6552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65271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1430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7898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16080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76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93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4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19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St-1104/2017-3</izvorni_sadrzaj>
    <derivirana_varijabla naziv="DomainObject.Oznaka_1">St-1104/2017-3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Scan And Print jednostavno društvo s ograničenom odgovornošću za proizvodnju, trgovinu i usluge</izvorni_sadrzaj>
    <derivirana_varijabla naziv="DomainObject.Predmet.ProtustrankaFormated_1">  3D Scan And Print jednostavno društvo s ograničenom odgovornošću za proizvodnju, trgovinu i usluge</derivirana_varijabla>
  </DomainObject.Predmet.ProtustrankaFormated>
  <DomainObject.Predmet.ProtustrankaFormatedOIB>
    <izvorni_sadrzaj>  3D Scan And Print jednostavno društvo s ograničenom odgovornošću za proizvodnju, trgovinu i usluge, OIB 02687560220</izvorni_sadrzaj>
    <derivirana_varijabla naziv="DomainObject.Predmet.ProtustrankaFormatedOIB_1">  3D Scan And Print jednostavno društvo s ograničenom odgovornošću za proizvodnju, trgovinu i usluge, OIB 02687560220</derivirana_varijabla>
  </DomainObject.Predmet.ProtustrankaFormatedOIB>
  <DomainObject.Predmet.ProtustrankaFormatedWithAdress>
    <izvorni_sadrzaj> 3D Scan And Print jednostavno društvo s ograničenom odgovornošću za proizvodnju, trgovinu i usluge, Braće Janeković 16, 44250 Petrinja</izvorni_sadrzaj>
    <derivirana_varijabla naziv="DomainObject.Predmet.ProtustrankaFormatedWithAdress_1"> 3D Scan And Print jednostavno društvo s ograničenom odgovornošću za proizvodnju, trgovinu i usluge, Braće Janeković 16, 44250 Petrinja</derivirana_varijabla>
  </DomainObject.Predmet.ProtustrankaFormatedWithAdress>
  <DomainObject.Predmet.ProtustrankaFormatedWithAdressOIB>
    <izvorni_sadrzaj> 3D Scan And Print jednostavno društvo s ograničenom odgovornošću za proizvodnju, trgovinu i usluge, OIB 02687560220, Braće Janeković 16, 44250 Petrinja</izvorni_sadrzaj>
    <derivirana_varijabla naziv="DomainObject.Predmet.ProtustrankaFormatedWithAdressOIB_1"> 3D Scan And Print jednostavno društvo s ograničenom odgovornošću za proizvodnju, trgovinu i usluge, OIB 02687560220, Braće Janeković 16, 44250 Petrinja</derivirana_varijabla>
  </DomainObject.Predmet.ProtustrankaFormatedWithAdressOIB>
  <DomainObject.Predmet.ProtustrankaWithAdress>
    <izvorni_sadrzaj>3D Scan And Print jednostavno društvo s ograničenom odgovornošću za proizvodnju, trgovinu i usluge Braće Janeković 16, 44250 Petrinja</izvorni_sadrzaj>
    <derivirana_varijabla naziv="DomainObject.Predmet.ProtustrankaWithAdress_1">3D Scan And Print jednostavno društvo s ograničenom odgovornošću za proizvodnju, trgovinu i usluge Braće Janeković 16, 44250 Petrinja</derivirana_varijabla>
  </DomainObject.Predmet.ProtustrankaWithAdress>
  <DomainObject.Predmet.ProtustrankaWithAdressOIB>
    <izvorni_sadrzaj>3D Scan And Print jednostavno društvo s ograničenom odgovornošću za proizvodnju, trgovinu i usluge, OIB 02687560220, Braće Janeković 16, 44250 Petrinja</izvorni_sadrzaj>
    <derivirana_varijabla naziv="DomainObject.Predmet.ProtustrankaWithAdressOIB_1">3D Scan And Print jednostavno društvo s ograničenom odgovornošću za proizvodnju, trgovinu i usluge, OIB 02687560220, Braće Janeković 16, 44250 Petrinja</derivirana_varijabla>
  </DomainObject.Predmet.ProtustrankaWithAdressOIB>
  <DomainObject.Predmet.ProtustrankaNazivFormated>
    <izvorni_sadrzaj>3D Scan And Print jednostavno društvo s ograničenom odgovornošću za proizvodnju, trgovinu i usluge</izvorni_sadrzaj>
    <derivirana_varijabla naziv="DomainObject.Predmet.ProtustrankaNazivFormated_1">3D Scan And Print jednostavno društvo s ograničenom odgovornošću za proizvodnju, trgovinu i usluge</derivirana_varijabla>
  </DomainObject.Predmet.ProtustrankaNazivFormated>
  <DomainObject.Predmet.ProtustrankaNazivFormatedOIB>
    <izvorni_sadrzaj>3D Scan And Print jednostavno društvo s ograničenom odgovornošću za proizvodnju, trgovinu i usluge, OIB 02687560220</izvorni_sadrzaj>
    <derivirana_varijabla naziv="DomainObject.Predmet.ProtustrankaNazivFormatedOIB_1">3D Scan And Print jednostavno društvo s ograničenom odgovornošću za proizvodnju, trgovinu i usluge, OIB 02687560220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Scan And Print jednostavno društvo s ograničenom odgovornošću za proizvodnju, trgovinu i usluge</item>
    </izvorni_sadrzaj>
    <derivirana_varijabla naziv="DomainObject.Predmet.ProtuStrankaListFormated_1">
      <item>3D Scan And Print jednostavno društvo s ograničenom odgovornošću za proizvodnju, trgovinu i usluge</item>
    </derivirana_varijabla>
  </DomainObject.Predmet.ProtuStrankaListFormated>
  <DomainObject.Predmet.ProtuStrankaListFormatedOIB>
    <izvorni_sadrzaj>
      <item>3D Scan And Print jednostavno društvo s ograničenom odgovornošću za proizvodnju, trgovinu i usluge, OIB 02687560220</item>
    </izvorni_sadrzaj>
    <derivirana_varijabla naziv="DomainObject.Predmet.ProtuStrankaListFormatedOIB_1">
      <item>3D Scan And Print jednostavno društvo s ograničenom odgovornošću za proizvodnju, trgovinu i usluge, OIB 02687560220</item>
    </derivirana_varijabla>
  </DomainObject.Predmet.ProtuStrankaListFormatedOIB>
  <DomainObject.Predmet.ProtuStrankaListFormatedWithAdress>
    <izvorni_sadrzaj>
      <item>3D Scan And Print jednostavno društvo s ograničenom odgovornošću za proizvodnju, trgovinu i usluge, Braće Janeković 16, 44250 Petrinja</item>
    </izvorni_sadrzaj>
    <derivirana_varijabla naziv="DomainObject.Predmet.ProtuStrankaListFormatedWithAdress_1">
      <item>3D Scan And Print jednostavno društvo s ograničenom odgovornošću za proizvodnju, trgovinu i usluge, Braće Janeković 16, 44250 Petrinja</item>
    </derivirana_varijabla>
  </DomainObject.Predmet.ProtuStrankaListFormatedWithAdress>
  <DomainObject.Predmet.ProtuStrankaListFormatedWithAdressOIB>
    <izvorni_sadrzaj>
      <item>3D Scan And Print jednostavno društvo s ograničenom odgovornošću za proizvodnju, trgovinu i usluge, OIB 02687560220, Braće Janeković 16, 44250 Petrinja</item>
    </izvorni_sadrzaj>
    <derivirana_varijabla naziv="DomainObject.Predmet.ProtuStrankaListFormatedWithAdressOIB_1">
      <item>3D Scan And Print jednostavno društvo s ograničenom odgovornošću za proizvodnju, trgovinu i usluge, OIB 02687560220, Braće Janeković 16, 44250 Petrinja</item>
    </derivirana_varijabla>
  </DomainObject.Predmet.ProtuStrankaListFormatedWithAdressOIB>
  <DomainObject.Predmet.ProtuStrankaListNazivFormated>
    <izvorni_sadrzaj>
      <item>3D Scan And Print jednostavno društvo s ograničenom odgovornošću za proizvodnju, trgovinu i usluge</item>
    </izvorni_sadrzaj>
    <derivirana_varijabla naziv="DomainObject.Predmet.ProtuStrankaListNazivFormated_1">
      <item>3D Scan And Print jednostavno društvo s ograničenom odgovornošću za proizvodnju, trgovinu i usluge</item>
    </derivirana_varijabla>
  </DomainObject.Predmet.ProtuStrankaListNazivFormated>
  <DomainObject.Predmet.ProtuStrankaListNazivFormatedOIB>
    <izvorni_sadrzaj>
      <item>3D Scan And Print jednostavno društvo s ograničenom odgovornošću za proizvodnju, trgovinu i usluge, OIB 02687560220</item>
    </izvorni_sadrzaj>
    <derivirana_varijabla naziv="DomainObject.Predmet.ProtuStrankaListNazivFormatedOIB_1">
      <item>3D Scan And Print jednostavno društvo s ograničenom odgovornošću za proizvodnju, trgovinu i usluge, OIB 02687560220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St-1104/2017-3</izvorni_sadrzaj>
    <derivirana_varijabla naziv="DomainObject.PoslovniBrojDokumenta_1">St-1104/2017-3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Scan And Print jednostavno društvo s ograničenom odgovornošću za proizvodnju, trgovinu i usluge</izvorni_sadrzaj>
    <derivirana_varijabla naziv="DomainObject.Predmet.ProtustrankaIDrugi_1">3D Scan And Print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3D Scan And Print jednostavno društvo s ograničenom odgovornošću za proizvodnju, trgovinu i usluge, OIB 02687560220, Braće Janeković 16, 44250 Petrinja</izvorni_sadrzaj>
    <derivirana_varijabla naziv="DomainObject.Predmet.ProtustrankaIDrugiAdressOIB_1">3D Scan And Print jednostavno društvo s ograničenom odgovornošću za proizvodnju, trgovinu i usluge, OIB 02687560220, Braće Janeković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3D Scan And Print jednostavno društvo s ograničenom odgovornošću za proizvodnju, trgovinu i usluge</item>
    </izvorni_sadrzaj>
    <derivirana_varijabla naziv="DomainObject.Predmet.SudioniciListNaziv_1">
      <item>FINA Regionalni centar Zagreb</item>
      <item>3D Scan And Print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</izvorni_sadrzaj>
    <derivirana_varijabla naziv="DomainObject.Predmet.SudioniciListAdressOIB_1"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02687560220</item>
    </izvorni_sadrzaj>
    <derivirana_varijabla naziv="DomainObject.Predmet.SudioniciListNazivOIB_1">
      <item>, OIB 85821130368</item>
      <item>, OIB 02687560220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03400-93B9-4307-A47A-ECB928609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2498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2017-04-18T10:08:00Z</dcterms:created>
  <dc:creator>Draženka Prpić</dc:creator>
  <cp:lastModifiedBy>Marina Markić</cp:lastModifiedBy>
  <cp:lastPrinted>2017-04-18T10:12:00Z</cp:lastPrinted>
  <dcterms:modified xmlns:xsi="http://www.w3.org/2001/XMLSchema-instance" xsi:type="dcterms:W3CDTF">2017-04-18T10:12:00Z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