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8fbb" w14:paraId="2758fbb" w:rsidRDefault="007146EE" w:rsidP="007146EE" w:rsidR="00AE649C" w:rsidRPr="007146EE">
      <w:pPr>
        <w:pStyle w:val="NormaleSPIS"/>
        <w:spacing w:after="0"/>
        <w15:collapsed w:val="false"/>
        <w:rPr>
          <w:color w:val="FF0000"/>
        </w:rPr>
      </w:pPr>
      <w:bookmarkStart w:name="_GoBack" w:id="0"/>
      <w:bookmarkEnd w:id="0"/>
      <w:r w:rsidRPr="007146EE">
        <w:rPr>
          <w:noProof/>
          <w:color w:val="FF0000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219710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146EE" w:rsidR="00AE649C" w:rsidRPr="00B76F3C">
      <w:pPr>
        <w:pStyle w:val="NormaleSPIS"/>
        <w:spacing w:after="0"/>
      </w:pPr>
    </w:p>
    <w:p w:rsidRDefault="007146EE" w:rsidP="007146EE" w:rsidR="007146E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146EE" w:rsidP="007146EE" w:rsidR="007146E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146EE" w:rsidP="007146EE" w:rsidR="007146EE" w:rsidRPr="007146E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146EE" w:rsidP="007146EE" w:rsidR="007146EE">
      <w:pPr>
        <w:spacing w:after="0"/>
        <w:jc w:val="right"/>
      </w:pPr>
      <w:r>
        <w:t>Poslovni broj: 2 St-521/2018-4</w:t>
      </w:r>
    </w:p>
    <w:p w:rsidRDefault="007146EE" w:rsidP="007146EE" w:rsidR="007146EE">
      <w:pPr>
        <w:spacing w:after="0"/>
      </w:pPr>
    </w:p>
    <w:p w:rsidRDefault="007146EE" w:rsidP="007146EE" w:rsidR="007146EE">
      <w:pPr>
        <w:spacing w:after="0"/>
      </w:pPr>
    </w:p>
    <w:p w:rsidRDefault="007146EE" w:rsidP="007146EE" w:rsidR="007146EE">
      <w:pPr>
        <w:spacing w:after="0"/>
        <w:jc w:val="center"/>
      </w:pPr>
      <w:r>
        <w:t>U  I M E   R E P U B L I K E   H R V A T S K E</w:t>
      </w:r>
    </w:p>
    <w:p w:rsidRDefault="007146EE" w:rsidP="007146EE" w:rsidR="007146EE">
      <w:pPr>
        <w:spacing w:after="0"/>
        <w:jc w:val="center"/>
      </w:pPr>
    </w:p>
    <w:p w:rsidRDefault="007146EE" w:rsidP="007146EE" w:rsidR="007146EE">
      <w:pPr>
        <w:spacing w:after="0"/>
        <w:jc w:val="center"/>
      </w:pPr>
      <w:r>
        <w:t xml:space="preserve"> R J E Š E N J E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  <w:r>
        <w:t xml:space="preserve">Trgovački sud u Bjelovaru, po sudskom savjetniku Miroslavu Lovrekoviću, u skraćenom stečajnom postupku nad dužnikom AULEONARDA jednostavo društvo s ograničenom odgovornošću za usluge i trgovinu, Temovec (Općina Svti Križ Začretje), Temovec 3, MBS: 080812177, OIB: 16595964672, 3. kolovoza 2018.  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center"/>
      </w:pPr>
      <w:r>
        <w:t>r i j e š i o   j e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  <w:rPr>
          <w:szCs w:val="20"/>
        </w:rPr>
      </w:pPr>
      <w:r>
        <w:tab/>
        <w:t>1. Otvara se skraćeni stečajni postupak nad dužnikom AULEONARDA jednostavo društvo s ograničenom odgovornošću za usluge i trgovinu, Temovec (Općina Svti Križ Začretje), Temovec 3, MBS: 080812177, OIB: 16595964672.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  <w:rPr>
          <w:szCs w:val="20"/>
        </w:rPr>
      </w:pPr>
      <w:r>
        <w:tab/>
        <w:t>3. Zaključuje se skraćeni stečajni postupak nad dužnikom AULEONARDA jednostavo društvo s ograničenom odgovornošću za usluge i trgovinu, Temovec (Općina Svti Križ Začretje), Temovec 3, MBS: 080812177, OIB: 16595964672.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  <w:r>
        <w:tab/>
        <w:t>4. Stečajni postupak je otvoren i zaključen s danom 3. kolovoza 2018. godine u 9,00 sati, kada je ovo rješenje objavljeno na e-oglasnoj ploči ovoga suda.</w:t>
      </w:r>
    </w:p>
    <w:p w:rsidRDefault="007146EE" w:rsidP="007146EE" w:rsidR="007146EE">
      <w:pPr>
        <w:pStyle w:val="Bezproreda"/>
        <w:spacing w:after="0"/>
        <w:jc w:val="both"/>
      </w:pPr>
    </w:p>
    <w:p w:rsidRDefault="007146EE" w:rsidP="007146EE" w:rsidR="007146E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46EE" w:rsidP="007146EE" w:rsidR="007146EE">
      <w:pPr>
        <w:spacing w:after="0"/>
        <w:jc w:val="both"/>
        <w:rPr>
          <w:rFonts w:cs="Times New Roman"/>
        </w:rPr>
      </w:pPr>
    </w:p>
    <w:p w:rsidRDefault="007146EE" w:rsidP="007146EE" w:rsidR="007146E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center"/>
      </w:pPr>
      <w:r>
        <w:t>Obrazloženje</w:t>
      </w:r>
    </w:p>
    <w:p w:rsidRDefault="007146EE" w:rsidP="007146EE" w:rsidR="007146EE">
      <w:pPr>
        <w:spacing w:after="0"/>
        <w:jc w:val="center"/>
      </w:pPr>
    </w:p>
    <w:p w:rsidRDefault="007146EE" w:rsidP="007146EE" w:rsidR="007146E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 oglasom poslovni broj St-521/2018-2, koji je objavljen na mrežnoj stranici e-oglasna ploča Trgovačkog suda u Bjelovaru 28.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146EE" w:rsidP="007146EE" w:rsidR="007146EE">
      <w:pPr>
        <w:pStyle w:val="Bezproreda"/>
        <w:spacing w:after="0"/>
        <w:jc w:val="both"/>
      </w:pPr>
    </w:p>
    <w:p w:rsidRDefault="007146EE" w:rsidP="007146EE" w:rsidR="007146E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146EE" w:rsidP="007146EE" w:rsidR="007146EE">
      <w:pPr>
        <w:spacing w:after="0"/>
        <w:ind w:firstLine="851"/>
        <w:jc w:val="both"/>
      </w:pPr>
    </w:p>
    <w:p w:rsidRDefault="007146EE" w:rsidP="007146EE" w:rsidR="007146EE">
      <w:pPr>
        <w:spacing w:after="0"/>
        <w:jc w:val="center"/>
      </w:pPr>
      <w:r>
        <w:t>U Bjelovaru 3. kolovoza 2018.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ind w:firstLine="720" w:left="4320"/>
      </w:pPr>
      <w:r>
        <w:t>SUDSKI SAVJETNIK</w:t>
      </w:r>
    </w:p>
    <w:p w:rsidRDefault="007146EE" w:rsidP="007146EE" w:rsidR="007146EE">
      <w:pPr>
        <w:spacing w:after="0"/>
        <w:ind w:firstLine="4111"/>
      </w:pPr>
      <w:r>
        <w:tab/>
        <w:t xml:space="preserve">     MIROSLAV LOVREKOVIĆ, v.r.</w:t>
      </w:r>
    </w:p>
    <w:p w:rsidRDefault="007146EE" w:rsidP="007146EE" w:rsidR="007146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146EE" w:rsidP="007146EE" w:rsidR="007146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146EE" w:rsidP="007146EE" w:rsidR="007146E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146EE" w:rsidP="007146EE" w:rsidR="007146EE">
      <w:pPr>
        <w:spacing w:after="0"/>
        <w:jc w:val="both"/>
      </w:pPr>
    </w:p>
    <w:p w:rsidRDefault="007146EE" w:rsidP="007146EE" w:rsidR="007146EE">
      <w:pPr>
        <w:spacing w:after="0"/>
        <w:jc w:val="both"/>
      </w:pPr>
    </w:p>
    <w:p w:rsidRDefault="007146EE" w:rsidP="007146E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146E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5919476"/>
      <w:docPartObj>
        <w:docPartGallery w:val="Page Numbers (Top of Page)"/>
        <w:docPartUnique/>
      </w:docPartObj>
    </w:sdtPr>
    <w:sdtContent>
      <w:p w:rsidRDefault="007146EE" w:rsidP="007146EE" w:rsidR="007146E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EEF">
          <w:t>2</w:t>
        </w:r>
        <w:r>
          <w:fldChar w:fldCharType="end"/>
        </w:r>
      </w:p>
    </w:sdtContent>
  </w:sdt>
  <w:p w:rsidRDefault="007146EE" w:rsidP="007146EE" w:rsidR="008333A9">
    <w:pPr>
      <w:spacing w:after="0"/>
      <w:jc w:val="right"/>
    </w:pPr>
    <w:r>
      <w:t>Poslovni broj: 2 St-521/2018-4</w:t>
    </w:r>
  </w:p>
  <w:p w:rsidRDefault="007146EE" w:rsidP="007146EE" w:rsidR="007146E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6EE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0EE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0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66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St-521/2018-4</izvorni_sadrzaj>
    <derivirana_varijabla naziv="DomainObject.Oznaka_1">St-521/2018-4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AULEONARDA jednostavno društvo s ograničenom odgovornošću za usluge i trgovinu zastupanog po punomoćniku Željko Gustović</izvorni_sadrzaj>
    <derivirana_varijabla naziv="DomainObject.Predmet.ProtustrankaFormated_1">  AULEONARDA jednostavno društvo s ograničenom odgovornošću za usluge i trgovinu zastupanog po punomoćniku Željko Gustović</derivirana_varijabla>
  </DomainObject.Predmet.ProtustrankaFormated>
  <DomainObject.Predmet.ProtustrankaFormatedOIB>
    <izvorni_sadrzaj>  AULEONARDA jednostavno društvo s ograničenom odgovornošću za usluge i trgovinu, OIB 16595964672 zastupanog po punomoćniku Željko Gustović</izvorni_sadrzaj>
    <derivirana_varijabla naziv="DomainObject.Predmet.ProtustrankaFormatedOIB_1">  AULEONARDA jednostavno društvo s ograničenom odgovornošću za usluge i trgovinu, OIB 16595964672 zastupanog po punomoćniku Željko Gustović</derivirana_varijabla>
  </DomainObject.Predmet.ProtustrankaFormatedOIB>
  <DomainObject.Predmet.ProtustrankaFormatedWithAdress>
    <izvorni_sadrzaj> AULEONARDA jednostavno društvo s ograničenom odgovornošću za usluge i trgovinu, Temovec 3, 49223 Temovec zastupanog po punomoćniku Željko Gustović</izvorni_sadrzaj>
    <derivirana_varijabla naziv="DomainObject.Predmet.ProtustrankaFormatedWithAdress_1"> AULEONARDA jednostavno društvo s ograničenom odgovornošću za usluge i trgovinu, Temovec 3, 49223 Temovec zastupanog po punomoćniku Željko Gustović</derivirana_varijabla>
  </DomainObject.Predmet.ProtustrankaFormatedWithAdress>
  <DomainObject.Predmet.ProtustrankaFormatedWithAdressOIB>
    <izvorni_sadrzaj> AULEONARDA jednostavno društvo s ograničenom odgovornošću za usluge i trgovinu, OIB 16595964672, Temovec 3, 49223 Temovec zastupanog po punomoćniku Željko Gustović</izvorni_sadrzaj>
    <derivirana_varijabla naziv="DomainObject.Predmet.ProtustrankaFormatedWithAdressOIB_1"> AULEONARDA jednostavno društvo s ograničenom odgovornošću za usluge i trgovinu, OIB 16595964672, Temovec 3, 49223 Temovec zastupanog po punomoćniku Željko Gustović</derivirana_varijabla>
  </DomainObject.Predmet.ProtustrankaFormatedWithAdressOIB>
  <DomainObject.Predmet.ProtustrankaWithAdress>
    <izvorni_sadrzaj>AULEONARDA jednostavno društvo s ograničenom odgovornošću za usluge i trgovinu Temovec 3, 49223 Temovec</izvorni_sadrzaj>
    <derivirana_varijabla naziv="DomainObject.Predmet.ProtustrankaWithAdress_1">AULEONARDA jednostavno društvo s ograničenom odgovornošću za usluge i trgovinu Temovec 3, 49223 Temovec</derivirana_varijabla>
  </DomainObject.Predmet.ProtustrankaWithAdress>
  <DomainObject.Predmet.ProtustrankaWithAdressOIB>
    <izvorni_sadrzaj>AULEONARDA jednostavno društvo s ograničenom odgovornošću za usluge i trgovinu, OIB 16595964672, Temovec 3, 49223 Temovec</izvorni_sadrzaj>
    <derivirana_varijabla naziv="DomainObject.Predmet.ProtustrankaWithAdressOIB_1">AULEONARDA jednostavno društvo s ograničenom odgovornošću za usluge i trgovinu, OIB 16595964672, Temovec 3, 49223 Temovec</derivirana_varijabla>
  </DomainObject.Predmet.ProtustrankaWithAdressOIB>
  <DomainObject.Predmet.ProtustrankaNazivFormated>
    <izvorni_sadrzaj>AULEONARDA jednostavno društvo s ograničenom odgovornošću za usluge i trgovinu</izvorni_sadrzaj>
    <derivirana_varijabla naziv="DomainObject.Predmet.ProtustrankaNazivFormated_1">AULEONARDA jednostavno društvo s ograničenom odgovornošću za usluge i trgovinu</derivirana_varijabla>
  </DomainObject.Predmet.ProtustrankaNazivFormated>
  <DomainObject.Predmet.ProtustrankaNazivFormatedOIB>
    <izvorni_sadrzaj>AULEONARDA jednostavno društvo s ograničenom odgovornošću za usluge i trgovinu, OIB 16595964672</izvorni_sadrzaj>
    <derivirana_varijabla naziv="DomainObject.Predmet.ProtustrankaNazivFormatedOIB_1">AULEONARDA jednostavno društvo s ograničenom odgovornošću za usluge i trgovinu, OIB 16595964672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AULEONARDA jednostavno društvo s ograničenom odgovornošću za usluge i trgovinu zastupanog po punomoćniku Željko Gustović</item>
    </izvorni_sadrzaj>
    <derivirana_varijabla naziv="DomainObject.Predmet.ProtuStrankaListFormated_1">
      <item>AULEONARDA jednostavno društvo s ograničenom odgovornošću za usluge i trgovinu zastupanog po punomoćniku Željko Gustović</item>
    </derivirana_varijabla>
  </DomainObject.Predmet.ProtuStrankaListFormated>
  <DomainObject.Predmet.ProtuStrankaListFormatedOIB>
    <izvorni_sadrzaj>
      <item>AULEONARDA jednostavno društvo s ograničenom odgovornošću za usluge i trgovinu, OIB 16595964672 zastupanog po punomoćniku Željko Gustović</item>
    </izvorni_sadrzaj>
    <derivirana_varijabla naziv="DomainObject.Predmet.ProtuStrankaListFormatedOIB_1">
      <item>AULEONARDA jednostavno društvo s ograničenom odgovornošću za usluge i trgovinu, OIB 16595964672 zastupanog po punomoćniku Željko Gustović</item>
    </derivirana_varijabla>
  </DomainObject.Predmet.ProtuStrankaListFormatedOIB>
  <DomainObject.Predmet.ProtuStrankaListFormatedWithAdress>
    <izvorni_sadrzaj>
      <item>AULEONARDA jednostavno društvo s ograničenom odgovornošću za usluge i trgovinu, Temovec 3, 49223 Temovec zastupanog po punomoćniku Željko Gustović</item>
    </izvorni_sadrzaj>
    <derivirana_varijabla naziv="DomainObject.Predmet.ProtuStrankaListFormatedWithAdress_1">
      <item>AULEONARDA jednostavno društvo s ograničenom odgovornošću za usluge i trgovinu, Temovec 3, 49223 Temovec zastupanog po punomoćniku Željko Gustović</item>
    </derivirana_varijabla>
  </DomainObject.Predmet.ProtuStrankaListFormatedWithAdress>
  <DomainObject.Predmet.ProtuStrankaListFormatedWithAdressOIB>
    <izvorni_sadrzaj>
      <item>AULEONARDA jednostavno društvo s ograničenom odgovornošću za usluge i trgovinu, OIB 16595964672, Temovec 3, 49223 Temovec zastupanog po punomoćniku Željko Gustović</item>
    </izvorni_sadrzaj>
    <derivirana_varijabla naziv="DomainObject.Predmet.ProtuStrankaListFormatedWithAdressOIB_1">
      <item>AULEONARDA jednostavno društvo s ograničenom odgovornošću za usluge i trgovinu, OIB 16595964672, Temovec 3, 49223 Temovec zastupanog po punomoćniku Željko Gustović</item>
    </derivirana_varijabla>
  </DomainObject.Predmet.ProtuStrankaListFormatedWithAdressOIB>
  <DomainObject.Predmet.ProtuStrankaListNazivFormated>
    <izvorni_sadrzaj>
      <item>AULEONARDA jednostavno društvo s ograničenom odgovornošću za usluge i trgovinu</item>
    </izvorni_sadrzaj>
    <derivirana_varijabla naziv="DomainObject.Predmet.ProtuStrankaListNazivFormated_1">
      <item>AULEONARDA jednostavno društvo s ograničenom odgovornošću za usluge i trgovinu</item>
    </derivirana_varijabla>
  </DomainObject.Predmet.ProtuStrankaListNazivFormated>
  <DomainObject.Predmet.ProtuStrankaListNazivFormatedOIB>
    <izvorni_sadrzaj>
      <item>AULEONARDA jednostavno društvo s ograničenom odgovornošću za usluge i trgovinu, OIB 16595964672</item>
    </izvorni_sadrzaj>
    <derivirana_varijabla naziv="DomainObject.Predmet.ProtuStrankaListNazivFormatedOIB_1">
      <item>AULEONARDA jednostavno društvo s ograničenom odgovornošću za usluge i trgovinu, OIB 16595964672</item>
    </derivirana_varijabla>
  </DomainObject.Predmet.ProtuStrankaListNazivFormatedOIB>
  <DomainObject.Predmet.OstaliListFormated>
    <izvorni_sadrzaj>
      <item>Željko Gustović punomoćnik sudionika u postupku AULEONARDA jednostavno društvo s ograničenom odgovornošću za usluge i trgovinu</item>
    </izvorni_sadrzaj>
    <derivirana_varijabla naziv="DomainObject.Predmet.OstaliListFormated_1">
      <item>Željko Gustović punomoćnik sudionika u postupku AULEONARDA jednostavno društvo s ograničenom odgovornošću za usluge i trgovinu</item>
    </derivirana_varijabla>
  </DomainObject.Predmet.OstaliListFormated>
  <DomainObject.Predmet.OstaliListFormatedOIB>
    <izvorni_sadrzaj>
      <item>Željko Gustović, OIB 06537289220 punomoćnik sudionika u postupku AULEONARDA jednostavno društvo s ograničenom odgovornošću za usluge i trgovinu</item>
    </izvorni_sadrzaj>
    <derivirana_varijabla naziv="DomainObject.Predmet.OstaliListFormatedOIB_1">
      <item>Željko Gustović, OIB 06537289220 punomoćnik sudionika u postupku AULEONARDA jednostavno društvo s ograničenom odgovornošću za usluge i trgovinu</item>
    </derivirana_varijabla>
  </DomainObject.Predmet.OstaliListFormatedOIB>
  <DomainObject.Predmet.OstaliListFormatedWithAdress>
    <izvorni_sadrzaj>
      <item>Željko Gustović, Temovec 3, 49223 Temovec punomoćnik sudionika u postupku AULEONARDA jednostavno društvo s ograničenom odgovornošću za usluge i trgovinu</item>
    </izvorni_sadrzaj>
    <derivirana_varijabla naziv="DomainObject.Predmet.OstaliListFormatedWithAdress_1">
      <item>Željko Gustović, Temovec 3, 49223 Temovec punomoćnik sudionika u postupku AULEONARDA jednostavno društvo s ograničenom odgovornošću za usluge i trgovinu</item>
    </derivirana_varijabla>
  </DomainObject.Predmet.OstaliListFormatedWithAdress>
  <DomainObject.Predmet.OstaliListFormatedWithAdressOIB>
    <izvorni_sadrzaj>
      <item>Željko Gustović, OIB 06537289220, Temovec 3, 49223 Temovec punomoćnik sudionika u postupku AULEONARDA jednostavno društvo s ograničenom odgovornošću za usluge i trgovinu</item>
    </izvorni_sadrzaj>
    <derivirana_varijabla naziv="DomainObject.Predmet.OstaliListFormatedWithAdressOIB_1">
      <item>Željko Gustović, OIB 06537289220, Temovec 3, 49223 Temovec punomoćnik sudionika u postupku AULEONARDA jednostavno društvo s ograničenom odgovornošću za usluge i trgovinu</item>
    </derivirana_varijabla>
  </DomainObject.Predmet.OstaliListFormatedWithAdressOIB>
  <DomainObject.Predmet.OstaliListNazivFormated>
    <izvorni_sadrzaj>
      <item>Željko Gustović</item>
    </izvorni_sadrzaj>
    <derivirana_varijabla naziv="DomainObject.Predmet.OstaliListNazivFormated_1">
      <item>Željko Gustović</item>
    </derivirana_varijabla>
  </DomainObject.Predmet.OstaliListNazivFormated>
  <DomainObject.Predmet.OstaliListNazivFormatedOIB>
    <izvorni_sadrzaj>
      <item>Željko Gustović, OIB 06537289220</item>
    </izvorni_sadrzaj>
    <derivirana_varijabla naziv="DomainObject.Predmet.OstaliListNazivFormatedOIB_1">
      <item>Željko Gustović, OIB 06537289220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St-521/2018-4</izvorni_sadrzaj>
    <derivirana_varijabla naziv="DomainObject.PoslovniBrojDokumenta_1">St-521/2018-4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AULEONARDA jednostavno društvo s ograničenom odgovornošću za usluge i trgovinu</izvorni_sadrzaj>
    <derivirana_varijabla naziv="DomainObject.Predmet.ProtustrankaIDrugi_1">AULEONARDA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AULEONARDA jednostavno društvo s ograničenom odgovornošću za usluge i trgovinu, OIB 16595964672, Temovec 3, 49223 Temovec</izvorni_sadrzaj>
    <derivirana_varijabla naziv="DomainObject.Predmet.ProtustrankaIDrugiAdressOIB_1">AULEONARDA jednostavno društvo s ograničenom odgovornošću za usluge i trgovinu, OIB 16595964672, Temovec 3, 49223 Temovec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AULEONARDA jednostavno društvo s ograničenom odgovornošću za usluge i trgovinu</item>
      <item>FINA Regionalni centar Zagreb</item>
      <item>Željko Gustović</item>
    </izvorni_sadrzaj>
    <derivirana_varijabla naziv="DomainObject.Predmet.SudioniciListNaziv_1">
      <item>AULEONARDA jednostavno društvo s ograničenom odgovornošću za usluge i trgovinu</item>
      <item>FINA Regionalni centar Zagreb</item>
      <item>Željko Gustović</item>
    </derivirana_varijabla>
  </DomainObject.Predmet.SudioniciListNaziv>
  <DomainObject.Predmet.SudioniciListAdressOIB>
    <izvorni_sadrzaj>
      <item>AULEONARDA jednostavno društvo s ograničenom odgovornošću za usluge i trgovinu, OIB 16595964672, Temovec 3,49223 Temovec</item>
      <item>FINA Regionalni centar Zagreb, OIB 85821130368, Trg svibanjskih žrtava 1995. 1,10000 Zagreb</item>
      <item>Željko Gustović, OIB 06537289220, Temovec 3,49223 Temovec</item>
    </izvorni_sadrzaj>
    <derivirana_varijabla naziv="DomainObject.Predmet.SudioniciListAdressOIB_1">
      <item>AULEONARDA jednostavno društvo s ograničenom odgovornošću za usluge i trgovinu, OIB 16595964672, Temovec 3,49223 Temovec</item>
      <item>FINA Regionalni centar Zagreb, OIB 85821130368, Trg svibanjskih žrtava 1995. 1,10000 Zagreb</item>
      <item>Željko Gustović, OIB 06537289220, Temovec 3,49223 Temovec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A7C7C-3F77-4AAB-BAE7-C9C005D09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3726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2018-08-03T06:43:00Z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St-521/2018-4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