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28c85" w14:paraId="7428c85" w:rsidRDefault="00BD4184" w:rsidP="00BD4184" w:rsidR="00BD4184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4184" w:rsidP="00BD4184" w:rsidR="00BD4184">
      <w:pPr>
        <w:jc w:val="both"/>
      </w:pPr>
    </w:p>
    <w:p w:rsidRDefault="00BD4184" w:rsidP="00BD4184" w:rsidR="00BD4184">
      <w:r>
        <w:t>REPUBLIKA HRVATSKA</w:t>
      </w:r>
    </w:p>
    <w:p w:rsidRDefault="00BD4184" w:rsidP="00BD4184" w:rsidR="00BD4184">
      <w:r>
        <w:t>TRGOVAČKI SUD U  OSIJEKU</w:t>
      </w:r>
    </w:p>
    <w:p w:rsidRDefault="00BD4184" w:rsidP="00BD4184" w:rsidR="00BD4184">
      <w:r>
        <w:t>STALNA SLUŽBA U SLAVONSKOM BRODU</w:t>
      </w:r>
    </w:p>
    <w:p w:rsidRDefault="00BD4184" w:rsidP="00BD4184" w:rsidR="00BD4184">
      <w:r>
        <w:t>35000 Slavonski Brod                                                                     Broj: St-377/2012-532</w:t>
      </w:r>
    </w:p>
    <w:p w:rsidRDefault="00BD4184" w:rsidP="00BD4184" w:rsidR="00BD4184">
      <w:r>
        <w:t>Trg pobjede 13</w:t>
      </w:r>
    </w:p>
    <w:p w:rsidRDefault="00BD4184" w:rsidP="00BD4184" w:rsidR="00BD4184">
      <w:r>
        <w:t xml:space="preserve">                                                        </w:t>
      </w:r>
    </w:p>
    <w:p w:rsidRDefault="00BD4184" w:rsidP="00BD4184" w:rsidR="00BD4184">
      <w:pPr>
        <w:jc w:val="both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D4184" w:rsidP="00BD4184" w:rsidR="00BD4184">
      <w:pPr>
        <w:jc w:val="center"/>
        <w:rPr>
          <w:b/>
          <w:bCs/>
        </w:rPr>
      </w:pPr>
      <w:r>
        <w:rPr>
          <w:b/>
          <w:bCs/>
        </w:rPr>
        <w:t xml:space="preserve">R E P U B L I K A  H R V A T S K A </w:t>
      </w:r>
    </w:p>
    <w:p w:rsidRDefault="00BD4184" w:rsidP="00BD4184" w:rsidR="00BD4184">
      <w:pPr>
        <w:jc w:val="center"/>
        <w:rPr>
          <w:b/>
          <w:bCs/>
        </w:rPr>
      </w:pPr>
      <w:r>
        <w:rPr>
          <w:b/>
          <w:bCs/>
        </w:rPr>
        <w:t>R J E Š E N J E</w:t>
      </w:r>
    </w:p>
    <w:p w:rsidRDefault="00BD4184" w:rsidP="00BD4184" w:rsidR="00BD4184">
      <w:r>
        <w:t>                                                                                             </w:t>
      </w:r>
    </w:p>
    <w:p w:rsidRDefault="00BD4184" w:rsidP="00BD4184" w:rsidR="00BD4184"/>
    <w:p w:rsidRDefault="00BD4184" w:rsidP="00BD4184" w:rsidR="00BD4184">
      <w:r>
        <w:t xml:space="preserve">            TRGOVAČKI SUD U OSIJEKU, STALNA SLUŽBA U SLAVONSKOM BRODU, po stečajnom sucu Danieli Martini Maoduš, u postupku stečaja nad dužnikom </w:t>
      </w:r>
      <w:r>
        <w:rPr>
          <w:b/>
          <w:bCs/>
        </w:rPr>
        <w:t>V.A.M.-ING d.o.o. u stečaju, Slavonski Brod, Dr. Mile Budaka 1, OIB: 65586439269</w:t>
      </w:r>
      <w:r>
        <w:t xml:space="preserve">, zastupano po stečajnom upravitelju Milanu Nakiću iz Pakraca, </w:t>
      </w:r>
      <w:r w:rsidR="00B167BC">
        <w:t>31. kolovoza</w:t>
      </w:r>
      <w:r>
        <w:t xml:space="preserve"> 2016.  </w:t>
      </w:r>
    </w:p>
    <w:p w:rsidRDefault="00BD4184" w:rsidP="00BD4184" w:rsidR="00BD4184">
      <w:pPr>
        <w:jc w:val="both"/>
      </w:pPr>
    </w:p>
    <w:p w:rsidRDefault="00BD4184" w:rsidP="00BD4184" w:rsidR="00BD4184">
      <w:pPr>
        <w:jc w:val="center"/>
      </w:pPr>
      <w:r>
        <w:t>r j e š e n j e  j e</w:t>
      </w:r>
    </w:p>
    <w:p w:rsidRDefault="00BD4184" w:rsidP="00BD4184" w:rsidR="00BD4184">
      <w:pPr>
        <w:jc w:val="both"/>
      </w:pPr>
    </w:p>
    <w:p w:rsidRDefault="00BD4184" w:rsidP="00BD4184" w:rsidR="00BD4184">
      <w:pPr>
        <w:ind w:firstLine="708"/>
        <w:jc w:val="both"/>
      </w:pPr>
      <w:r>
        <w:t xml:space="preserve">Daje se suglasnost na završnu diobu stečajne mase dužnika </w:t>
      </w:r>
      <w:r>
        <w:rPr>
          <w:b/>
          <w:bCs/>
        </w:rPr>
        <w:t>V.A.M.-ING d.o.o. u stečaju, Slavonski Brod, Dr. Mile Budaka 1, OIB: 65586439269</w:t>
      </w:r>
      <w:r>
        <w:t>, po kojoj se od raspoloživih novčanih sredstava namijenjenih za diobu u ukupnom iznosu od  1.783.000,00  kn, vjerovnici prvog višeg isplatnog reda čije ukupno utvrđene tr</w:t>
      </w:r>
      <w:r w:rsidR="00B167BC">
        <w:t>ažbine iznose  11.943.569,53 kn</w:t>
      </w:r>
      <w:r>
        <w:t xml:space="preserve"> namiruju  se u visini  14,9285 %, dok vjerovnici drugog višeg isplatnog reda ostaju u potpunosti nenamireni.</w:t>
      </w:r>
    </w:p>
    <w:p w:rsidRDefault="00BD4184" w:rsidP="00BD4184" w:rsidR="00BD4184">
      <w:pPr>
        <w:ind w:firstLine="708"/>
        <w:jc w:val="both"/>
      </w:pPr>
    </w:p>
    <w:p w:rsidRDefault="00BD4184" w:rsidP="00BD4184" w:rsidR="00BD4184">
      <w:pPr>
        <w:jc w:val="center"/>
      </w:pPr>
    </w:p>
    <w:p w:rsidRDefault="00BD4184" w:rsidP="00BD4184" w:rsidR="00BD4184">
      <w:pPr>
        <w:jc w:val="center"/>
      </w:pPr>
      <w:r>
        <w:t>Obrazloženje</w:t>
      </w:r>
    </w:p>
    <w:p w:rsidRDefault="00BD4184" w:rsidP="00BD4184" w:rsidR="00BD4184">
      <w:pPr>
        <w:jc w:val="both"/>
      </w:pPr>
    </w:p>
    <w:p w:rsidRDefault="00BD4184" w:rsidP="00B167BC" w:rsidR="00BD4184">
      <w:pPr>
        <w:ind w:firstLine="708"/>
        <w:jc w:val="both"/>
      </w:pPr>
      <w:r>
        <w:t xml:space="preserve">Stečajni upravitelj Milan Nakić je sudu dostavio završni račun i izvještaj te završni diobni popis koji je obavljen s danom 31.8.2016. na eOglasnoj ploči ovog suda, a prilozi istog dostupni su na uvid u sudskom spisu. </w:t>
      </w:r>
    </w:p>
    <w:p w:rsidRDefault="00BD4184" w:rsidP="00B167BC" w:rsidR="00BD4184">
      <w:pPr>
        <w:jc w:val="both"/>
      </w:pPr>
      <w:r>
        <w:t>            Odlučeno je u izreci po čl. 193 stavak 1</w:t>
      </w:r>
      <w:r w:rsidR="00B167BC">
        <w:t>.</w:t>
      </w:r>
      <w:r>
        <w:t xml:space="preserve"> </w:t>
      </w:r>
      <w:r w:rsidR="00B167BC">
        <w:t>Stečajnog</w:t>
      </w:r>
      <w:r>
        <w:t xml:space="preserve"> zakona NN 44/9629/99, 129/00, 123/03, 82/06, 116/10, 25/12, 133/12, dalje SZ),  temeljem dostavljene dokumentacije u</w:t>
      </w:r>
      <w:r w:rsidR="00B167BC">
        <w:t>z diobni popis i  teksta istog te temeljem tromjesečnih izvješća steč.upavitelja</w:t>
      </w:r>
      <w:r>
        <w:t>.  O  ispitivanju završnog računa odlučit će se nakon što se sukladno čl. 31. stavak 3 SZ-a pribav</w:t>
      </w:r>
      <w:r w:rsidR="00B167BC">
        <w:t>i izjašnjenje odbora vjerovnika.</w:t>
      </w:r>
    </w:p>
    <w:p w:rsidRDefault="00B167BC" w:rsidP="00B167BC" w:rsidR="00B167BC">
      <w:pPr>
        <w:jc w:val="both"/>
      </w:pPr>
    </w:p>
    <w:p w:rsidRDefault="00BD4184" w:rsidP="00BD4184" w:rsidR="00BD4184">
      <w:pPr>
        <w:jc w:val="both"/>
      </w:pPr>
      <w:r>
        <w:t>                                   </w:t>
      </w:r>
      <w:r w:rsidR="00B167BC">
        <w:t>              U Slav. Brodu 31. kolovoza</w:t>
      </w:r>
      <w:r>
        <w:t xml:space="preserve"> 2016.</w:t>
      </w:r>
    </w:p>
    <w:p w:rsidRDefault="00BD4184" w:rsidP="00BD4184" w:rsidR="00BD4184"/>
    <w:p w:rsidRDefault="00BD4184" w:rsidP="00BD4184" w:rsidR="00BD4184">
      <w:r>
        <w:t xml:space="preserve">                                                                                                          </w:t>
      </w:r>
    </w:p>
    <w:p w:rsidRDefault="00BD4184" w:rsidP="00BD4184" w:rsidR="00BD4184">
      <w:r>
        <w:t>                                                                                                         Stečajna sutkinja:</w:t>
      </w:r>
    </w:p>
    <w:p w:rsidRDefault="00BD4184" w:rsidP="00BD4184" w:rsidR="00BD4184">
      <w:r>
        <w:t>                                                                                                      Daniela Martini Maoduš</w:t>
      </w:r>
    </w:p>
    <w:p w:rsidRDefault="00BD4184" w:rsidP="00BD4184" w:rsidR="00BD4184"/>
    <w:p w:rsidRDefault="00B167BC" w:rsidP="00B167BC" w:rsidR="00B167BC">
      <w:pPr>
        <w:ind w:firstLine="360"/>
      </w:pPr>
    </w:p>
    <w:p w:rsidRDefault="00B167BC" w:rsidP="00B167BC" w:rsidR="00B167BC">
      <w:pPr>
        <w:ind w:firstLine="360"/>
      </w:pPr>
    </w:p>
    <w:p w:rsidRDefault="00B167BC" w:rsidP="00B167BC" w:rsidR="00B167BC">
      <w:pPr>
        <w:ind w:firstLine="360"/>
      </w:pPr>
    </w:p>
    <w:p w:rsidRDefault="00B167BC" w:rsidP="00B167BC" w:rsidR="00BD4184">
      <w:pPr>
        <w:ind w:firstLine="360"/>
      </w:pPr>
      <w:r>
        <w:t>Rj. oglasna ploča suda</w:t>
      </w:r>
    </w:p>
    <w:p w:rsidRDefault="00BD4184" w:rsidP="00BD4184" w:rsidR="00BD4184"/>
    <w:p w:rsidRDefault="00BD4184" w:rsidP="00BD4184" w:rsidR="00BD4184"/>
    <w:p w:rsidRDefault="00BD4184" w:rsidP="00B167BC" w:rsidR="00BD4184">
      <w:pPr>
        <w:pStyle w:val="Odlomakpopisa"/>
        <w:numPr>
          <w:ilvl w:val="0"/>
          <w:numId w:val="2"/>
        </w:numPr>
        <w:jc w:val="both"/>
      </w:pPr>
      <w:r>
        <w:t>uz dopis dostaviti predsjednici odbora vjerovnika</w:t>
      </w:r>
      <w:r w:rsidR="00B167BC">
        <w:t xml:space="preserve"> Vjera Gača, Dalmatinska 30A, Slavonski Brod</w:t>
      </w:r>
      <w:r>
        <w:t xml:space="preserve">, te zatražiti da se u roku od 20 dana izjasne </w:t>
      </w:r>
      <w:r w:rsidR="00B167BC">
        <w:t>o završnom</w:t>
      </w:r>
      <w:r>
        <w:t xml:space="preserve"> računu</w:t>
      </w:r>
      <w:r w:rsidR="00B167BC">
        <w:t xml:space="preserve"> – odbor vjerovnika</w:t>
      </w:r>
      <w:r>
        <w:t>, te da se izjasne da li smatraju da je potrebno  da završno izvješće pregleda vještak</w:t>
      </w:r>
    </w:p>
    <w:p w:rsidRDefault="00BD4184" w:rsidP="00BD4184" w:rsidR="00BD4184"/>
    <w:p w:rsidRDefault="00BD4184" w:rsidP="00BD4184" w:rsidR="00BD4184"/>
    <w:p w:rsidRDefault="00BD4184" w:rsidP="00BD4184" w:rsidR="00BD4184"/>
    <w:p w:rsidRDefault="00BD4184" w:rsidP="00BD4184" w:rsidR="00BD4184"/>
    <w:p w:rsidRDefault="00BD4184" w:rsidP="00BD4184" w:rsidR="00BD4184"/>
    <w:p w:rsidRDefault="003560A3" w:rsidP="00BD4184" w:rsidR="003560A3" w:rsidRPr="00BD4184"/>
    <w:sectPr w:rsidR="003560A3" w:rsidRPr="00BD418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C2800"/>
    <w:multiLevelType w:val="hybridMultilevel"/>
    <w:tmpl w:val="4D58B328"/>
    <w:lvl w:tplc="42F06E1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AB31CED"/>
    <w:multiLevelType w:val="hybridMultilevel"/>
    <w:tmpl w:val="74CAE918"/>
    <w:lvl w:tplc="551681A8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B18A5"/>
    <w:rsid w:val="002A579D"/>
    <w:rsid w:val="0030221E"/>
    <w:rsid w:val="00323158"/>
    <w:rsid w:val="003560A3"/>
    <w:rsid w:val="005718D0"/>
    <w:rsid w:val="0059180E"/>
    <w:rsid w:val="00636136"/>
    <w:rsid w:val="007E5C2A"/>
    <w:rsid w:val="008E0E44"/>
    <w:rsid w:val="009130E7"/>
    <w:rsid w:val="009E592A"/>
    <w:rsid w:val="00AB1642"/>
    <w:rsid w:val="00AF1515"/>
    <w:rsid w:val="00B167BC"/>
    <w:rsid w:val="00BD4184"/>
    <w:rsid w:val="00BD5A14"/>
    <w:rsid w:val="00C2786C"/>
    <w:rsid w:val="00E3731A"/>
    <w:rsid w:val="00F9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167B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78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78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78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78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78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167B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78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78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78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78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78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2038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9713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362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633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050D.819F9A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2012.</izvorni_sadrzaj>
    <derivirana_varijabla naziv="DomainObject.Predmet.DatumOsnivanja_1">8.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St-377/2012</izvorni_sadrzaj>
    <derivirana_varijabla naziv="DomainObject.Predmet.OznakaBroj_1">St-377/2012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V.A.M.-ING d.o.o.SLAVONSKI BROD</izvorni_sadrzaj>
    <derivirana_varijabla naziv="DomainObject.Predmet.ProtustrankaFormated_1">  V.A.M.-ING d.o.o.SLAVONSKI BROD</derivirana_varijabla>
  </DomainObject.Predmet.ProtustrankaFormated>
  <DomainObject.Predmet.ProtustrankaFormatedOIB>
    <izvorni_sadrzaj>  V.A.M.-ING d.o.o.SLAVONSKI BROD, OIB 65586439269</izvorni_sadrzaj>
    <derivirana_varijabla naziv="DomainObject.Predmet.ProtustrankaFormatedOIB_1">  V.A.M.-ING d.o.o.SLAVONSKI BROD, OIB 65586439269</derivirana_varijabla>
  </DomainObject.Predmet.ProtustrankaFormatedOIB>
  <DomainObject.Predmet.ProtustrankaFormatedWithAdress>
    <izvorni_sadrzaj> V.A.M.-ING d.o.o.SLAVONSKI BROD, Dr.Mile Budaka 1, 35000 Slavonski Brod</izvorni_sadrzaj>
    <derivirana_varijabla naziv="DomainObject.Predmet.ProtustrankaFormatedWithAdress_1"> V.A.M.-ING d.o.o.SLAVONSKI BROD, Dr.Mile Budaka 1, 35000 Slavonski Brod</derivirana_varijabla>
  </DomainObject.Predmet.ProtustrankaFormatedWithAdress>
  <DomainObject.Predmet.ProtustrankaFormatedWithAdressOIB>
    <izvorni_sadrzaj> V.A.M.-ING d.o.o.SLAVONSKI BROD, OIB 65586439269, Dr.Mile Budaka 1, 35000 Slavonski Brod</izvorni_sadrzaj>
    <derivirana_varijabla naziv="DomainObject.Predmet.ProtustrankaFormatedWithAdressOIB_1"> V.A.M.-ING d.o.o.SLAVONSKI BROD, OIB 65586439269, Dr.Mile Budaka 1, 35000 Slavonski Brod</derivirana_varijabla>
  </DomainObject.Predmet.ProtustrankaFormatedWithAdressOIB>
  <DomainObject.Predmet.ProtustrankaWithAdress>
    <izvorni_sadrzaj>V.A.M.-ING d.o.o.SLAVONSKI BROD Dr.Mile Budaka 1, 35000 Slavonski Brod</izvorni_sadrzaj>
    <derivirana_varijabla naziv="DomainObject.Predmet.ProtustrankaWithAdress_1">V.A.M.-ING d.o.o.SLAVONSKI BROD Dr.Mile Budaka 1, 35000 Slavonski Brod</derivirana_varijabla>
  </DomainObject.Predmet.ProtustrankaWithAdress>
  <DomainObject.Predmet.ProtustrankaWithAdressOIB>
    <izvorni_sadrzaj>V.A.M.-ING d.o.o.SLAVONSKI BROD, OIB 65586439269, Dr.Mile Budaka 1, 35000 Slavonski Brod</izvorni_sadrzaj>
    <derivirana_varijabla naziv="DomainObject.Predmet.ProtustrankaWithAdressOIB_1">V.A.M.-ING d.o.o.SLAVONSKI BROD, OIB 65586439269, Dr.Mile Budaka 1, 35000 Slavonski Brod</derivirana_varijabla>
  </DomainObject.Predmet.ProtustrankaWithAdressOIB>
  <DomainObject.Predmet.ProtustrankaNazivFormated>
    <izvorni_sadrzaj>V.A.M.-ING d.o.o.SLAVONSKI BROD</izvorni_sadrzaj>
    <derivirana_varijabla naziv="DomainObject.Predmet.ProtustrankaNazivFormated_1">V.A.M.-ING d.o.o.SLAVONSKI BROD</derivirana_varijabla>
  </DomainObject.Predmet.ProtustrankaNazivFormated>
  <DomainObject.Predmet.ProtustrankaNazivFormatedOIB>
    <izvorni_sadrzaj>V.A.M.-ING d.o.o.SLAVONSKI BROD, OIB 65586439269</izvorni_sadrzaj>
    <derivirana_varijabla naziv="DomainObject.Predmet.ProtustrankaNazivFormatedOIB_1">V.A.M.-ING d.o.o.SLAVONSKI BROD, OIB 65586439269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DARKO KARABOGDAN i ostali  RADNICI</izvorni_sadrzaj>
    <derivirana_varijabla naziv="DomainObject.Predmet.StrankaFormated_1">  DARKO KARABOGDAN i ostali  RADNICI</derivirana_varijabla>
  </DomainObject.Predmet.StrankaFormated>
  <DomainObject.Predmet.StrankaFormatedOIB>
    <izvorni_sadrzaj>  DARKO KARABOGDAN i ostali  RADNICI</izvorni_sadrzaj>
    <derivirana_varijabla naziv="DomainObject.Predmet.StrankaFormatedOIB_1">  DARKO KARABOGDAN i ostali  RADNICI</derivirana_varijabla>
  </DomainObject.Predmet.StrankaFormatedOIB>
  <DomainObject.Predmet.StrankaFormatedWithAdress>
    <izvorni_sadrzaj> DARKO KARABOGDAN i ostali  RADNICI, Koranski brijeg 30a, Karlovac</izvorni_sadrzaj>
    <derivirana_varijabla naziv="DomainObject.Predmet.StrankaFormatedWithAdress_1"> DARKO KARABOGDAN i ostali  RADNICI, Koranski brijeg 30a, Karlovac</derivirana_varijabla>
  </DomainObject.Predmet.StrankaFormatedWithAdress>
  <DomainObject.Predmet.StrankaFormatedWithAdressOIB>
    <izvorni_sadrzaj> DARKO KARABOGDAN i ostali  RADNICI, Koranski brijeg 30a, Karlovac</izvorni_sadrzaj>
    <derivirana_varijabla naziv="DomainObject.Predmet.StrankaFormatedWithAdressOIB_1"> DARKO KARABOGDAN i ostali  RADNICI, Koranski brijeg 30a, Karlovac</derivirana_varijabla>
  </DomainObject.Predmet.StrankaFormatedWithAdressOIB>
  <DomainObject.Predmet.StrankaWithAdress>
    <izvorni_sadrzaj>DARKO KARABOGDAN i ostali  RADNICI Koranski brijeg 30a,Karlovac</izvorni_sadrzaj>
    <derivirana_varijabla naziv="DomainObject.Predmet.StrankaWithAdress_1">DARKO KARABOGDAN i ostali  RADNICI Koranski brijeg 30a,Karlovac</derivirana_varijabla>
  </DomainObject.Predmet.StrankaWithAdress>
  <DomainObject.Predmet.StrankaWithAdressOIB>
    <izvorni_sadrzaj>DARKO KARABOGDAN i ostali  RADNICI, Koranski brijeg 30a,Karlovac</izvorni_sadrzaj>
    <derivirana_varijabla naziv="DomainObject.Predmet.StrankaWithAdressOIB_1">DARKO KARABOGDAN i ostali  RADNICI, Koranski brijeg 30a,Karlovac</derivirana_varijabla>
  </DomainObject.Predmet.StrankaWithAdressOIB>
  <DomainObject.Predmet.StrankaNazivFormated>
    <izvorni_sadrzaj>DARKO KARABOGDAN i ostali  RADNICI</izvorni_sadrzaj>
    <derivirana_varijabla naziv="DomainObject.Predmet.StrankaNazivFormated_1">DARKO KARABOGDAN i ostali  RADNICI</derivirana_varijabla>
  </DomainObject.Predmet.StrankaNazivFormated>
  <DomainObject.Predmet.StrankaNazivFormatedOIB>
    <izvorni_sadrzaj>DARKO KARABOGDAN i ostali  RADNICI</izvorni_sadrzaj>
    <derivirana_varijabla naziv="DomainObject.Predmet.StrankaNazivFormatedOIB_1">DARKO KARABOGDAN i ostali  RADNICI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DARKO KARABOGDAN i ostali  RADNICI</item>
    </izvorni_sadrzaj>
    <derivirana_varijabla naziv="DomainObject.Predmet.StrankaListFormated_1">
      <item>DARKO KARABOGDAN i ostali  RADNICI</item>
    </derivirana_varijabla>
  </DomainObject.Predmet.StrankaListFormated>
  <DomainObject.Predmet.StrankaListFormatedOIB>
    <izvorni_sadrzaj>
      <item>DARKO KARABOGDAN i ostali  RADNICI</item>
    </izvorni_sadrzaj>
    <derivirana_varijabla naziv="DomainObject.Predmet.StrankaListFormatedOIB_1">
      <item>DARKO KARABOGDAN i ostali  RADNICI</item>
    </derivirana_varijabla>
  </DomainObject.Predmet.StrankaListFormatedOIB>
  <DomainObject.Predmet.StrankaListFormatedWithAdress>
    <izvorni_sadrzaj>
      <item>DARKO KARABOGDAN i ostali  RADNICI, Koranski brijeg 30a, Karlovac</item>
    </izvorni_sadrzaj>
    <derivirana_varijabla naziv="DomainObject.Predmet.StrankaListFormatedWithAdress_1">
      <item>DARKO KARABOGDAN i ostali  RADNICI, Koranski brijeg 30a, Karlovac</item>
    </derivirana_varijabla>
  </DomainObject.Predmet.StrankaListFormatedWithAdress>
  <DomainObject.Predmet.StrankaListFormatedWithAdressOIB>
    <izvorni_sadrzaj>
      <item>DARKO KARABOGDAN i ostali  RADNICI, Koranski brijeg 30a, Karlovac</item>
    </izvorni_sadrzaj>
    <derivirana_varijabla naziv="DomainObject.Predmet.StrankaListFormatedWithAdressOIB_1">
      <item>DARKO KARABOGDAN i ostali  RADNICI, Koranski brijeg 30a, Karlovac</item>
    </derivirana_varijabla>
  </DomainObject.Predmet.StrankaListFormatedWithAdressOIB>
  <DomainObject.Predmet.StrankaListNazivFormated>
    <izvorni_sadrzaj>
      <item>DARKO KARABOGDAN i ostali  RADNICI</item>
    </izvorni_sadrzaj>
    <derivirana_varijabla naziv="DomainObject.Predmet.StrankaListNazivFormated_1">
      <item>DARKO KARABOGDAN i ostali  RADNICI</item>
    </derivirana_varijabla>
  </DomainObject.Predmet.StrankaListNazivFormated>
  <DomainObject.Predmet.StrankaListNazivFormatedOIB>
    <izvorni_sadrzaj>
      <item>DARKO KARABOGDAN i ostali  RADNICI</item>
    </izvorni_sadrzaj>
    <derivirana_varijabla naziv="DomainObject.Predmet.StrankaListNazivFormatedOIB_1">
      <item>DARKO KARABOGDAN i ostali  RADNICI</item>
    </derivirana_varijabla>
  </DomainObject.Predmet.StrankaListNazivFormatedOIB>
  <DomainObject.Predmet.ProtuStrankaListFormated>
    <izvorni_sadrzaj>
      <item>V.A.M.-ING d.o.o.SLAVONSKI BROD</item>
    </izvorni_sadrzaj>
    <derivirana_varijabla naziv="DomainObject.Predmet.ProtuStrankaListFormated_1">
      <item>V.A.M.-ING d.o.o.SLAVONSKI BROD</item>
    </derivirana_varijabla>
  </DomainObject.Predmet.ProtuStrankaListFormated>
  <DomainObject.Predmet.ProtuStrankaListFormatedOIB>
    <izvorni_sadrzaj>
      <item>V.A.M.-ING d.o.o.SLAVONSKI BROD, OIB 65586439269</item>
    </izvorni_sadrzaj>
    <derivirana_varijabla naziv="DomainObject.Predmet.ProtuStrankaListFormatedOIB_1">
      <item>V.A.M.-ING d.o.o.SLAVONSKI BROD, OIB 65586439269</item>
    </derivirana_varijabla>
  </DomainObject.Predmet.ProtuStrankaListFormatedOIB>
  <DomainObject.Predmet.ProtuStrankaListFormatedWithAdress>
    <izvorni_sadrzaj>
      <item>V.A.M.-ING d.o.o.SLAVONSKI BROD, Dr.Mile Budaka 1, 35000 Slavonski Brod</item>
    </izvorni_sadrzaj>
    <derivirana_varijabla naziv="DomainObject.Predmet.ProtuStrankaListFormatedWithAdress_1">
      <item>V.A.M.-ING d.o.o.SLAVONSKI BROD, Dr.Mile Budaka 1, 35000 Slavonski Brod</item>
    </derivirana_varijabla>
  </DomainObject.Predmet.ProtuStrankaListFormatedWithAdress>
  <DomainObject.Predmet.ProtuStrankaListFormatedWithAdressOIB>
    <izvorni_sadrzaj>
      <item>V.A.M.-ING d.o.o.SLAVONSKI BROD, OIB 65586439269, Dr.Mile Budaka 1, 35000 Slavonski Brod</item>
    </izvorni_sadrzaj>
    <derivirana_varijabla naziv="DomainObject.Predmet.ProtuStrankaListFormatedWithAdressOIB_1">
      <item>V.A.M.-ING d.o.o.SLAVONSKI BROD, OIB 65586439269, Dr.Mile Budaka 1, 35000 Slavonski Brod</item>
    </derivirana_varijabla>
  </DomainObject.Predmet.ProtuStrankaListFormatedWithAdressOIB>
  <DomainObject.Predmet.ProtuStrankaListNazivFormated>
    <izvorni_sadrzaj>
      <item>V.A.M.-ING d.o.o.SLAVONSKI BROD</item>
    </izvorni_sadrzaj>
    <derivirana_varijabla naziv="DomainObject.Predmet.ProtuStrankaListNazivFormated_1">
      <item>V.A.M.-ING d.o.o.SLAVONSKI BROD</item>
    </derivirana_varijabla>
  </DomainObject.Predmet.ProtuStrankaListNazivFormated>
  <DomainObject.Predmet.ProtuStrankaListNazivFormatedOIB>
    <izvorni_sadrzaj>
      <item>V.A.M.-ING d.o.o.SLAVONSKI BROD, OIB 65586439269</item>
    </izvorni_sadrzaj>
    <derivirana_varijabla naziv="DomainObject.Predmet.ProtuStrankaListNazivFormatedOIB_1">
      <item>V.A.M.-ING d.o.o.SLAVONSKI BROD, OIB 65586439269</item>
    </derivirana_varijabla>
  </DomainObject.Predmet.ProtuStrankaListNazivFormatedOIB>
  <DomainObject.Predmet.OstaliListFormated>
    <izvorni_sadrzaj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izvorni_sadrzaj>
    <derivirana_varijabla naziv="DomainObject.Predmet.OstaliListFormated_1"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derivirana_varijabla>
  </DomainObject.Predmet.OstaliListFormated>
  <DomainObject.Predmet.OstaliListFormatedOIB>
    <izvorni_sadrzaj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d.d., OIB 89296739230</item>
      <item>zamjenik pun. predlagatelja MIHOVIL GRUBIŠIĆ, odvjetnički vježbenik</item>
      <item>ZOU MATO ŠIMUNOVIĆ - ANDRIJANA BOŠNJAK MILIĆ, odvjetnici</item>
      <item>MILAN NAKIĆ, sada stečajni upravitelj, OIB 11576973023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, OIB 64546066176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trgovinu, OIB 47975086540</item>
      <item>OSIJEK-KOTEKS dioničko društvo za graditeljstvo, proizvodnju i trgovinu, OIB 44610694500</item>
      <item>MARIO JERKOVAC, odvjetnik</item>
      <item>Đuro Đaković-Zavarene posude dioničko društvo, OIB 59110800788</item>
      <item>ODVJETNIČKO DRUŠTVO RAČKI I KOLEGE, j.t.d., OIB 01475644302</item>
      <item>STANKA HNATKO, odvjetnica</item>
      <item>Odvjetničko društvo SUČEVIĆ I PARTNERI d.o.o., OIB 88966484576</item>
      <item>PERI oplate i skele društvo s ograničenom odgovornošću, OIB 31650405172</item>
      <item>ALEKSANDRA ĐORĐEVIĆ BUGARIN, odvjetnica</item>
      <item>NADA GAGRO, odvjetnica</item>
      <item>TANJA MILJANIĆ, odvjetnica</item>
      <item>ILIJA ČUŽIĆ</item>
      <item>HYPO ALPE-ADRIA-BANK dioničko društvo, OIB 14036333877</item>
      <item>CENTAR BANKA dioničko društvo, OIB 89296739230</item>
      <item>KentBank dioničko društvo, OIB 73656725926</item>
      <item>Credo banka dioničko društvo "u stečaju", OIB 94141384086</item>
      <item>SLATINSKA BANKA d.d., OIB 42252496579</item>
      <item>RH MINISTARSTVO FINANCIJA</item>
      <item>Dragutin Miro Carin</item>
      <item>MATO SIGURNJAK, OIB 74419375081</item>
      <item>JOSIP JELIĆ, odvjetnik</item>
      <item>SEBASTIAN MIŠE</item>
      <item>Brod-plin, društvo s ograničenom odgovornošću za izgradnju i održavanje plinske mreže, distribuciju i opskrbu prirodnim pl, OIB 93572453653</item>
      <item>ČELEBIJA-ING društvo s ograničenom odgovornošću za građenje, trgovinu i usluge, OIB 51820428765</item>
      <item>ROJE GRADNJA d.o.o. za građevinarstvo, proizvodnju i trgovinu, OIB 36761398765</item>
      <item>Đuro Đaković Holding dioničko društvo, OIB 58828286397</item>
      <item>ANDREJ GARIĆ, odvj. vježbenik</item>
      <item>IVICA KNEŽEVIĆ, OIB 35701461678</item>
      <item>zamjenik pun. IVANA KOVAČEVIĆ, odvjetnica</item>
      <item>zamjenik pun. ANA ČULO</item>
      <item>ANDREA KANCIJANIĆ, OIB 31784554429</item>
      <item>INGA KRAJINA</item>
      <item>ĐURO ĐAKOVIĆ HOLDING d.d.</item>
      <item>TOMISLAV MAZAL</item>
      <item>VEDRAN KRAJNOVIĆ</item>
      <item>H-ABDUCO društvo s ograničenom odgovornošću za usluge, OIB 13667298928</item>
      <item>Gabrijel Zovak</item>
      <item>Mirko Jelić</item>
      <item>Maja Kruljac</item>
      <item>Josip Stanić</item>
    </izvorni_sadrzaj>
    <derivirana_varijabla naziv="DomainObject.Predmet.OstaliListFormatedOIB_1"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d.d., OIB 89296739230</item>
      <item>zamjenik pun. predlagatelja MIHOVIL GRUBIŠIĆ, odvjetnički vježbenik</item>
      <item>ZOU MATO ŠIMUNOVIĆ - ANDRIJANA BOŠNJAK MILIĆ, odvjetnici</item>
      <item>MILAN NAKIĆ, sada stečajni upravitelj, OIB 11576973023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, OIB 64546066176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trgovinu, OIB 47975086540</item>
      <item>OSIJEK-KOTEKS dioničko društvo za graditeljstvo, proizvodnju i trgovinu, OIB 44610694500</item>
      <item>MARIO JERKOVAC, odvjetnik</item>
      <item>Đuro Đaković-Zavarene posude dioničko društvo, OIB 59110800788</item>
      <item>ODVJETNIČKO DRUŠTVO RAČKI I KOLEGE, j.t.d., OIB 01475644302</item>
      <item>STANKA HNATKO, odvjetnica</item>
      <item>Odvjetničko društvo SUČEVIĆ I PARTNERI d.o.o., OIB 88966484576</item>
      <item>PERI oplate i skele društvo s ograničenom odgovornošću, OIB 31650405172</item>
      <item>ALEKSANDRA ĐORĐEVIĆ BUGARIN, odvjetnica</item>
      <item>NADA GAGRO, odvjetnica</item>
      <item>TANJA MILJANIĆ, odvjetnica</item>
      <item>ILIJA ČUŽIĆ</item>
      <item>HYPO ALPE-ADRIA-BANK dioničko društvo, OIB 14036333877</item>
      <item>CENTAR BANKA dioničko društvo, OIB 89296739230</item>
      <item>KentBank dioničko društvo, OIB 73656725926</item>
      <item>Credo banka dioničko društvo "u stečaju", OIB 94141384086</item>
      <item>SLATINSKA BANKA d.d., OIB 42252496579</item>
      <item>RH MINISTARSTVO FINANCIJA</item>
      <item>Dragutin Miro Carin</item>
      <item>MATO SIGURNJAK, OIB 74419375081</item>
      <item>JOSIP JELIĆ, odvjetnik</item>
      <item>SEBASTIAN MIŠE</item>
      <item>Brod-plin, društvo s ograničenom odgovornošću za izgradnju i održavanje plinske mreže, distribuciju i opskrbu prirodnim pl, OIB 93572453653</item>
      <item>ČELEBIJA-ING društvo s ograničenom odgovornošću za građenje, trgovinu i usluge, OIB 51820428765</item>
      <item>ROJE GRADNJA d.o.o. za građevinarstvo, proizvodnju i trgovinu, OIB 36761398765</item>
      <item>Đuro Đaković Holding dioničko društvo, OIB 58828286397</item>
      <item>ANDREJ GARIĆ, odvj. vježbenik</item>
      <item>IVICA KNEŽEVIĆ, OIB 35701461678</item>
      <item>zamjenik pun. IVANA KOVAČEVIĆ, odvjetnica</item>
      <item>zamjenik pun. ANA ČULO</item>
      <item>ANDREA KANCIJANIĆ, OIB 31784554429</item>
      <item>INGA KRAJINA</item>
      <item>ĐURO ĐAKOVIĆ HOLDING d.d.</item>
      <item>TOMISLAV MAZAL</item>
      <item>VEDRAN KRAJNOVIĆ</item>
      <item>H-ABDUCO društvo s ograničenom odgovornošću za usluge, OIB 13667298928</item>
      <item>Gabrijel Zovak</item>
      <item>Mirko Jelić</item>
      <item>Maja Kruljac</item>
      <item>Josip Stanić</item>
    </derivirana_varijabla>
  </DomainObject.Predmet.OstaliListFormatedOIB>
  <DomainObject.Predmet.OstaliListFormatedWithAdress>
    <izvorni_sadrzaj>
      <item>OPĆINSKI SUD U SLAVONSKOM BRODU Z.K. ODJEL, 35000 Slavonski Brod</item>
      <item>ŽDO Građansko-upravni odjel Slavonski Brod, 35000 Slavonski Brod</item>
      <item>TS OS SSSB REGISTAR SUDA</item>
      <item>DANIJEL SOČKOVIĆ, Antuna Matije Reljkovića 37, 35000 Slavonski Brod</item>
      <item>MARTINA TONČIĆ-BOTA, odvjetnica, Teslina 3/II, 10000 Zagreb</item>
      <item>CENTAR BANKA d.d., Amruševa 6, 10000 Zagreb</item>
      <item>zamjenik pun. predlagatelja MIHOVIL GRUBIŠIĆ, odvjetnički vježbenik, 10000 Zagreb</item>
      <item>ZOU MATO ŠIMUNOVIĆ - ANDRIJANA BOŠNJAK MILIĆ, odvjetnici, Trg pobjede 16/I, 35000 Slavonski Brod</item>
      <item>MILAN NAKIĆ, sada stečajni upravitelj, J. J. Strossmayera 20, 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Savski Gaj XIII. put 6, 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 32000 Vukovar</item>
      <item>OD LJUBENKO I PARTNERI, Branimirova 29, 10000 Zagreb</item>
      <item>OD ŽELJKO RAČKI I KOLEGE, Gajeva 27, 35000 Slavonski Brod</item>
      <item>ZORAN TOMIĆ, odvjetnik, Zelinska 2/1, 10000 Zagreb</item>
      <item>OD RAČKI I KOLEGE, Gajeva 27, 35000 Slavonski Brod</item>
      <item>HRVATSKA POŠTANSKA BANKA d.d., Jurišićeva 4, 10000 Zagreb</item>
      <item>FINANCIJSKA AGENCIJA OSIJEK, Lorenza Jagera 1, 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 35000 Slavonski Brod</item>
      <item>ANTONIO VOLAREVIĆ, odvjetnik, Gjure Szaba 1A, 10000 Zagreb</item>
      <item>SIGMAT d. o. o. za proizvodnju, inženjering i trgovinu, Gromačnik 35, Slavonski Brod, Gromačnik</item>
      <item>OSIJEK-KOTEKS dioničko društvo za graditeljstvo, proizvodnju i trgovinu, Šamačka 11, Osijek</item>
      <item>MARIO JERKOVAC, odvjetnik, S. S. Kranjčevića 11, 44000 Sisak</item>
      <item>Đuro Đaković-Zavarene posude dioničko društvo, Dr. Mile Budaka 1, Slavonski Brod</item>
      <item>ODVJETNIČKO DRUŠTVO RAČKI I KOLEGE, j.t.d., Lička 35, 10000 Zagreb</item>
      <item>STANKA HNATKO, odvjetnica, A. Starčevića 10, 35000 Slavonski Brod</item>
      <item>Odvjetničko društvo SUČEVIĆ I PARTNERI d.o.o., Gundulićeva 63, 10000 Zagreb</item>
      <item>PERI oplate i skele društvo s ograničenom odgovornošću, Dolenica 20, Donji Stupnik</item>
      <item>ALEKSANDRA ĐORĐEVIĆ BUGARIN, odvjetnica, Poljana Z. Dražića 10, 10000 Zagreb</item>
      <item>NADA GAGRO, odvjetnica, Glagoljaška 52, 32100 Vinkovci</item>
      <item>TANJA MILJANIĆ, odvjetnica, Đorđićeva 3b, 10000 Zagreb</item>
      <item>ILIJA ČUŽIĆ, Vinogradska 61, 35252 Sibinj</item>
      <item>HYPO ALPE-ADRIA-BANK dioničko društvo, Slavonska avenija 6, 10000 Zagreb</item>
      <item>CENTAR BANKA dioničko društvo, Amruševa 6, 10000 Zagreb</item>
      <item>KentBank dioničko društvo, Gundulićeva 1, 10000 Zagreb</item>
      <item>Credo banka dioničko društvo "u stečaju", Zrinjsko-Frankopanska 58, Split</item>
      <item>SLATINSKA BANKA d.d., Vladimira Nazora 2, Slatina</item>
      <item>RH MINISTARSTVO FINANCIJA, Katančićeva 5, 10000 Zagreb</item>
      <item>Dragutin Miro Carin, Ivana pl. Zajca br. 21, 35000 Slavonski Brod</item>
      <item>MATO SIGURNJAK, Dagutina Rakovca 5, 35000 Slavonski Brod</item>
      <item>JOSIP JELIĆ, odvjetnik, A. Cesarca 28, 35000 Slavonski Brod</item>
      <item>SEBASTIAN MIŠE, Petrinjska 48, 10000 Zagreb</item>
      <item>Brod-plin, društvo s ograničenom odgovornošću za izgradnju i održavanje plinske mreže, distribuciju i opskrbu prirodnim pl, Tome Skalice 4, Slavonski Brod</item>
      <item>ČELEBIJA-ING društvo s ograničenom odgovornošću za građenje, trgovinu i usluge, Vrbska ulica 10, Gornja Vrba</item>
      <item>ROJE GRADNJA d.o.o. za građevinarstvo, proizvodnju i trgovinu, Sajmište 158, Vukovar</item>
      <item>Đuro Đaković Holding dioničko društvo, Dr. Mile Budaka 1, Slavonski Brod</item>
      <item>ANDREJ GARIĆ, odvj. vježbenik, 35000 Slavonski Brod</item>
      <item>IVICA KNEŽEVIĆ, A. Hebranga 2/3, 35000 Slavonski Brod</item>
      <item>zamjenik pun. IVANA KOVAČEVIĆ, odvjetnica, A. Cesarca, 35000 Slavonski Brod</item>
      <item>zamjenik pun. ANA ČULO, Gajeva 27, 35000 Slavonski Brod</item>
      <item>ANDREA KANCIJANIĆ, Drage Šćitara 3, 51000 Rijeka</item>
      <item>INGA KRAJINA, Tome Skalice 4, 35000 Slavonski Brod</item>
      <item>ĐURO ĐAKOVIĆ HOLDING d.d., Dr. Mile Budaka 1, 35000 Slavonski Brod</item>
      <item>TOMISLAV MAZAL, Dr. M. Budaka 1, 35000 Slavonski Brod</item>
      <item>VEDRAN KRAJNOVIĆ, Savska cesta 137/1, 10000 Zagreb</item>
      <item>H-ABDUCO društvo s ograničenom odgovornošću za usluge, Slavonska avenija 6A, Zagreb</item>
      <item>Gabrijel Zovak</item>
      <item>Mirko Jelić</item>
      <item>Maja Kruljac</item>
      <item>Josip Stanić</item>
    </izvorni_sadrzaj>
    <derivirana_varijabla naziv="DomainObject.Predmet.OstaliListFormatedWithAdress_1">
      <item>OPĆINSKI SUD U SLAVONSKOM BRODU Z.K. ODJEL, 35000 Slavonski Brod</item>
      <item>ŽDO Građansko-upravni odjel Slavonski Brod, 35000 Slavonski Brod</item>
      <item>TS OS SSSB REGISTAR SUDA</item>
      <item>DANIJEL SOČKOVIĆ, Antuna Matije Reljkovića 37, 35000 Slavonski Brod</item>
      <item>MARTINA TONČIĆ-BOTA, odvjetnica, Teslina 3/II, 10000 Zagreb</item>
      <item>CENTAR BANKA d.d., Amruševa 6, 10000 Zagreb</item>
      <item>zamjenik pun. predlagatelja MIHOVIL GRUBIŠIĆ, odvjetnički vježbenik, 10000 Zagreb</item>
      <item>ZOU MATO ŠIMUNOVIĆ - ANDRIJANA BOŠNJAK MILIĆ, odvjetnici, Trg pobjede 16/I, 35000 Slavonski Brod</item>
      <item>MILAN NAKIĆ, sada stečajni upravitelj, J. J. Strossmayera 20, 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Savski Gaj XIII. put 6, 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 32000 Vukovar</item>
      <item>OD LJUBENKO I PARTNERI, Branimirova 29, 10000 Zagreb</item>
      <item>OD ŽELJKO RAČKI I KOLEGE, Gajeva 27, 35000 Slavonski Brod</item>
      <item>ZORAN TOMIĆ, odvjetnik, Zelinska 2/1, 10000 Zagreb</item>
      <item>OD RAČKI I KOLEGE, Gajeva 27, 35000 Slavonski Brod</item>
      <item>HRVATSKA POŠTANSKA BANKA d.d., Jurišićeva 4, 10000 Zagreb</item>
      <item>FINANCIJSKA AGENCIJA OSIJEK, Lorenza Jagera 1, 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 35000 Slavonski Brod</item>
      <item>ANTONIO VOLAREVIĆ, odvjetnik, Gjure Szaba 1A, 10000 Zagreb</item>
      <item>SIGMAT d. o. o. za proizvodnju, inženjering i trgovinu, Gromačnik 35, Slavonski Brod, Gromačnik</item>
      <item>OSIJEK-KOTEKS dioničko društvo za graditeljstvo, proizvodnju i trgovinu, Šamačka 11, Osijek</item>
      <item>MARIO JERKOVAC, odvjetnik, S. S. Kranjčevića 11, 44000 Sisak</item>
      <item>Đuro Đaković-Zavarene posude dioničko društvo, Dr. Mile Budaka 1, Slavonski Brod</item>
      <item>ODVJETNIČKO DRUŠTVO RAČKI I KOLEGE, j.t.d., Lička 35, 10000 Zagreb</item>
      <item>STANKA HNATKO, odvjetnica, A. Starčevića 10, 35000 Slavonski Brod</item>
      <item>Odvjetničko društvo SUČEVIĆ I PARTNERI d.o.o., Gundulićeva 63, 10000 Zagreb</item>
      <item>PERI oplate i skele društvo s ograničenom odgovornošću, Dolenica 20, Donji Stupnik</item>
      <item>ALEKSANDRA ĐORĐEVIĆ BUGARIN, odvjetnica, Poljana Z. Dražića 10, 10000 Zagreb</item>
      <item>NADA GAGRO, odvjetnica, Glagoljaška 52, 32100 Vinkovci</item>
      <item>TANJA MILJANIĆ, odvjetnica, Đorđićeva 3b, 10000 Zagreb</item>
      <item>ILIJA ČUŽIĆ, Vinogradska 61, 35252 Sibinj</item>
      <item>HYPO ALPE-ADRIA-BANK dioničko društvo, Slavonska avenija 6, 10000 Zagreb</item>
      <item>CENTAR BANKA dioničko društvo, Amruševa 6, 10000 Zagreb</item>
      <item>KentBank dioničko društvo, Gundulićeva 1, 10000 Zagreb</item>
      <item>Credo banka dioničko društvo "u stečaju", Zrinjsko-Frankopanska 58, Split</item>
      <item>SLATINSKA BANKA d.d., Vladimira Nazora 2, Slatina</item>
      <item>RH MINISTARSTVO FINANCIJA, Katančićeva 5, 10000 Zagreb</item>
      <item>Dragutin Miro Carin, Ivana pl. Zajca br. 21, 35000 Slavonski Brod</item>
      <item>MATO SIGURNJAK, Dagutina Rakovca 5, 35000 Slavonski Brod</item>
      <item>JOSIP JELIĆ, odvjetnik, A. Cesarca 28, 35000 Slavonski Brod</item>
      <item>SEBASTIAN MIŠE, Petrinjska 48, 10000 Zagreb</item>
      <item>Brod-plin, društvo s ograničenom odgovornošću za izgradnju i održavanje plinske mreže, distribuciju i opskrbu prirodnim pl, Tome Skalice 4, Slavonski Brod</item>
      <item>ČELEBIJA-ING društvo s ograničenom odgovornošću za građenje, trgovinu i usluge, Vrbska ulica 10, Gornja Vrba</item>
      <item>ROJE GRADNJA d.o.o. za građevinarstvo, proizvodnju i trgovinu, Sajmište 158, Vukovar</item>
      <item>Đuro Đaković Holding dioničko društvo, Dr. Mile Budaka 1, Slavonski Brod</item>
      <item>ANDREJ GARIĆ, odvj. vježbenik, 35000 Slavonski Brod</item>
      <item>IVICA KNEŽEVIĆ, A. Hebranga 2/3, 35000 Slavonski Brod</item>
      <item>zamjenik pun. IVANA KOVAČEVIĆ, odvjetnica, A. Cesarca, 35000 Slavonski Brod</item>
      <item>zamjenik pun. ANA ČULO, Gajeva 27, 35000 Slavonski Brod</item>
      <item>ANDREA KANCIJANIĆ, Drage Šćitara 3, 51000 Rijeka</item>
      <item>INGA KRAJINA, Tome Skalice 4, 35000 Slavonski Brod</item>
      <item>ĐURO ĐAKOVIĆ HOLDING d.d., Dr. Mile Budaka 1, 35000 Slavonski Brod</item>
      <item>TOMISLAV MAZAL, Dr. M. Budaka 1, 35000 Slavonski Brod</item>
      <item>VEDRAN KRAJNOVIĆ, Savska cesta 137/1, 10000 Zagreb</item>
      <item>H-ABDUCO društvo s ograničenom odgovornošću za usluge, Slavonska avenija 6A, Zagreb</item>
      <item>Gabrijel Zovak</item>
      <item>Mirko Jelić</item>
      <item>Maja Kruljac</item>
      <item>Josip Stanić</item>
    </derivirana_varijabla>
  </DomainObject.Predmet.OstaliListFormatedWithAdress>
  <DomainObject.Predmet.OstaliListFormatedWithAdressOIB>
    <izvorni_sadrzaj>
      <item>OPĆINSKI SUD U SLAVONSKOM BRODU Z.K. ODJEL, 35000 Slavonski Brod</item>
      <item>ŽDO Građansko-upravni odjel Slavonski Brod, 35000 Slavonski Brod</item>
      <item>TS OS SSSB REGISTAR SUDA</item>
      <item>DANIJEL SOČKOVIĆ, Antuna Matije Reljkovića 37, 35000 Slavonski Brod</item>
      <item>MARTINA TONČIĆ-BOTA, odvjetnica, Teslina 3/II, 10000 Zagreb</item>
      <item>CENTAR BANKA d.d., OIB 89296739230, Amruševa 6, 10000 Zagreb</item>
      <item>zamjenik pun. predlagatelja MIHOVIL GRUBIŠIĆ, odvjetnički vježbenik, 10000 Zagreb</item>
      <item>ZOU MATO ŠIMUNOVIĆ - ANDRIJANA BOŠNJAK MILIĆ, odvjetnici, Trg pobjede 16/I, 35000 Slavonski Brod</item>
      <item>MILAN NAKIĆ, sada stečajni upravitelj, OIB 11576973023, J. J. Strossmayera 20, 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OIB 64546066176, Savski Gaj XIII. put 6, 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 32000 Vukovar</item>
      <item>OD LJUBENKO I PARTNERI, Branimirova 29, 10000 Zagreb</item>
      <item>OD ŽELJKO RAČKI I KOLEGE, Gajeva 27, 35000 Slavonski Brod</item>
      <item>ZORAN TOMIĆ, odvjetnik, Zelinska 2/1, 10000 Zagreb</item>
      <item>OD RAČKI I KOLEGE, Gajeva 27, 35000 Slavonski Brod</item>
      <item>HRVATSKA POŠTANSKA BANKA d.d., Jurišićeva 4, 10000 Zagreb</item>
      <item>FINANCIJSKA AGENCIJA OSIJEK, Lorenza Jagera 1, 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 35000 Slavonski Brod</item>
      <item>ANTONIO VOLAREVIĆ, odvjetnik, Gjure Szaba 1A, 10000 Zagreb</item>
      <item>SIGMAT d. o. o. za proizvodnju, inženjering i trgovinu, OIB 47975086540, Gromačnik 35, Slavonski Brod, Gromačnik</item>
      <item>OSIJEK-KOTEKS dioničko društvo za graditeljstvo, proizvodnju i trgovinu, OIB 44610694500, Šamačka 11, Osijek</item>
      <item>MARIO JERKOVAC, odvjetnik, S. S. Kranjčevića 11, 44000 Sisak</item>
      <item>Đuro Đaković-Zavarene posude dioničko društvo, OIB 59110800788, Dr. Mile Budaka 1, Slavonski Brod</item>
      <item>ODVJETNIČKO DRUŠTVO RAČKI I KOLEGE, j.t.d., OIB 01475644302, Lička 35, 10000 Zagreb</item>
      <item>STANKA HNATKO, odvjetnica, A. Starčevića 10, 35000 Slavonski Brod</item>
      <item>Odvjetničko društvo SUČEVIĆ I PARTNERI d.o.o., OIB 88966484576, Gundulićeva 63, 10000 Zagreb</item>
      <item>PERI oplate i skele društvo s ograničenom odgovornošću, OIB 31650405172, Dolenica 20, Donji Stupnik</item>
      <item>ALEKSANDRA ĐORĐEVIĆ BUGARIN, odvjetnica, Poljana Z. Dražića 10, 10000 Zagreb</item>
      <item>NADA GAGRO, odvjetnica, Glagoljaška 52, 32100 Vinkovci</item>
      <item>TANJA MILJANIĆ, odvjetnica, Đorđićeva 3b, 10000 Zagreb</item>
      <item>ILIJA ČUŽIĆ, Vinogradska 61, 35252 Sibinj</item>
      <item>HYPO ALPE-ADRIA-BANK dioničko društvo, OIB 14036333877, Slavonska avenija 6, 10000 Zagreb</item>
      <item>CENTAR BANKA dioničko društvo, OIB 89296739230, Amruševa 6, 10000 Zagreb</item>
      <item>KentBank dioničko društvo, OIB 73656725926, Gundulićeva 1, 10000 Zagreb</item>
      <item>Credo banka dioničko društvo "u stečaju", OIB 94141384086, Zrinjsko-Frankopanska 58, Split</item>
      <item>SLATINSKA BANKA d.d., OIB 42252496579, Vladimira Nazora 2, Slatina</item>
      <item>RH MINISTARSTVO FINANCIJA, Katančićeva 5, 10000 Zagreb</item>
      <item>Dragutin Miro Carin, Ivana pl. Zajca br. 21, 35000 Slavonski Brod</item>
      <item>MATO SIGURNJAK, OIB 74419375081, Dagutina Rakovca 5, 35000 Slavonski Brod</item>
      <item>JOSIP JELIĆ, odvjetnik, A. Cesarca 28, 35000 Slavonski Brod</item>
      <item>SEBASTIAN MIŠE, Petrinjska 48, 10000 Zagreb</item>
      <item>Brod-plin, društvo s ograničenom odgovornošću za izgradnju i održavanje plinske mreže, distribuciju i opskrbu prirodnim pl, OIB 93572453653, Tome Skalice 4, Slavonski Brod</item>
      <item>ČELEBIJA-ING društvo s ograničenom odgovornošću za građenje, trgovinu i usluge, OIB 51820428765, Vrbska ulica 10, Gornja Vrba</item>
      <item>ROJE GRADNJA d.o.o. za građevinarstvo, proizvodnju i trgovinu, OIB 36761398765, Sajmište 158, Vukovar</item>
      <item>Đuro Đaković Holding dioničko društvo, OIB 58828286397, Dr. Mile Budaka 1, Slavonski Brod</item>
      <item>ANDREJ GARIĆ, odvj. vježbenik, 35000 Slavonski Brod</item>
      <item>IVICA KNEŽEVIĆ, OIB 35701461678, A. Hebranga 2/3, 35000 Slavonski Brod</item>
      <item>zamjenik pun. IVANA KOVAČEVIĆ, odvjetnica, A. Cesarca, 35000 Slavonski Brod</item>
      <item>zamjenik pun. ANA ČULO, Gajeva 27, 35000 Slavonski Brod</item>
      <item>ANDREA KANCIJANIĆ, OIB 31784554429, Drage Šćitara 3, 51000 Rijeka</item>
      <item>INGA KRAJINA, Tome Skalice 4, 35000 Slavonski Brod</item>
      <item>ĐURO ĐAKOVIĆ HOLDING d.d., Dr. Mile Budaka 1, 35000 Slavonski Brod</item>
      <item>TOMISLAV MAZAL, Dr. M. Budaka 1, 35000 Slavonski Brod</item>
      <item>VEDRAN KRAJNOVIĆ, Savska cesta 137/1, 10000 Zagreb</item>
      <item>H-ABDUCO društvo s ograničenom odgovornošću za usluge, OIB 13667298928, Slavonska avenija 6A, Zagreb</item>
      <item>Gabrijel Zovak</item>
      <item>Mirko Jelić</item>
      <item>Maja Kruljac</item>
      <item>Josip Stanić</item>
    </izvorni_sadrzaj>
    <derivirana_varijabla naziv="DomainObject.Predmet.OstaliListFormatedWithAdressOIB_1">
      <item>OPĆINSKI SUD U SLAVONSKOM BRODU Z.K. ODJEL, 35000 Slavonski Brod</item>
      <item>ŽDO Građansko-upravni odjel Slavonski Brod, 35000 Slavonski Brod</item>
      <item>TS OS SSSB REGISTAR SUDA</item>
      <item>DANIJEL SOČKOVIĆ, Antuna Matije Reljkovića 37, 35000 Slavonski Brod</item>
      <item>MARTINA TONČIĆ-BOTA, odvjetnica, Teslina 3/II, 10000 Zagreb</item>
      <item>CENTAR BANKA d.d., OIB 89296739230, Amruševa 6, 10000 Zagreb</item>
      <item>zamjenik pun. predlagatelja MIHOVIL GRUBIŠIĆ, odvjetnički vježbenik, 10000 Zagreb</item>
      <item>ZOU MATO ŠIMUNOVIĆ - ANDRIJANA BOŠNJAK MILIĆ, odvjetnici, Trg pobjede 16/I, 35000 Slavonski Brod</item>
      <item>MILAN NAKIĆ, sada stečajni upravitelj, OIB 11576973023, J. J. Strossmayera 20, 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OIB 64546066176, Savski Gaj XIII. put 6, 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 32000 Vukovar</item>
      <item>OD LJUBENKO I PARTNERI, Branimirova 29, 10000 Zagreb</item>
      <item>OD ŽELJKO RAČKI I KOLEGE, Gajeva 27, 35000 Slavonski Brod</item>
      <item>ZORAN TOMIĆ, odvjetnik, Zelinska 2/1, 10000 Zagreb</item>
      <item>OD RAČKI I KOLEGE, Gajeva 27, 35000 Slavonski Brod</item>
      <item>HRVATSKA POŠTANSKA BANKA d.d., Jurišićeva 4, 10000 Zagreb</item>
      <item>FINANCIJSKA AGENCIJA OSIJEK, Lorenza Jagera 1, 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 35000 Slavonski Brod</item>
      <item>ANTONIO VOLAREVIĆ, odvjetnik, Gjure Szaba 1A, 10000 Zagreb</item>
      <item>SIGMAT d. o. o. za proizvodnju, inženjering i trgovinu, OIB 47975086540, Gromačnik 35, Slavonski Brod, Gromačnik</item>
      <item>OSIJEK-KOTEKS dioničko društvo za graditeljstvo, proizvodnju i trgovinu, OIB 44610694500, Šamačka 11, Osijek</item>
      <item>MARIO JERKOVAC, odvjetnik, S. S. Kranjčevića 11, 44000 Sisak</item>
      <item>Đuro Đaković-Zavarene posude dioničko društvo, OIB 59110800788, Dr. Mile Budaka 1, Slavonski Brod</item>
      <item>ODVJETNIČKO DRUŠTVO RAČKI I KOLEGE, j.t.d., OIB 01475644302, Lička 35, 10000 Zagreb</item>
      <item>STANKA HNATKO, odvjetnica, A. Starčevića 10, 35000 Slavonski Brod</item>
      <item>Odvjetničko društvo SUČEVIĆ I PARTNERI d.o.o., OIB 88966484576, Gundulićeva 63, 10000 Zagreb</item>
      <item>PERI oplate i skele društvo s ograničenom odgovornošću, OIB 31650405172, Dolenica 20, Donji Stupnik</item>
      <item>ALEKSANDRA ĐORĐEVIĆ BUGARIN, odvjetnica, Poljana Z. Dražića 10, 10000 Zagreb</item>
      <item>NADA GAGRO, odvjetnica, Glagoljaška 52, 32100 Vinkovci</item>
      <item>TANJA MILJANIĆ, odvjetnica, Đorđićeva 3b, 10000 Zagreb</item>
      <item>ILIJA ČUŽIĆ, Vinogradska 61, 35252 Sibinj</item>
      <item>HYPO ALPE-ADRIA-BANK dioničko društvo, OIB 14036333877, Slavonska avenija 6, 10000 Zagreb</item>
      <item>CENTAR BANKA dioničko društvo, OIB 89296739230, Amruševa 6, 10000 Zagreb</item>
      <item>KentBank dioničko društvo, OIB 73656725926, Gundulićeva 1, 10000 Zagreb</item>
      <item>Credo banka dioničko društvo "u stečaju", OIB 94141384086, Zrinjsko-Frankopanska 58, Split</item>
      <item>SLATINSKA BANKA d.d., OIB 42252496579, Vladimira Nazora 2, Slatina</item>
      <item>RH MINISTARSTVO FINANCIJA, Katančićeva 5, 10000 Zagreb</item>
      <item>Dragutin Miro Carin, Ivana pl. Zajca br. 21, 35000 Slavonski Brod</item>
      <item>MATO SIGURNJAK, OIB 74419375081, Dagutina Rakovca 5, 35000 Slavonski Brod</item>
      <item>JOSIP JELIĆ, odvjetnik, A. Cesarca 28, 35000 Slavonski Brod</item>
      <item>SEBASTIAN MIŠE, Petrinjska 48, 10000 Zagreb</item>
      <item>Brod-plin, društvo s ograničenom odgovornošću za izgradnju i održavanje plinske mreže, distribuciju i opskrbu prirodnim pl, OIB 93572453653, Tome Skalice 4, Slavonski Brod</item>
      <item>ČELEBIJA-ING društvo s ograničenom odgovornošću za građenje, trgovinu i usluge, OIB 51820428765, Vrbska ulica 10, Gornja Vrba</item>
      <item>ROJE GRADNJA d.o.o. za građevinarstvo, proizvodnju i trgovinu, OIB 36761398765, Sajmište 158, Vukovar</item>
      <item>Đuro Đaković Holding dioničko društvo, OIB 58828286397, Dr. Mile Budaka 1, Slavonski Brod</item>
      <item>ANDREJ GARIĆ, odvj. vježbenik, 35000 Slavonski Brod</item>
      <item>IVICA KNEŽEVIĆ, OIB 35701461678, A. Hebranga 2/3, 35000 Slavonski Brod</item>
      <item>zamjenik pun. IVANA KOVAČEVIĆ, odvjetnica, A. Cesarca, 35000 Slavonski Brod</item>
      <item>zamjenik pun. ANA ČULO, Gajeva 27, 35000 Slavonski Brod</item>
      <item>ANDREA KANCIJANIĆ, OIB 31784554429, Drage Šćitara 3, 51000 Rijeka</item>
      <item>INGA KRAJINA, Tome Skalice 4, 35000 Slavonski Brod</item>
      <item>ĐURO ĐAKOVIĆ HOLDING d.d., Dr. Mile Budaka 1, 35000 Slavonski Brod</item>
      <item>TOMISLAV MAZAL, Dr. M. Budaka 1, 35000 Slavonski Brod</item>
      <item>VEDRAN KRAJNOVIĆ, Savska cesta 137/1, 10000 Zagreb</item>
      <item>H-ABDUCO društvo s ograničenom odgovornošću za usluge, OIB 13667298928, Slavonska avenija 6A, Zagreb</item>
      <item>Gabrijel Zovak</item>
      <item>Mirko Jelić</item>
      <item>Maja Kruljac</item>
      <item>Josip Stanić</item>
    </derivirana_varijabla>
  </DomainObject.Predmet.OstaliListFormatedWithAdressOIB>
  <DomainObject.Predmet.OstaliListNazivFormated>
    <izvorni_sadrzaj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izvorni_sadrzaj>
    <derivirana_varijabla naziv="DomainObject.Predmet.OstaliListNazivFormated_1"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derivirana_varijabla>
  </DomainObject.Predmet.OstaliListNazivFormated>
  <DomainObject.Predmet.OstaliListNazivFormatedOIB>
    <izvorni_sadrzaj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d.d., OIB 89296739230</item>
      <item>zamjenik pun. predlagatelja MIHOVIL GRUBIŠIĆ, odvjetnički vježbenik</item>
      <item>ZOU MATO ŠIMUNOVIĆ - ANDRIJANA BOŠNJAK MILIĆ, odvjetnici</item>
      <item>MILAN NAKIĆ, sada stečajni upravitelj, OIB 11576973023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, OIB 64546066176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trgovinu, OIB 47975086540</item>
      <item>OSIJEK-KOTEKS dioničko društvo za graditeljstvo, proizvodnju i trgovinu, OIB 44610694500</item>
      <item>MARIO JERKOVAC, odvjetnik</item>
      <item>Đuro Đaković-Zavarene posude dioničko društvo, OIB 59110800788</item>
      <item>ODVJETNIČKO DRUŠTVO RAČKI I KOLEGE, j.t.d., OIB 01475644302</item>
      <item>STANKA HNATKO, odvjetnica</item>
      <item>Odvjetničko društvo SUČEVIĆ I PARTNERI d.o.o., OIB 88966484576</item>
      <item>PERI oplate i skele društvo s ograničenom odgovornošću, OIB 31650405172</item>
      <item>ALEKSANDRA ĐORĐEVIĆ BUGARIN, odvjetnica</item>
      <item>NADA GAGRO, odvjetnica</item>
      <item>TANJA MILJANIĆ, odvjetnica</item>
      <item>ILIJA ČUŽIĆ</item>
      <item>HYPO ALPE-ADRIA-BANK dioničko društvo, OIB 14036333877</item>
      <item>CENTAR BANKA dioničko društvo, OIB 89296739230</item>
      <item>KentBank dioničko društvo, OIB 73656725926</item>
      <item>Credo banka dioničko društvo "u stečaju", OIB 94141384086</item>
      <item>SLATINSKA BANKA d.d., OIB 42252496579</item>
      <item>RH MINISTARSTVO FINANCIJA</item>
      <item>Dragutin Miro Carin</item>
      <item>MATO SIGURNJAK, OIB 74419375081</item>
      <item>JOSIP JELIĆ, odvjetnik</item>
      <item>SEBASTIAN MIŠE</item>
      <item>Brod-plin, društvo s ograničenom odgovornošću za izgradnju i održavanje plinske mreže, distribuciju i opskrbu prirodnim pl, OIB 93572453653</item>
      <item>ČELEBIJA-ING društvo s ograničenom odgovornošću za građenje, trgovinu i usluge, OIB 51820428765</item>
      <item>ROJE GRADNJA d.o.o. za građevinarstvo, proizvodnju i trgovinu, OIB 36761398765</item>
      <item>Đuro Đaković Holding dioničko društvo, OIB 58828286397</item>
      <item>ANDREJ GARIĆ, odvj. vježbenik</item>
      <item>IVICA KNEŽEVIĆ, OIB 35701461678</item>
      <item>zamjenik pun. IVANA KOVAČEVIĆ, odvjetnica</item>
      <item>zamjenik pun. ANA ČULO</item>
      <item>ANDREA KANCIJANIĆ, OIB 31784554429</item>
      <item>INGA KRAJINA</item>
      <item>ĐURO ĐAKOVIĆ HOLDING d.d.</item>
      <item>TOMISLAV MAZAL</item>
      <item>VEDRAN KRAJNOVIĆ</item>
      <item>H-ABDUCO društvo s ograničenom odgovornošću za usluge, OIB 13667298928</item>
      <item>Gabrijel Zovak</item>
      <item>Mirko Jelić</item>
      <item>Maja Kruljac</item>
      <item>Josip Stanić</item>
    </izvorni_sadrzaj>
    <derivirana_varijabla naziv="DomainObject.Predmet.OstaliListNazivFormatedOIB_1"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d.d., OIB 89296739230</item>
      <item>zamjenik pun. predlagatelja MIHOVIL GRUBIŠIĆ, odvjetnički vježbenik</item>
      <item>ZOU MATO ŠIMUNOVIĆ - ANDRIJANA BOŠNJAK MILIĆ, odvjetnici</item>
      <item>MILAN NAKIĆ, sada stečajni upravitelj, OIB 11576973023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, OIB 64546066176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trgovinu, OIB 47975086540</item>
      <item>OSIJEK-KOTEKS dioničko društvo za graditeljstvo, proizvodnju i trgovinu, OIB 44610694500</item>
      <item>MARIO JERKOVAC, odvjetnik</item>
      <item>Đuro Đaković-Zavarene posude dioničko društvo, OIB 59110800788</item>
      <item>ODVJETNIČKO DRUŠTVO RAČKI I KOLEGE, j.t.d., OIB 01475644302</item>
      <item>STANKA HNATKO, odvjetnica</item>
      <item>Odvjetničko društvo SUČEVIĆ I PARTNERI d.o.o., OIB 88966484576</item>
      <item>PERI oplate i skele društvo s ograničenom odgovornošću, OIB 31650405172</item>
      <item>ALEKSANDRA ĐORĐEVIĆ BUGARIN, odvjetnica</item>
      <item>NADA GAGRO, odvjetnica</item>
      <item>TANJA MILJANIĆ, odvjetnica</item>
      <item>ILIJA ČUŽIĆ</item>
      <item>HYPO ALPE-ADRIA-BANK dioničko društvo, OIB 14036333877</item>
      <item>CENTAR BANKA dioničko društvo, OIB 89296739230</item>
      <item>KentBank dioničko društvo, OIB 73656725926</item>
      <item>Credo banka dioničko društvo "u stečaju", OIB 94141384086</item>
      <item>SLATINSKA BANKA d.d., OIB 42252496579</item>
      <item>RH MINISTARSTVO FINANCIJA</item>
      <item>Dragutin Miro Carin</item>
      <item>MATO SIGURNJAK, OIB 74419375081</item>
      <item>JOSIP JELIĆ, odvjetnik</item>
      <item>SEBASTIAN MIŠE</item>
      <item>Brod-plin, društvo s ograničenom odgovornošću za izgradnju i održavanje plinske mreže, distribuciju i opskrbu prirodnim pl, OIB 93572453653</item>
      <item>ČELEBIJA-ING društvo s ograničenom odgovornošću za građenje, trgovinu i usluge, OIB 51820428765</item>
      <item>ROJE GRADNJA d.o.o. za građevinarstvo, proizvodnju i trgovinu, OIB 36761398765</item>
      <item>Đuro Đaković Holding dioničko društvo, OIB 58828286397</item>
      <item>ANDREJ GARIĆ, odvj. vježbenik</item>
      <item>IVICA KNEŽEVIĆ, OIB 35701461678</item>
      <item>zamjenik pun. IVANA KOVAČEVIĆ, odvjetnica</item>
      <item>zamjenik pun. ANA ČULO</item>
      <item>ANDREA KANCIJANIĆ, OIB 31784554429</item>
      <item>INGA KRAJINA</item>
      <item>ĐURO ĐAKOVIĆ HOLDING d.d.</item>
      <item>TOMISLAV MAZAL</item>
      <item>VEDRAN KRAJNOVIĆ</item>
      <item>H-ABDUCO društvo s ograničenom odgovornošću za usluge, OIB 13667298928</item>
      <item>Gabrijel Zovak</item>
      <item>Mirko Jelić</item>
      <item>Maja Kruljac</item>
      <item>Josip Stanić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DARKO KARABOGDAN i ostali  RADNICI</izvorni_sadrzaj>
    <derivirana_varijabla naziv="DomainObject.Predmet.StrankaIDrugi_1">DARKO KARABOGDAN i ostali  RADNICI</derivirana_varijabla>
  </DomainObject.Predmet.StrankaIDrugi>
  <DomainObject.Predmet.ProtustrankaIDrugi>
    <izvorni_sadrzaj>V.A.M.-ING d.o.o.SLAVONSKI BROD</izvorni_sadrzaj>
    <derivirana_varijabla naziv="DomainObject.Predmet.ProtustrankaIDrugi_1">V.A.M.-ING d.o.o.SLAVONSKI BROD</derivirana_varijabla>
  </DomainObject.Predmet.ProtustrankaIDrugi>
  <DomainObject.Predmet.StrankaIDrugiAdressOIB>
    <izvorni_sadrzaj>DARKO KARABOGDAN i ostali  RADNICI, Koranski brijeg 30a, Karlovac</izvorni_sadrzaj>
    <derivirana_varijabla naziv="DomainObject.Predmet.StrankaIDrugiAdressOIB_1">DARKO KARABOGDAN i ostali  RADNICI, Koranski brijeg 30a, Karlovac</derivirana_varijabla>
  </DomainObject.Predmet.StrankaIDrugiAdressOIB>
  <DomainObject.Predmet.ProtustrankaIDrugiAdressOIB>
    <izvorni_sadrzaj>V.A.M.-ING d.o.o.SLAVONSKI BROD, OIB 65586439269, Dr.Mile Budaka 1, 35000 Slavonski Brod</izvorni_sadrzaj>
    <derivirana_varijabla naziv="DomainObject.Predmet.ProtustrankaIDrugiAdressOIB_1">V.A.M.-ING d.o.o.SLAVONSKI BROD, OIB 65586439269, Dr.Mile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V.A.M.-ING d.o.o.SLAVONSKI BROD</item>
      <item>DARKO KARABOGDAN i ostali  RADNICI</item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izvorni_sadrzaj>
    <derivirana_varijabla naziv="DomainObject.Predmet.SudioniciListNaziv_1">
      <item>V.A.M.-ING d.o.o.SLAVONSKI BROD</item>
      <item>DARKO KARABOGDAN i ostali  RADNICI</item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derivirana_varijabla>
  </DomainObject.Predmet.SudioniciListNaziv>
  <DomainObject.Predmet.SudioniciListAdressOIB>
    <izvorni_sadrzaj>
      <item>V.A.M.-ING d.o.o.SLAVONSKI BROD, OIB 65586439269, Dr.Mile Budaka 1,35000 Slavonski Brod</item>
      <item>DARKO KARABOGDAN i ostali  RADNICI, Koranski brijeg 30a,Karlovac</item>
      <item>OPĆINSKI SUD U SLAVONSKOM BRODU Z.K. ODJEL, 35000 Slavonski Brod</item>
      <item>ŽDO Građansko-upravni odjel Slavonski Brod, 35000 Slavonski Brod</item>
      <item>TS OS SSSB REGISTAR SUDA</item>
      <item>DANIJEL SOČKOVIĆ, Antuna Matije Reljkovića 37,35000 Slavonski Brod</item>
      <item>MARTINA TONČIĆ-BOTA, odvjetnica, Teslina 3/II,10000 Zagreb</item>
      <item>CENTAR BANKA d.d., OIB 89296739230, Amruševa 6,10000 Zagreb</item>
      <item>zamjenik pun. predlagatelja MIHOVIL GRUBIŠIĆ, odvjetnički vježbenik, 10000 Zagreb</item>
      <item>ZOU MATO ŠIMUNOVIĆ - ANDRIJANA BOŠNJAK MILIĆ, odvjetnici, Trg pobjede 16/I,35000 Slavonski Brod</item>
      <item>MILAN NAKIĆ, sada stečajni upravitelj, OIB 11576973023, J. J. Strossmayera 20,34550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OIB 64546066176, Savski Gaj XIII. put 6,10000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3,32000 Vukovar</item>
      <item>OD LJUBENKO I PARTNERI, Branimirova 29,10000 Zagreb</item>
      <item>OD ŽELJKO RAČKI I KOLEGE, Gajeva 27,35000 Slavonski Brod</item>
      <item>ZORAN TOMIĆ, odvjetnik, Zelinska 2/1,10000 Zagreb</item>
      <item>OD RAČKI I KOLEGE, Gajeva 27,35000 Slavonski Brod</item>
      <item>HRVATSKA POŠTANSKA BANKA d.d., Jurišićeva 4,10000 Zagreb</item>
      <item>FINANCIJSKA AGENCIJA OSIJEK, Lorenza Jagera 1,31000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12,35000 Slavonski Brod</item>
      <item>ANTONIO VOLAREVIĆ, odvjetnik, Gjure Szaba 1A,10000 Zagreb</item>
      <item>SIGMAT d. o. o. za proizvodnju, inženjering i trgovinu, OIB 47975086540, Gromačnik 35, Slavonski Brod,Gromačnik</item>
      <item>OSIJEK-KOTEKS dioničko društvo za graditeljstvo, proizvodnju i trgovinu, OIB 44610694500, Šamačka 11,Osijek</item>
      <item>MARIO JERKOVAC, odvjetnik, S. S. Kranjčevića 11,44000 Sisak</item>
      <item>Đuro Đaković-Zavarene posude dioničko društvo, OIB 59110800788, Dr. Mile Budaka 1,Slavonski Brod</item>
      <item>ODVJETNIČKO DRUŠTVO RAČKI I KOLEGE, j.t.d., OIB 01475644302, Lička 35,10000 Zagreb</item>
      <item>STANKA HNATKO, odvjetnica, A. Starčevića 10,35000 Slavonski Brod</item>
      <item>Odvjetničko društvo SUČEVIĆ I PARTNERI d.o.o., OIB 88966484576, Gundulićeva 63,10000 Zagreb</item>
      <item>PERI oplate i skele društvo s ograničenom odgovornošću, OIB 31650405172, Dolenica 20,Donji Stupnik</item>
      <item>ALEKSANDRA ĐORĐEVIĆ BUGARIN, odvjetnica, Poljana Z. Dražića 10,10000 Zagreb</item>
      <item>NADA GAGRO, odvjetnica, Glagoljaška 52,32100 Vinkovci</item>
      <item>TANJA MILJANIĆ, odvjetnica, Đorđićeva 3b,10000 Zagreb</item>
      <item>ILIJA ČUŽIĆ, Vinogradska 61,35252 Sibinj</item>
      <item>HYPO ALPE-ADRIA-BANK dioničko društvo, OIB 14036333877, Slavonska avenija 6,10000 Zagreb</item>
      <item>CENTAR BANKA dioničko društvo, OIB 89296739230, Amruševa 6,10000 Zagreb</item>
      <item>KentBank dioničko društvo, OIB 73656725926, Gundulićeva 1,10000 Zagreb</item>
      <item>Credo banka dioničko društvo "u stečaju", OIB 94141384086, Zrinjsko-Frankopanska 58,Split</item>
      <item>SLATINSKA BANKA d.d., OIB 42252496579, Vladimira Nazora 2,Slatina</item>
      <item>RH MINISTARSTVO FINANCIJA, Katančićeva 5,10000 Zagreb</item>
      <item>Dragutin Miro Carin, Ivana pl. Zajca br. 21,35000 Slavonski Brod</item>
      <item>MATO SIGURNJAK, OIB 74419375081, Dagutina Rakovca 5,35000 Slavonski Brod</item>
      <item>JOSIP JELIĆ, odvjetnik, A. Cesarca 28,35000 Slavonski Brod</item>
      <item>SEBASTIAN MIŠE, Petrinjska 48,10000 Zagreb</item>
      <item>Brod-plin, društvo s ograničenom odgovornošću za izgradnju i održavanje plinske mreže, distribuciju i opskrbu prirodnim pl, OIB 93572453653, Tome Skalice 4,Slavonski Brod</item>
      <item>ČELEBIJA-ING društvo s ograničenom odgovornošću za građenje, trgovinu i usluge, OIB 51820428765, Vrbska ulica 10,Gornja Vrba</item>
      <item>ROJE GRADNJA d.o.o. za građevinarstvo, proizvodnju i trgovinu, OIB 36761398765, Sajmište 158,Vukovar</item>
      <item>Đuro Đaković Holding dioničko društvo, OIB 58828286397, Dr. Mile Budaka 1,Slavonski Brod</item>
      <item>ANDREJ GARIĆ, odvj. vježbenik, 35000 Slavonski Brod</item>
      <item>IVICA KNEŽEVIĆ, OIB 35701461678, A. Hebranga 2/3,35000 Slavonski Brod</item>
      <item>zamjenik pun. IVANA KOVAČEVIĆ, odvjetnica, A. Cesarca,35000 Slavonski Brod</item>
      <item>zamjenik pun. ANA ČULO, Gajeva 27,35000 Slavonski Brod</item>
      <item>ANDREA KANCIJANIĆ, OIB 31784554429, Drage Šćitara 3,51000 Rijeka</item>
      <item>INGA KRAJINA, Tome Skalice 4,35000 Slavonski Brod</item>
      <item>ĐURO ĐAKOVIĆ HOLDING d.d., Dr. Mile Budaka 1,35000 Slavonski Brod</item>
      <item>TOMISLAV MAZAL, Dr. M. Budaka 1,35000 Slavonski Brod</item>
      <item>VEDRAN KRAJNOVIĆ, Savska cesta 137/1,10000 Zagreb</item>
      <item>H-ABDUCO društvo s ograničenom odgovornošću za usluge, OIB 13667298928, Slavonska avenija 6A,Zagreb</item>
      <item>Gabrijel Zovak</item>
      <item>Mirko Jelić</item>
      <item>Maja Kruljac</item>
      <item>Josip Stanić</item>
    </izvorni_sadrzaj>
    <derivirana_varijabla naziv="DomainObject.Predmet.SudioniciListAdressOIB_1">
      <item>V.A.M.-ING d.o.o.SLAVONSKI BROD, OIB 65586439269, Dr.Mile Budaka 1,35000 Slavonski Brod</item>
      <item>DARKO KARABOGDAN i ostali  RADNICI, Koranski brijeg 30a,Karlovac</item>
      <item>OPĆINSKI SUD U SLAVONSKOM BRODU Z.K. ODJEL, 35000 Slavonski Brod</item>
      <item>ŽDO Građansko-upravni odjel Slavonski Brod, 35000 Slavonski Brod</item>
      <item>TS OS SSSB REGISTAR SUDA</item>
      <item>DANIJEL SOČKOVIĆ, Antuna Matije Reljkovića 37,35000 Slavonski Brod</item>
      <item>MARTINA TONČIĆ-BOTA, odvjetnica, Teslina 3/II,10000 Zagreb</item>
      <item>CENTAR BANKA d.d., OIB 89296739230, Amruševa 6,10000 Zagreb</item>
      <item>zamjenik pun. predlagatelja MIHOVIL GRUBIŠIĆ, odvjetnički vježbenik, 10000 Zagreb</item>
      <item>ZOU MATO ŠIMUNOVIĆ - ANDRIJANA BOŠNJAK MILIĆ, odvjetnici, Trg pobjede 16/I,35000 Slavonski Brod</item>
      <item>MILAN NAKIĆ, sada stečajni upravitelj, OIB 11576973023, J. J. Strossmayera 20,34550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OIB 64546066176, Savski Gaj XIII. put 6,10000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3,32000 Vukovar</item>
      <item>OD LJUBENKO I PARTNERI, Branimirova 29,10000 Zagreb</item>
      <item>OD ŽELJKO RAČKI I KOLEGE, Gajeva 27,35000 Slavonski Brod</item>
      <item>ZORAN TOMIĆ, odvjetnik, Zelinska 2/1,10000 Zagreb</item>
      <item>OD RAČKI I KOLEGE, Gajeva 27,35000 Slavonski Brod</item>
      <item>HRVATSKA POŠTANSKA BANKA d.d., Jurišićeva 4,10000 Zagreb</item>
      <item>FINANCIJSKA AGENCIJA OSIJEK, Lorenza Jagera 1,31000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12,35000 Slavonski Brod</item>
      <item>ANTONIO VOLAREVIĆ, odvjetnik, Gjure Szaba 1A,10000 Zagreb</item>
      <item>SIGMAT d. o. o. za proizvodnju, inženjering i trgovinu, OIB 47975086540, Gromačnik 35, Slavonski Brod,Gromačnik</item>
      <item>OSIJEK-KOTEKS dioničko društvo za graditeljstvo, proizvodnju i trgovinu, OIB 44610694500, Šamačka 11,Osijek</item>
      <item>MARIO JERKOVAC, odvjetnik, S. S. Kranjčevića 11,44000 Sisak</item>
      <item>Đuro Đaković-Zavarene posude dioničko društvo, OIB 59110800788, Dr. Mile Budaka 1,Slavonski Brod</item>
      <item>ODVJETNIČKO DRUŠTVO RAČKI I KOLEGE, j.t.d., OIB 01475644302, Lička 35,10000 Zagreb</item>
      <item>STANKA HNATKO, odvjetnica, A. Starčevića 10,35000 Slavonski Brod</item>
      <item>Odvjetničko društvo SUČEVIĆ I PARTNERI d.o.o., OIB 88966484576, Gundulićeva 63,10000 Zagreb</item>
      <item>PERI oplate i skele društvo s ograničenom odgovornošću, OIB 31650405172, Dolenica 20,Donji Stupnik</item>
      <item>ALEKSANDRA ĐORĐEVIĆ BUGARIN, odvjetnica, Poljana Z. Dražića 10,10000 Zagreb</item>
      <item>NADA GAGRO, odvjetnica, Glagoljaška 52,32100 Vinkovci</item>
      <item>TANJA MILJANIĆ, odvjetnica, Đorđićeva 3b,10000 Zagreb</item>
      <item>ILIJA ČUŽIĆ, Vinogradska 61,35252 Sibinj</item>
      <item>HYPO ALPE-ADRIA-BANK dioničko društvo, OIB 14036333877, Slavonska avenija 6,10000 Zagreb</item>
      <item>CENTAR BANKA dioničko društvo, OIB 89296739230, Amruševa 6,10000 Zagreb</item>
      <item>KentBank dioničko društvo, OIB 73656725926, Gundulićeva 1,10000 Zagreb</item>
      <item>Credo banka dioničko društvo "u stečaju", OIB 94141384086, Zrinjsko-Frankopanska 58,Split</item>
      <item>SLATINSKA BANKA d.d., OIB 42252496579, Vladimira Nazora 2,Slatina</item>
      <item>RH MINISTARSTVO FINANCIJA, Katančićeva 5,10000 Zagreb</item>
      <item>Dragutin Miro Carin, Ivana pl. Zajca br. 21,35000 Slavonski Brod</item>
      <item>MATO SIGURNJAK, OIB 74419375081, Dagutina Rakovca 5,35000 Slavonski Brod</item>
      <item>JOSIP JELIĆ, odvjetnik, A. Cesarca 28,35000 Slavonski Brod</item>
      <item>SEBASTIAN MIŠE, Petrinjska 48,10000 Zagreb</item>
      <item>Brod-plin, društvo s ograničenom odgovornošću za izgradnju i održavanje plinske mreže, distribuciju i opskrbu prirodnim pl, OIB 93572453653, Tome Skalice 4,Slavonski Brod</item>
      <item>ČELEBIJA-ING društvo s ograničenom odgovornošću za građenje, trgovinu i usluge, OIB 51820428765, Vrbska ulica 10,Gornja Vrba</item>
      <item>ROJE GRADNJA d.o.o. za građevinarstvo, proizvodnju i trgovinu, OIB 36761398765, Sajmište 158,Vukovar</item>
      <item>Đuro Đaković Holding dioničko društvo, OIB 58828286397, Dr. Mile Budaka 1,Slavonski Brod</item>
      <item>ANDREJ GARIĆ, odvj. vježbenik, 35000 Slavonski Brod</item>
      <item>IVICA KNEŽEVIĆ, OIB 35701461678, A. Hebranga 2/3,35000 Slavonski Brod</item>
      <item>zamjenik pun. IVANA KOVAČEVIĆ, odvjetnica, A. Cesarca,35000 Slavonski Brod</item>
      <item>zamjenik pun. ANA ČULO, Gajeva 27,35000 Slavonski Brod</item>
      <item>ANDREA KANCIJANIĆ, OIB 31784554429, Drage Šćitara 3,51000 Rijeka</item>
      <item>INGA KRAJINA, Tome Skalice 4,35000 Slavonski Brod</item>
      <item>ĐURO ĐAKOVIĆ HOLDING d.d., Dr. Mile Budaka 1,35000 Slavonski Brod</item>
      <item>TOMISLAV MAZAL, Dr. M. Budaka 1,35000 Slavonski Brod</item>
      <item>VEDRAN KRAJNOVIĆ, Savska cesta 137/1,10000 Zagreb</item>
      <item>H-ABDUCO društvo s ograničenom odgovornošću za usluge, OIB 13667298928, Slavonska avenija 6A,Zagreb</item>
      <item>Gabrijel Zovak</item>
      <item>Mirko Jelić</item>
      <item>Maja Kruljac</item>
      <item>Josip Stanić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65586439269</item>
      <item>, OIB null</item>
      <item>, OIB null</item>
      <item>, OIB null</item>
      <item>, OIB null</item>
      <item>, OIB null</item>
      <item>, OIB null</item>
      <item>, OIB 89296739230</item>
      <item>, OIB null</item>
      <item>, OIB null</item>
      <item>, OIB 11576973023</item>
      <item>, OIB null</item>
      <item>, OIB null</item>
      <item>, OIB null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47975086540</item>
      <item>, OIB 44610694500</item>
      <item>, OIB null</item>
      <item>, OIB 59110800788</item>
      <item>, OIB 01475644302</item>
      <item>, OIB null</item>
      <item>, OIB 88966484576</item>
      <item>, OIB 31650405172</item>
      <item>, OIB null</item>
      <item>, OIB null</item>
      <item>, OIB null</item>
      <item>, OIB null</item>
      <item>, OIB 14036333877</item>
      <item>, OIB 89296739230</item>
      <item>, OIB 73656725926</item>
      <item>, OIB 94141384086</item>
      <item>, OIB 42252496579</item>
      <item>, OIB null</item>
      <item>, OIB null</item>
      <item>, OIB 74419375081</item>
      <item>, OIB null</item>
      <item>, OIB null</item>
      <item>, OIB 93572453653</item>
      <item>, OIB 51820428765</item>
      <item>, OIB 36761398765</item>
      <item>, OIB 58828286397</item>
      <item>, OIB null</item>
      <item>, OIB 35701461678</item>
      <item>, OIB null</item>
      <item>, OIB null</item>
      <item>, OIB 31784554429</item>
      <item>, OIB null</item>
      <item>, OIB null</item>
      <item>, OIB null</item>
      <item>, OIB null</item>
      <item>, OIB 13667298928</item>
      <item>, OIB null</item>
      <item>, OIB null</item>
      <item>, OIB null</item>
      <item>, OIB null</item>
    </izvorni_sadrzaj>
    <derivirana_varijabla naziv="DomainObject.Predmet.SudioniciListNazivOIB_1">
      <item>, OIB 65586439269</item>
      <item>, OIB null</item>
      <item>, OIB null</item>
      <item>, OIB null</item>
      <item>, OIB null</item>
      <item>, OIB null</item>
      <item>, OIB null</item>
      <item>, OIB 89296739230</item>
      <item>, OIB null</item>
      <item>, OIB null</item>
      <item>, OIB 11576973023</item>
      <item>, OIB null</item>
      <item>, OIB null</item>
      <item>, OIB null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47975086540</item>
      <item>, OIB 44610694500</item>
      <item>, OIB null</item>
      <item>, OIB 59110800788</item>
      <item>, OIB 01475644302</item>
      <item>, OIB null</item>
      <item>, OIB 88966484576</item>
      <item>, OIB 31650405172</item>
      <item>, OIB null</item>
      <item>, OIB null</item>
      <item>, OIB null</item>
      <item>, OIB null</item>
      <item>, OIB 14036333877</item>
      <item>, OIB 89296739230</item>
      <item>, OIB 73656725926</item>
      <item>, OIB 94141384086</item>
      <item>, OIB 42252496579</item>
      <item>, OIB null</item>
      <item>, OIB null</item>
      <item>, OIB 74419375081</item>
      <item>, OIB null</item>
      <item>, OIB null</item>
      <item>, OIB 93572453653</item>
      <item>, OIB 51820428765</item>
      <item>, OIB 36761398765</item>
      <item>, OIB 58828286397</item>
      <item>, OIB null</item>
      <item>, OIB 35701461678</item>
      <item>, OIB null</item>
      <item>, OIB null</item>
      <item>, OIB 31784554429</item>
      <item>, OIB null</item>
      <item>, OIB null</item>
      <item>, OIB null</item>
      <item>, OIB null</item>
      <item>, OIB 13667298928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312</properties:Words>
  <properties:Characters>1599</properties:Characters>
  <properties:Lines>61</properties:Lines>
  <properties:Paragraphs>18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2016-07-06T09:33:00Z</dcterms:created>
  <dc:creator>mjankovic3</dc:creator>
  <cp:lastModifiedBy>wsadmin</cp:lastModifiedBy>
  <cp:lastPrinted>2016-09-02T12:18:00Z</cp:lastPrinted>
  <dcterms:modified xmlns:xsi="http://www.w3.org/2001/XMLSchema-instance" xsi:type="dcterms:W3CDTF">2016-09-02T12:20:00Z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