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4e55" w14:paraId="12f4e55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14F4B">
      <w:pPr>
        <w:jc w:val="both"/>
      </w:pPr>
      <w:r w:rsidRPr="00B327B8">
        <w:tab/>
      </w:r>
      <w:r w:rsidR="00B76DAA" w:rsidRPr="00B327B8">
        <w:t xml:space="preserve">Trgovački sud u Pazinu, po </w:t>
      </w:r>
      <w:r w:rsidR="00AE7233" w:rsidRPr="00B327B8">
        <w:t>stečajnoj sutkinji Tijani Licul</w:t>
      </w:r>
      <w:r w:rsidR="00B76DAA" w:rsidRPr="00B327B8">
        <w:t xml:space="preserve">, po prijedlogu predlagatelja </w:t>
      </w:r>
      <w:r w:rsidR="00AE7233" w:rsidRPr="00B327B8">
        <w:t>FINANCIJSKE AGENCIJE</w:t>
      </w:r>
      <w:r w:rsidR="00B76DAA" w:rsidRPr="00B327B8">
        <w:t>, OIB: 85821130368, R</w:t>
      </w:r>
      <w:r w:rsidR="00AE7233" w:rsidRPr="00B327B8">
        <w:t xml:space="preserve">egionalni centar </w:t>
      </w:r>
      <w:r w:rsidR="00B76DAA" w:rsidRPr="00B327B8">
        <w:t xml:space="preserve">Rijeka, Podružnica Pula, Giardini 5, radi otvaranja stečajnog postupka nad dužnikom </w:t>
      </w:r>
      <w:r w:rsidR="00F71779">
        <w:t xml:space="preserve">UR. ELEKTROOPREMA d.o.o. Pula, Flaciusova 1, OIB: 11222525520, </w:t>
      </w:r>
    </w:p>
    <w:p w:rsidRDefault="00F71779" w:rsidP="00C701B8" w:rsidR="00F71779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F71779">
        <w:t>UR. ELEKTROOPREMA d.o.o. Pula, Flaciusova 1, OIB: 11222525520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F71779" w:rsidR="00F71779" w:rsidRPr="005347E1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F71779">
        <w:t>Jelenko Lehki, Zagreb, Pavla Hatza 10, OIB: 96068307857.</w:t>
      </w:r>
    </w:p>
    <w:p w:rsidRDefault="002321CA" w:rsidP="00A14F4B" w:rsidR="002321CA" w:rsidRPr="00B327B8">
      <w:pPr>
        <w:ind w:firstLine="720"/>
        <w:jc w:val="both"/>
      </w:pPr>
    </w:p>
    <w:p w:rsidRDefault="000906A4" w:rsidP="000906A4" w:rsidR="00252F6D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F71779">
        <w:t>UR. ELEKTROOPREMA d.o.o. Pula, Flaciusova 1, OIB: 11222525520.</w:t>
      </w:r>
    </w:p>
    <w:p w:rsidRDefault="00F71779" w:rsidP="000906A4" w:rsidR="00F71779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F71779">
        <w:t>747</w:t>
      </w:r>
      <w:r w:rsidR="00A11CD5">
        <w:t>/16-</w:t>
      </w:r>
      <w:r w:rsidR="00A14F4B">
        <w:t>3</w:t>
      </w:r>
      <w:r w:rsidR="00A11CD5">
        <w:t xml:space="preserve"> od </w:t>
      </w:r>
      <w:r w:rsidR="00F71779">
        <w:t>16. svibnja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F71779">
        <w:t>17. svibnja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F71779" w:rsidP="00B76DAA" w:rsidR="00F71779">
      <w:pPr>
        <w:ind w:firstLine="708"/>
        <w:jc w:val="both"/>
      </w:pPr>
      <w:r>
        <w:t xml:space="preserve">Zakonski zastupnik dužnika Mladen Kuftić dostavio je sudu popis imovine i obveza dužnika (list 11 do 19 spisa), te je pristupio na ročište održano 30. lipnja 2016. godine. </w:t>
      </w:r>
    </w:p>
    <w:p w:rsidRDefault="00F71779" w:rsidP="00B76DAA" w:rsidR="00F71779">
      <w:pPr>
        <w:ind w:firstLine="708"/>
        <w:jc w:val="both"/>
      </w:pPr>
    </w:p>
    <w:p w:rsidRDefault="00F71779" w:rsidP="00F71779" w:rsidR="00AE38BC">
      <w:pPr>
        <w:ind w:firstLine="708"/>
        <w:jc w:val="both"/>
      </w:pPr>
      <w:r>
        <w:t xml:space="preserve">Zakonski zastupnik dužnika Mladen Kuftić nije osporio postojanje </w:t>
      </w:r>
      <w:r w:rsidR="00BC4EE2">
        <w:t>stečajnog razloga – nesposobnosti za plaćanje</w:t>
      </w:r>
      <w:r w:rsidR="00A11CD5">
        <w:t xml:space="preserve">. </w:t>
      </w:r>
      <w:r w:rsidR="000F6C81">
        <w:t xml:space="preserve">Iz </w:t>
      </w:r>
      <w:r>
        <w:t>popis</w:t>
      </w:r>
      <w:r w:rsidR="00661084">
        <w:t>a</w:t>
      </w:r>
      <w:r>
        <w:t xml:space="preserve"> imovine i obveza dužnika, izjave dužnika, kao i iz </w:t>
      </w:r>
      <w:r w:rsidR="000F6C81">
        <w:lastRenderedPageBreak/>
        <w:t>poda</w:t>
      </w:r>
      <w:r>
        <w:t xml:space="preserve">taka </w:t>
      </w:r>
      <w:r w:rsidR="000F6C81">
        <w:t>kojima sud raspolaže (potvrda Općinskog suda u Puli, Zemljišno</w:t>
      </w:r>
      <w:r w:rsidR="00A11CD5">
        <w:t xml:space="preserve">knjižnog odjela </w:t>
      </w:r>
      <w:r>
        <w:t>Pazin na listu 2</w:t>
      </w:r>
      <w:r w:rsidR="00A14F4B">
        <w:t>1</w:t>
      </w:r>
      <w:r w:rsidR="000F6C81">
        <w:t xml:space="preserve"> spisa, te uvjerenja Ministarstva unutarnjih poslova na listu 1</w:t>
      </w:r>
      <w:r>
        <w:t>0</w:t>
      </w:r>
      <w:r w:rsidR="000F6C81">
        <w:t xml:space="preserve"> spisa) utvrđeno je da dužnik nema imovine. </w:t>
      </w:r>
      <w:r>
        <w:t>Iz izjave zakonskog zastupnika dužnika proizlazi da dužnik ima određena nenaplaćena potraživanja prema trećim osobama no to samo po sebi nije dovoljan razlog za utvrđivanje postojanja imovine dužnika.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F71779">
        <w:t>747</w:t>
      </w:r>
      <w:r w:rsidR="00A14F4B">
        <w:t>/16-1</w:t>
      </w:r>
      <w:r w:rsidR="00F71779">
        <w:t>0</w:t>
      </w:r>
      <w:r w:rsidR="00A14F4B">
        <w:t xml:space="preserve"> od </w:t>
      </w:r>
      <w:r w:rsidR="00F71779">
        <w:t>06</w:t>
      </w:r>
      <w:r w:rsidR="00A14F4B">
        <w:t>. srpnja 2016</w:t>
      </w:r>
      <w:r w:rsidR="00A11CD5">
        <w:t xml:space="preserve">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F71779">
        <w:t>06.</w:t>
      </w:r>
      <w:r w:rsidR="00A14F4B">
        <w:t xml:space="preserve"> srpnja</w:t>
      </w:r>
      <w:r>
        <w:t xml:space="preserve"> 2016. godine, a skinuto je sa oglasne </w:t>
      </w:r>
      <w:r w:rsidR="00F71779">
        <w:t>13</w:t>
      </w:r>
      <w:r w:rsidR="00A14F4B">
        <w:t>. srpnja</w:t>
      </w:r>
      <w:r w:rsidR="0089087E">
        <w:t xml:space="preserve"> 2016. godine. U roku od 15 dana, koji rok je istekao </w:t>
      </w:r>
      <w:r w:rsidR="00F71779">
        <w:t>28</w:t>
      </w:r>
      <w:r w:rsidR="00A14F4B">
        <w:t xml:space="preserve">. </w:t>
      </w:r>
      <w:r w:rsidR="00F71779">
        <w:t>srpnja</w:t>
      </w:r>
      <w:r w:rsidR="000F6C81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F71779">
        <w:t>0</w:t>
      </w:r>
      <w:r w:rsidR="00FA7995">
        <w:t>5</w:t>
      </w:r>
      <w:r w:rsidR="00A14F4B">
        <w:t>. rujna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A111D5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F71779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AF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F71779">
      <w:rPr>
        <w:sz w:val="23"/>
        <w:szCs w:val="23"/>
      </w:rPr>
      <w:t>747</w:t>
    </w:r>
    <w:r w:rsidR="00A14F4B">
      <w:rPr>
        <w:sz w:val="23"/>
        <w:szCs w:val="23"/>
      </w:rPr>
      <w:t>/16-</w:t>
    </w:r>
    <w:r w:rsidR="00FA7995">
      <w:rPr>
        <w:sz w:val="23"/>
        <w:szCs w:val="23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71779">
      <w:rPr>
        <w:sz w:val="23"/>
        <w:szCs w:val="23"/>
      </w:rPr>
      <w:t>747</w:t>
    </w:r>
    <w:r w:rsidR="00A14F4B">
      <w:rPr>
        <w:sz w:val="23"/>
        <w:szCs w:val="23"/>
      </w:rPr>
      <w:t>/16-</w:t>
    </w:r>
    <w:r w:rsidR="00FA7995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26BB4"/>
    <w:rsid w:val="001462F8"/>
    <w:rsid w:val="001A0D4C"/>
    <w:rsid w:val="001A6A9D"/>
    <w:rsid w:val="001B1D09"/>
    <w:rsid w:val="001D376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4014A"/>
    <w:rsid w:val="005D20E4"/>
    <w:rsid w:val="005E3D31"/>
    <w:rsid w:val="005F3D39"/>
    <w:rsid w:val="00647B00"/>
    <w:rsid w:val="00661084"/>
    <w:rsid w:val="00675AF8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4D3E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111D5"/>
    <w:rsid w:val="00A11CD5"/>
    <w:rsid w:val="00A14F4B"/>
    <w:rsid w:val="00A36732"/>
    <w:rsid w:val="00A41F8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E79"/>
    <w:rsid w:val="00D60115"/>
    <w:rsid w:val="00D6059B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1779"/>
    <w:rsid w:val="00F827D1"/>
    <w:rsid w:val="00FA7995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99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99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99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99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99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99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99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99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UR. ELEKTROOPREMA d.o.o. PULA zastupanog po punomoćniku Mladen Kuftić</izvorni_sadrzaj>
    <derivirana_varijabla naziv="DomainObject.Predmet.ProtustrankaFormated_1">  UR. ELEKTROOPREMA d.o.o. PULA zastupanog po punomoćniku Mladen Kuftić</derivirana_varijabla>
  </DomainObject.Predmet.ProtustrankaFormated>
  <DomainObject.Predmet.ProtustrankaFormatedOIB>
    <izvorni_sadrzaj>  UR. ELEKTROOPREMA d.o.o. PULA, OIB 11222525520 zastupanog po punomoćniku Mladen Kuftić</izvorni_sadrzaj>
    <derivirana_varijabla naziv="DomainObject.Predmet.ProtustrankaFormatedOIB_1">  UR. ELEKTROOPREMA d.o.o. PULA, OIB 11222525520 zastupanog po punomoćniku Mladen Kuftić</derivirana_varijabla>
  </DomainObject.Predmet.ProtustrankaFormatedOIB>
  <DomainObject.Predmet.ProtustrankaFormatedWithAdress>
    <izvorni_sadrzaj> UR. ELEKTROOPREMA d.o.o. PULA, Flaciusova 1, 52100 Pula zastupanog po punomoćniku Mladen Kuftić</izvorni_sadrzaj>
    <derivirana_varijabla naziv="DomainObject.Predmet.ProtustrankaFormatedWithAdress_1"> UR. ELEKTROOPREMA d.o.o. PULA, Flaciusova 1, 52100 Pula zastupanog po punomoćniku Mladen Kuftić</derivirana_varijabla>
  </DomainObject.Predmet.ProtustrankaFormatedWithAdress>
  <DomainObject.Predmet.ProtustrankaFormatedWithAdressOIB>
    <izvorni_sadrzaj> UR. ELEKTROOPREMA d.o.o. PULA, OIB 11222525520, Flaciusova 1, 52100 Pula zastupanog po punomoćniku Mladen Kuftić</izvorni_sadrzaj>
    <derivirana_varijabla naziv="DomainObject.Predmet.ProtustrankaFormatedWithAdressOIB_1"> UR. ELEKTROOPREMA d.o.o. PULA, OIB 11222525520, Flaciusova 1, 52100 Pula zastupanog po punomoćniku Mladen Kuftić</derivirana_varijabla>
  </DomainObject.Predmet.ProtustrankaFormatedWithAdressOIB>
  <DomainObject.Predmet.ProtustrankaWithAdress>
    <izvorni_sadrzaj>UR. ELEKTROOPREMA d.o.o. PULA Flaciusova 1, 52100 Pula</izvorni_sadrzaj>
    <derivirana_varijabla naziv="DomainObject.Predmet.ProtustrankaWithAdress_1">UR. ELEKTROOPREMA d.o.o. PULA Flaciusova 1, 52100 Pula</derivirana_varijabla>
  </DomainObject.Predmet.ProtustrankaWithAdress>
  <DomainObject.Predmet.ProtustrankaWithAdressOIB>
    <izvorni_sadrzaj>UR. ELEKTROOPREMA d.o.o. PULA, OIB 11222525520, Flaciusova 1, 52100 Pula</izvorni_sadrzaj>
    <derivirana_varijabla naziv="DomainObject.Predmet.ProtustrankaWithAdressOIB_1">UR. ELEKTROOPREMA d.o.o. PULA, OIB 11222525520, Flaciusova 1, 52100 Pula</derivirana_varijabla>
  </DomainObject.Predmet.ProtustrankaWithAdressOIB>
  <DomainObject.Predmet.ProtustrankaNazivFormated>
    <izvorni_sadrzaj>UR. ELEKTROOPREMA d.o.o. PULA</izvorni_sadrzaj>
    <derivirana_varijabla naziv="DomainObject.Predmet.ProtustrankaNazivFormated_1">UR. ELEKTROOPREMA d.o.o. PULA</derivirana_varijabla>
  </DomainObject.Predmet.ProtustrankaNazivFormated>
  <DomainObject.Predmet.ProtustrankaNazivFormatedOIB>
    <izvorni_sadrzaj>UR. ELEKTROOPREMA d.o.o. PULA, OIB 11222525520</izvorni_sadrzaj>
    <derivirana_varijabla naziv="DomainObject.Predmet.ProtustrankaNazivFormatedOIB_1">UR. ELEKTROOPREMA d.o.o. PULA, OIB 11222525520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75853.01</izvorni_sadrzaj>
    <derivirana_varijabla naziv="DomainObject.Predmet.TrenutnaVrijednost_1">75853.01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UR. ELEKTROOPREMA d.o.o. PULA zastupanog po punomoćniku Mladen Kuftić</item>
    </izvorni_sadrzaj>
    <derivirana_varijabla naziv="DomainObject.Predmet.ProtuStrankaListFormated_1">
      <item>UR. ELEKTROOPREMA d.o.o. PULA zastupanog po punomoćniku Mladen Kuftić</item>
    </derivirana_varijabla>
  </DomainObject.Predmet.ProtuStrankaListFormated>
  <DomainObject.Predmet.ProtuStrankaListFormatedOIB>
    <izvorni_sadrzaj>
      <item>UR. ELEKTROOPREMA d.o.o. PULA, OIB 11222525520 zastupanog po punomoćniku Mladen Kuftić</item>
    </izvorni_sadrzaj>
    <derivirana_varijabla naziv="DomainObject.Predmet.ProtuStrankaListFormatedOIB_1">
      <item>UR. ELEKTROOPREMA d.o.o. PULA, OIB 11222525520 zastupanog po punomoćniku Mladen Kuftić</item>
    </derivirana_varijabla>
  </DomainObject.Predmet.ProtuStrankaListFormatedOIB>
  <DomainObject.Predmet.ProtuStrankaListFormatedWithAdress>
    <izvorni_sadrzaj>
      <item>UR. ELEKTROOPREMA d.o.o. PULA, Flaciusova 1, 52100 Pula zastupanog po punomoćniku Mladen Kuftić</item>
    </izvorni_sadrzaj>
    <derivirana_varijabla naziv="DomainObject.Predmet.ProtuStrankaListFormatedWithAdress_1">
      <item>UR. ELEKTROOPREMA d.o.o. PULA, Flaciusova 1, 52100 Pula zastupanog po punomoćniku Mladen Kuftić</item>
    </derivirana_varijabla>
  </DomainObject.Predmet.ProtuStrankaListFormatedWithAdress>
  <DomainObject.Predmet.ProtuStrankaListFormatedWithAdressOIB>
    <izvorni_sadrzaj>
      <item>UR. ELEKTROOPREMA d.o.o. PULA, OIB 11222525520, Flaciusova 1, 52100 Pula zastupanog po punomoćniku Mladen Kuftić</item>
    </izvorni_sadrzaj>
    <derivirana_varijabla naziv="DomainObject.Predmet.ProtuStrankaListFormatedWithAdressOIB_1">
      <item>UR. ELEKTROOPREMA d.o.o. PULA, OIB 11222525520, Flaciusova 1, 52100 Pula zastupanog po punomoćniku Mladen Kuftić</item>
    </derivirana_varijabla>
  </DomainObject.Predmet.ProtuStrankaListFormatedWithAdressOIB>
  <DomainObject.Predmet.ProtuStrankaListNazivFormated>
    <izvorni_sadrzaj>
      <item>UR. ELEKTROOPREMA d.o.o. PULA</item>
    </izvorni_sadrzaj>
    <derivirana_varijabla naziv="DomainObject.Predmet.ProtuStrankaListNazivFormated_1">
      <item>UR. ELEKTROOPREMA d.o.o. PULA</item>
    </derivirana_varijabla>
  </DomainObject.Predmet.ProtuStrankaListNazivFormated>
  <DomainObject.Predmet.ProtuStrankaListNazivFormatedOIB>
    <izvorni_sadrzaj>
      <item>UR. ELEKTROOPREMA d.o.o. PULA, OIB 11222525520</item>
    </izvorni_sadrzaj>
    <derivirana_varijabla naziv="DomainObject.Predmet.ProtuStrankaListNazivFormatedOIB_1">
      <item>UR. ELEKTROOPREMA d.o.o. PULA, OIB 11222525520</item>
    </derivirana_varijabla>
  </DomainObject.Predmet.ProtuStrankaListNazivFormatedOIB>
  <DomainObject.Predmet.OstaliListFormated>
    <izvorni_sadrzaj>
      <item>Mladen Kuftić punomoćnik sudionika u postupku UR. ELEKTROOPREMA d.o.o. PULA</item>
    </izvorni_sadrzaj>
    <derivirana_varijabla naziv="DomainObject.Predmet.OstaliListFormated_1">
      <item>Mladen Kuftić punomoćnik sudionika u postupku UR. ELEKTROOPREMA d.o.o. PULA</item>
    </derivirana_varijabla>
  </DomainObject.Predmet.OstaliListFormated>
  <DomainObject.Predmet.OstaliListFormatedOIB>
    <izvorni_sadrzaj>
      <item>Mladen Kuftić, OIB 82081937070 punomoćnik sudionika u postupku UR. ELEKTROOPREMA d.o.o. PULA</item>
    </izvorni_sadrzaj>
    <derivirana_varijabla naziv="DomainObject.Predmet.OstaliListFormatedOIB_1">
      <item>Mladen Kuftić, OIB 82081937070 punomoćnik sudionika u postupku UR. ELEKTROOPREMA d.o.o. PULA</item>
    </derivirana_varijabla>
  </DomainObject.Predmet.OstaliListFormatedOIB>
  <DomainObject.Predmet.OstaliListFormatedWithAdress>
    <izvorni_sadrzaj>
      <item>Mladen Kuftić, Meštrovićeva 13, 52100 Pula punomoćnik sudionika u postupku UR. ELEKTROOPREMA d.o.o. PULA</item>
    </izvorni_sadrzaj>
    <derivirana_varijabla naziv="DomainObject.Predmet.OstaliListFormatedWithAdress_1">
      <item>Mladen Kuftić, Meštrovićeva 13, 52100 Pula punomoćnik sudionika u postupku UR. ELEKTROOPREMA d.o.o. PULA</item>
    </derivirana_varijabla>
  </DomainObject.Predmet.OstaliListFormatedWithAdress>
  <DomainObject.Predmet.OstaliListFormatedWithAdressOIB>
    <izvorni_sadrzaj>
      <item>Mladen Kuftić, OIB 82081937070, Meštrovićeva 13, 52100 Pula punomoćnik sudionika u postupku UR. ELEKTROOPREMA d.o.o. PULA</item>
    </izvorni_sadrzaj>
    <derivirana_varijabla naziv="DomainObject.Predmet.OstaliListFormatedWithAdressOIB_1">
      <item>Mladen Kuftić, OIB 82081937070, Meštrovićeva 13, 52100 Pula punomoćnik sudionika u postupku UR. ELEKTROOPREMA d.o.o. PULA</item>
    </derivirana_varijabla>
  </DomainObject.Predmet.OstaliListFormatedWithAdressOIB>
  <DomainObject.Predmet.OstaliListNazivFormated>
    <izvorni_sadrzaj>
      <item>Mladen Kuftić</item>
    </izvorni_sadrzaj>
    <derivirana_varijabla naziv="DomainObject.Predmet.OstaliListNazivFormated_1">
      <item>Mladen Kuftić</item>
    </derivirana_varijabla>
  </DomainObject.Predmet.OstaliListNazivFormated>
  <DomainObject.Predmet.OstaliListNazivFormatedOIB>
    <izvorni_sadrzaj>
      <item>Mladen Kuftić, OIB 82081937070</item>
    </izvorni_sadrzaj>
    <derivirana_varijabla naziv="DomainObject.Predmet.OstaliListNazivFormatedOIB_1">
      <item>Mladen Kuftić, OIB 82081937070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UR. ELEKTROOPREMA d.o.o. PULA</izvorni_sadrzaj>
    <derivirana_varijabla naziv="DomainObject.Predmet.ProtustrankaIDrugi_1">UR. ELEKTROOPREMA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UR. ELEKTROOPREMA d.o.o. PULA, OIB 11222525520, Flaciusova 1, 52100 Pula</izvorni_sadrzaj>
    <derivirana_varijabla naziv="DomainObject.Predmet.ProtustrankaIDrugiAdressOIB_1">UR. ELEKTROOPREMA d.o.o. PULA, OIB 11222525520,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UR. ELEKTROOPREMA d.o.o. PULA</item>
      <item>Mladen Kuftić</item>
    </izvorni_sadrzaj>
    <derivirana_varijabla naziv="DomainObject.Predmet.SudioniciListNaziv_1">
      <item>FINANCIJSKA AGENCIJA, RC RIJEKA, PODRUŽNICA PULA, PULA</item>
      <item>UR. ELEKTROOPREMA d.o.o. PULA</item>
      <item>Mladen Kuftić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izvorni_sadrzaj>
    <derivirana_varijabla naziv="DomainObject.Predmet.SudioniciListAdressOIB_1"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11222525520</item>
      <item>, OIB 82081937070</item>
    </izvorni_sadrzaj>
    <derivirana_varijabla naziv="DomainObject.Predmet.SudioniciListNazivOIB_1">
      <item>, OIB 85821130368</item>
      <item>, OIB 11222525520</item>
      <item>, OIB 82081937070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659</properties:Words>
  <properties:Characters>3574</properties:Characters>
  <properties:Lines>97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2016-09-02T11:05:00Z</dcterms:created>
  <dc:creator>msimicic</dc:creator>
  <cp:lastModifiedBy>Sanja Prodan</cp:lastModifiedBy>
  <cp:lastPrinted>2016-09-05T07:09:00Z</cp:lastPrinted>
  <dcterms:modified xmlns:xsi="http://www.w3.org/2001/XMLSchema-instance" xsi:type="dcterms:W3CDTF">2016-09-05T07:10:00Z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