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6cfc" w14:paraId="b6e6cfc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92863">
        <w:t>8</w:t>
      </w:r>
      <w:r w:rsidR="00756227">
        <w:t>6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7E3E17">
        <w:t>2</w:t>
      </w:r>
      <w:r w:rsidR="00756227">
        <w:t>8</w:t>
      </w:r>
      <w:r w:rsidR="003057A9" w:rsidRPr="003057A9">
        <w:t xml:space="preserve">. </w:t>
      </w:r>
      <w:r w:rsidR="00756227">
        <w:t>svib</w:t>
      </w:r>
      <w:r w:rsidR="001F5DAC">
        <w:t>nj</w:t>
      </w:r>
      <w:r w:rsidR="00BA7B27">
        <w:t>a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756227">
        <w:t>šes</w:t>
      </w:r>
      <w:r w:rsidR="007E3E17">
        <w:t>t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BA7B27">
        <w:t>2</w:t>
      </w:r>
      <w:r w:rsidR="00756227">
        <w:t>0</w:t>
      </w:r>
      <w:r w:rsidR="00BA7B27">
        <w:t>.</w:t>
      </w:r>
      <w:r w:rsidR="00756227">
        <w:t>868</w:t>
      </w:r>
      <w:r w:rsidR="00BA7B27">
        <w:t>,</w:t>
      </w:r>
      <w:r w:rsidR="00756227">
        <w:t>76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A7B27">
        <w:rPr>
          <w:bCs/>
        </w:rPr>
        <w:t>2</w:t>
      </w:r>
      <w:r w:rsidR="001F5DAC">
        <w:rPr>
          <w:bCs/>
        </w:rPr>
        <w:t>8</w:t>
      </w:r>
      <w:r w:rsidR="00AC75F1">
        <w:rPr>
          <w:bCs/>
        </w:rPr>
        <w:t xml:space="preserve">. </w:t>
      </w:r>
      <w:r w:rsidR="00756227">
        <w:rPr>
          <w:bCs/>
        </w:rPr>
        <w:t>lip</w:t>
      </w:r>
      <w:r w:rsidR="007E3E17">
        <w:rPr>
          <w:bCs/>
        </w:rPr>
        <w:t>nj</w:t>
      </w:r>
      <w:r w:rsidR="00A92863">
        <w:rPr>
          <w:bCs/>
        </w:rPr>
        <w:t>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756227">
        <w:rPr>
          <w:bCs/>
        </w:rPr>
        <w:t>10</w:t>
      </w:r>
      <w:r w:rsidR="00AC75F1">
        <w:rPr>
          <w:bCs/>
        </w:rPr>
        <w:t>,</w:t>
      </w:r>
      <w:r w:rsidR="00756227">
        <w:rPr>
          <w:bCs/>
        </w:rPr>
        <w:t>3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A7B27">
        <w:t>2</w:t>
      </w:r>
      <w:r w:rsidR="00756227">
        <w:t>1</w:t>
      </w:r>
      <w:r w:rsidR="008C0515">
        <w:t>.</w:t>
      </w:r>
      <w:r w:rsidR="00496805">
        <w:t>0</w:t>
      </w:r>
      <w:r w:rsidR="00756227">
        <w:t>6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7E3E17">
        <w:t>2</w:t>
      </w:r>
      <w:r w:rsidR="000C6284">
        <w:t>8</w:t>
      </w:r>
      <w:r w:rsidR="00CB61B7">
        <w:t>.</w:t>
      </w:r>
      <w:r w:rsidR="0009291B">
        <w:t>0</w:t>
      </w:r>
      <w:r w:rsidR="000C6284">
        <w:t>5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7E3E17">
        <w:rPr>
          <w:bCs/>
        </w:rPr>
        <w:t>2</w:t>
      </w:r>
      <w:r w:rsidR="000C6284">
        <w:rPr>
          <w:bCs/>
        </w:rPr>
        <w:t>8</w:t>
      </w:r>
      <w:r w:rsidR="0009291B" w:rsidRPr="0009291B">
        <w:rPr>
          <w:bCs/>
        </w:rPr>
        <w:t xml:space="preserve">. </w:t>
      </w:r>
      <w:r w:rsidR="000C6284">
        <w:rPr>
          <w:bCs/>
        </w:rPr>
        <w:t>svib</w:t>
      </w:r>
      <w:r w:rsidR="001F5DAC">
        <w:rPr>
          <w:bCs/>
        </w:rPr>
        <w:t>nj</w:t>
      </w:r>
      <w:r w:rsidR="000C3FDC">
        <w:rPr>
          <w:bCs/>
        </w:rPr>
        <w:t>a</w:t>
      </w:r>
      <w:r w:rsidR="0009291B" w:rsidRPr="0009291B">
        <w:rPr>
          <w:bCs/>
        </w:rPr>
        <w:t xml:space="preserve">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  <w:r w:rsidR="00E81091">
        <w:t xml:space="preserve"> Sanda Pašuld odvjetnica u Osijeku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A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92863">
      <w:t>8</w:t>
    </w:r>
    <w:r w:rsidR="00756227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3FDC"/>
    <w:rsid w:val="000C51E4"/>
    <w:rsid w:val="000C6284"/>
    <w:rsid w:val="000D032B"/>
    <w:rsid w:val="000D3700"/>
    <w:rsid w:val="000E3517"/>
    <w:rsid w:val="000F2B2A"/>
    <w:rsid w:val="00101819"/>
    <w:rsid w:val="00102928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1F5DAC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31AA8"/>
    <w:rsid w:val="005443B1"/>
    <w:rsid w:val="00565B8D"/>
    <w:rsid w:val="00581C09"/>
    <w:rsid w:val="005821CC"/>
    <w:rsid w:val="005A1C87"/>
    <w:rsid w:val="005A7C2B"/>
    <w:rsid w:val="005B2FA6"/>
    <w:rsid w:val="005D6010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56227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E3E17"/>
    <w:rsid w:val="007F3D1F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2A90"/>
    <w:rsid w:val="00B464CD"/>
    <w:rsid w:val="00B6083C"/>
    <w:rsid w:val="00B661F4"/>
    <w:rsid w:val="00B73B51"/>
    <w:rsid w:val="00BA7B27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46E1F"/>
    <w:rsid w:val="00E74F15"/>
    <w:rsid w:val="00E8109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2A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2A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A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A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2A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2A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A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A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90F21-362A-46F1-9B9D-323531D00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538</properties:Words>
  <properties:Characters>2822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2018-05-28T07:25:00Z</dcterms:created>
  <dc:creator>Željko</dc:creator>
  <cp:lastModifiedBy>Elizabeta Đeke</cp:lastModifiedBy>
  <cp:lastPrinted>2018-02-01T10:59:00Z</cp:lastPrinted>
  <dcterms:modified xmlns:xsi="http://www.w3.org/2001/XMLSchema-instance" xsi:type="dcterms:W3CDTF">2018-05-28T07:59:00Z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28.5.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