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ed4b" w14:paraId="9f2ed4b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St-15</w:t>
      </w:r>
      <w:r w:rsidR="00495B0B">
        <w:rPr>
          <w:rFonts w:hAnsi="Times New Roman" w:ascii="Times New Roman"/>
        </w:rPr>
        <w:t>23/16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495B0B" w:rsidRPr="00495B0B">
        <w:rPr>
          <w:rFonts w:hAnsi="Times New Roman" w:ascii="Times New Roman"/>
        </w:rPr>
        <w:t>GLOBULUS 84 d.o.o., Zagreb, Vincenta iz Kastva 4, OIB: 25862290168</w:t>
      </w:r>
      <w:r w:rsidR="00573318" w:rsidRPr="00573318">
        <w:rPr>
          <w:rFonts w:hAnsi="Times New Roman" w:ascii="Times New Roman"/>
        </w:rPr>
        <w:t xml:space="preserve">, </w:t>
      </w:r>
      <w:r w:rsidR="00495B0B">
        <w:rPr>
          <w:rFonts w:hAnsi="Times New Roman" w:ascii="Times New Roman"/>
        </w:rPr>
        <w:t>30</w:t>
      </w:r>
      <w:r w:rsidR="00573318" w:rsidRPr="00573318">
        <w:rPr>
          <w:rFonts w:hAnsi="Times New Roman" w:ascii="Times New Roman"/>
        </w:rPr>
        <w:t>. s</w:t>
      </w:r>
      <w:r w:rsidR="000140B6">
        <w:rPr>
          <w:rFonts w:hAnsi="Times New Roman" w:ascii="Times New Roman"/>
        </w:rPr>
        <w:t>iječnja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bama</w:t>
      </w:r>
      <w:r w:rsidRPr="00573318">
        <w:rPr>
          <w:rFonts w:hAnsi="Times New Roman" w:ascii="Times New Roman"/>
        </w:rPr>
        <w:t xml:space="preserve"> ovlašten</w:t>
      </w:r>
      <w:r w:rsidR="00CC11D3">
        <w:rPr>
          <w:rFonts w:hAnsi="Times New Roman" w:ascii="Times New Roman"/>
        </w:rPr>
        <w:t>im</w:t>
      </w:r>
      <w:r w:rsidRPr="00573318">
        <w:rPr>
          <w:rFonts w:hAnsi="Times New Roman" w:ascii="Times New Roman"/>
        </w:rPr>
        <w:t xml:space="preserve"> za zastupanje dužnika </w:t>
      </w:r>
      <w:r w:rsidR="00495B0B" w:rsidRPr="00495B0B">
        <w:rPr>
          <w:rFonts w:hAnsi="Times New Roman" w:ascii="Times New Roman"/>
        </w:rPr>
        <w:t>GLOBULUS 84 d.o.o., Zagreb, Vincenta iz Kastva 4, OIB: 25862290168</w:t>
      </w:r>
      <w:r w:rsidRPr="00573318">
        <w:rPr>
          <w:rFonts w:hAnsi="Times New Roman" w:ascii="Times New Roman"/>
        </w:rPr>
        <w:t xml:space="preserve">, </w:t>
      </w:r>
      <w:r w:rsidR="00CC11D3" w:rsidRPr="00CC11D3">
        <w:rPr>
          <w:rFonts w:hAnsi="Times New Roman" w:ascii="Times New Roman"/>
        </w:rPr>
        <w:t>Sonji Pižent, Zagreb, Sv. Mateja 125, OIB: 06453584002 i Afanu Fajkoviću, Zagreb, Sv. Mateja 125, OIB: 77259664270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plate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 Zagrebu otvorenog kod Hrvatske poštanske banke d.d. Zagreb, broj IBAN: HR9223900011300000460 s pozivom na broj 15</w:t>
      </w:r>
      <w:r w:rsidR="00CC11D3">
        <w:rPr>
          <w:rFonts w:hAnsi="Times New Roman" w:ascii="Times New Roman"/>
        </w:rPr>
        <w:t>2316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prenese s računa pristojbenog obveznika i oročenih novčanih sredstava pristojbenog obveznika na račun Trgovačkog suda u Zagrebu otvorenog kod Hrvatske poštanske banke d.d. Zagreb, broj IBAN: HR9223900011300000460 s pozivom na broj 15</w:t>
      </w:r>
      <w:r w:rsidR="00A766A7">
        <w:rPr>
          <w:rFonts w:hAnsi="Times New Roman" w:ascii="Times New Roman"/>
        </w:rPr>
        <w:t>2316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110. st. 1.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A766A7">
        <w:rPr>
          <w:rFonts w:hAnsi="Times New Roman" w:ascii="Times New Roman"/>
        </w:rPr>
        <w:t>30</w:t>
      </w:r>
      <w:r w:rsidR="003B0DF9">
        <w:rPr>
          <w:rFonts w:hAnsi="Times New Roman" w:ascii="Times New Roman"/>
        </w:rPr>
        <w:t>. siječnja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703BC9">
        <w:rPr>
          <w:rFonts w:hAnsi="Times New Roman" w:ascii="Times New Roman"/>
        </w:rPr>
        <w:t>, v.r.</w:t>
      </w:r>
    </w:p>
    <w:p w:rsidRDefault="00703BC9" w:rsidP="00A726CA" w:rsidR="00703BC9">
      <w:pPr>
        <w:jc w:val="right"/>
        <w:rPr>
          <w:rFonts w:hAnsi="Times New Roman" w:ascii="Times New Roman"/>
        </w:rPr>
      </w:pPr>
    </w:p>
    <w:p w:rsidRDefault="00703BC9" w:rsidP="00A726CA" w:rsidR="00703BC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03BC9" w:rsidP="00A726CA" w:rsidR="00703BC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03BC9" w:rsidP="00A726CA" w:rsidR="00703BC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703BC9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703BC9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St-15</w:t>
    </w:r>
    <w:r w:rsidR="00A766A7">
      <w:rPr>
        <w:rFonts w:hAnsi="Times New Roman" w:ascii="Times New Roman"/>
      </w:rPr>
      <w:t>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03BC9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286F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B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B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GLOBULUS 84 d.o.o. zastupanog po punomoćniku Sonja Pižent; Afan Fajković</izvorni_sadrzaj>
    <derivirana_varijabla naziv="DomainObject.Predmet.ProtustrankaFormated_1">  GLOBULUS 84 d.o.o. zastupanog po punomoćniku Sonja Pižent; Afan Fajković</derivirana_varijabla>
  </DomainObject.Predmet.ProtustrankaFormated>
  <DomainObject.Predmet.ProtustrankaFormatedOIB>
    <izvorni_sadrzaj>  GLOBULUS 84 d.o.o., OIB 25862290168 zastupanog po punomoćniku Sonja Pižent; Afan Fajković</izvorni_sadrzaj>
    <derivirana_varijabla naziv="DomainObject.Predmet.ProtustrankaFormatedOIB_1">  GLOBULUS 84 d.o.o., OIB 25862290168 zastupanog po punomoćniku Sonja Pižent; Afan Fajković</derivirana_varijabla>
  </DomainObject.Predmet.ProtustrankaFormatedOIB>
  <DomainObject.Predmet.ProtustrankaFormatedWithAdress>
    <izvorni_sadrzaj> GLOBULUS 84 d.o.o., Vincenta iz Kastva 4, 10000 Zagreb zastupanog po punomoćniku Sonja Pižent; Afan Fajković</izvorni_sadrzaj>
    <derivirana_varijabla naziv="DomainObject.Predmet.ProtustrankaFormatedWithAdress_1"> GLOBULUS 84 d.o.o., Vincenta iz Kastva 4, 10000 Zagreb zastupanog po punomoćniku Sonja Pižent; Afan Fajković</derivirana_varijabla>
  </DomainObject.Predmet.ProtustrankaFormatedWithAdress>
  <DomainObject.Predmet.ProtustrankaFormatedWithAdressOIB>
    <izvorni_sadrzaj> GLOBULUS 84 d.o.o., OIB 25862290168, Vincenta iz Kastva 4, 10000 Zagreb zastupanog po punomoćniku Sonja Pižent; Afan Fajković</izvorni_sadrzaj>
    <derivirana_varijabla naziv="DomainObject.Predmet.ProtustrankaFormatedWithAdressOIB_1"> GLOBULUS 84 d.o.o., OIB 25862290168, Vincenta iz Kastva 4, 10000 Zagreb zastupanog po punomoćniku Sonja Pižent; Afan Fajković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 zastupanog po punomoćniku Sonja Pižent; Afan Fajković</item>
    </izvorni_sadrzaj>
    <derivirana_varijabla naziv="DomainObject.Predmet.ProtuStrankaListFormated_1">
      <item>GLOBULUS 84 d.o.o. zastupanog po punomoćniku Sonja Pižent; Afan Fajković</item>
    </derivirana_varijabla>
  </DomainObject.Predmet.ProtuStrankaListFormated>
  <DomainObject.Predmet.ProtuStrankaListFormatedOIB>
    <izvorni_sadrzaj>
      <item>GLOBULUS 84 d.o.o., OIB 25862290168 zastupanog po punomoćniku Sonja Pižent; Afan Fajković</item>
    </izvorni_sadrzaj>
    <derivirana_varijabla naziv="DomainObject.Predmet.ProtuStrankaListFormatedOIB_1">
      <item>GLOBULUS 84 d.o.o., OIB 25862290168 zastupanog po punomoćniku Sonja Pižent; Afan Fajković</item>
    </derivirana_varijabla>
  </DomainObject.Predmet.ProtuStrankaListFormatedOIB>
  <DomainObject.Predmet.ProtuStrankaListFormatedWithAdress>
    <izvorni_sadrzaj>
      <item>GLOBULUS 84 d.o.o., Vincenta iz Kastva 4, 10000 Zagreb zastupanog po punomoćniku Sonja Pižent; Afan Fajković</item>
    </izvorni_sadrzaj>
    <derivirana_varijabla naziv="DomainObject.Predmet.ProtuStrankaListFormatedWithAdress_1">
      <item>GLOBULUS 84 d.o.o., Vincenta iz Kastva 4, 10000 Zagreb zastupanog po punomoćniku Sonja Pižent; Afan Fajković</item>
    </derivirana_varijabla>
  </DomainObject.Predmet.ProtuStrankaListFormatedWithAdress>
  <DomainObject.Predmet.ProtuStrankaListFormatedWithAdressOIB>
    <izvorni_sadrzaj>
      <item>GLOBULUS 84 d.o.o., OIB 25862290168, Vincenta iz Kastva 4, 10000 Zagreb zastupanog po punomoćniku Sonja Pižent; Afan Fajković</item>
    </izvorni_sadrzaj>
    <derivirana_varijabla naziv="DomainObject.Predmet.ProtuStrankaListFormatedWithAdressOIB_1">
      <item>GLOBULUS 84 d.o.o., OIB 25862290168, Vincenta iz Kastva 4, 10000 Zagreb zastupanog po punomoćniku Sonja Pižent; Afan Fajković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 punomoćnik sudionika u postupku GLOBULUS 84 d.o.o.</item>
      <item>Afan Fajković punomoćnik sudionika u postupku GLOBULUS 84 d.o.o.</item>
    </izvorni_sadrzaj>
    <derivirana_varijabla naziv="DomainObject.Predmet.OstaliListFormated_1">
      <item>Sonja Pižent punomoćnik sudionika u postupku GLOBULUS 84 d.o.o.</item>
      <item>Afan Fajković punomoćnik sudionika u postupku GLOBULUS 84 d.o.o.</item>
    </derivirana_varijabla>
  </DomainObject.Predmet.OstaliListFormated>
  <DomainObject.Predmet.OstaliListFormatedOIB>
    <izvorni_sadrzaj>
      <item>Sonja Pižent, OIB 06453584002 punomoćnik sudionika u postupku GLOBULUS 84 d.o.o.</item>
      <item>Afan Fajković, OIB 77259664270 punomoćnik sudionika u postupku GLOBULUS 84 d.o.o.</item>
    </izvorni_sadrzaj>
    <derivirana_varijabla naziv="DomainObject.Predmet.OstaliListFormatedOIB_1">
      <item>Sonja Pižent, OIB 06453584002 punomoćnik sudionika u postupku GLOBULUS 84 d.o.o.</item>
      <item>Afan Fajković, OIB 77259664270 punomoćnik sudionika u postupku GLOBULUS 84 d.o.o.</item>
    </derivirana_varijabla>
  </DomainObject.Predmet.OstaliListFormatedOIB>
  <DomainObject.Predmet.OstaliListFormatedWithAdress>
    <izvorni_sadrzaj>
      <item>Sonja Pižent, Sv. Mateja 125, 10000 Zagreb punomoćnik sudionika u postupku GLOBULUS 84 d.o.o.</item>
      <item>Afan Fajković, Sv. Mateja 125, 10000 Zagreb punomoćnik sudionika u postupku GLOBULUS 84 d.o.o.</item>
    </izvorni_sadrzaj>
    <derivirana_varijabla naziv="DomainObject.Predmet.OstaliListFormatedWithAdress_1">
      <item>Sonja Pižent, Sv. Mateja 125, 10000 Zagreb punomoćnik sudionika u postupku GLOBULUS 84 d.o.o.</item>
      <item>Afan Fajković, Sv. Mateja 125, 10000 Zagreb punomoćnik sudionika u postupku GLOBULUS 84 d.o.o.</item>
    </derivirana_varijabla>
  </DomainObject.Predmet.OstaliListFormatedWithAdress>
  <DomainObject.Predmet.OstaliListFormatedWithAdressOIB>
    <izvorni_sadrzaj>
      <item>Sonja Pižent, OIB 06453584002, Sv. Mateja 125, 10000 Zagreb punomoćnik sudionika u postupku GLOBULUS 84 d.o.o.</item>
      <item>Afan Fajković, OIB 77259664270, Sv. Mateja 125, 10000 Zagreb punomoćnik sudionika u postupku GLOBULUS 84 d.o.o.</item>
    </izvorni_sadrzaj>
    <derivirana_varijabla naziv="DomainObject.Predmet.OstaliListFormatedWithAdressOIB_1">
      <item>Sonja Pižent, OIB 06453584002, Sv. Mateja 125, 10000 Zagreb punomoćnik sudionika u postupku GLOBULUS 84 d.o.o.</item>
      <item>Afan Fajković, OIB 77259664270, Sv. Mateja 125, 10000 Zagreb punomoćnik sudionika u postupku GLOBULUS 84 d.o.o.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C502A-2BBC-4197-9129-426FD7FF9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3183</properties:Characters>
  <properties:Lines>82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2017-01-30T11:14:00Z</dcterms:created>
  <dc:creator>Korisnik</dc:creator>
  <cp:lastModifiedBy>Žana Livaja</cp:lastModifiedBy>
  <cp:lastPrinted>2017-01-30T12:03:00Z</cp:lastPrinted>
  <dcterms:modified xmlns:xsi="http://www.w3.org/2001/XMLSchema-instance" xsi:type="dcterms:W3CDTF">2017-01-30T12:03:00Z</dcterms:modified>
  <cp:revision>7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