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590e" w14:paraId="7b2590e" w:rsidRDefault="00597478" w:rsidP="0059747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97478" w:rsidR="00AE649C" w:rsidRPr="00B76F3C">
      <w:pPr>
        <w:pStyle w:val="NormaleSPIS"/>
        <w:spacing w:after="0"/>
      </w:pPr>
    </w:p>
    <w:p w:rsidRDefault="00597478" w:rsidP="00597478" w:rsidR="0059747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597478" w:rsidP="00597478" w:rsidR="00597478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597478" w:rsidP="00597478" w:rsidR="00597478" w:rsidRPr="0059747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97478" w:rsidP="00597478" w:rsidR="00597478">
      <w:pPr>
        <w:spacing w:after="0"/>
        <w:jc w:val="right"/>
      </w:pPr>
      <w:r>
        <w:t>Poslovni broj: 2 St-476/2018-2</w:t>
      </w:r>
    </w:p>
    <w:p w:rsidRDefault="00597478" w:rsidP="00597478" w:rsidR="00597478">
      <w:pPr>
        <w:spacing w:after="0"/>
      </w:pPr>
    </w:p>
    <w:p w:rsidRDefault="00597478" w:rsidP="00597478" w:rsidR="00597478">
      <w:pPr>
        <w:spacing w:after="0"/>
      </w:pPr>
    </w:p>
    <w:p w:rsidRDefault="00597478" w:rsidP="00597478" w:rsidR="00597478">
      <w:pPr>
        <w:spacing w:after="0"/>
        <w:jc w:val="center"/>
      </w:pPr>
      <w:r>
        <w:t>O G L A S</w:t>
      </w:r>
    </w:p>
    <w:p w:rsidRDefault="00597478" w:rsidP="00597478" w:rsidR="00597478">
      <w:pPr>
        <w:spacing w:after="0"/>
        <w:jc w:val="center"/>
      </w:pPr>
    </w:p>
    <w:p w:rsidRDefault="00597478" w:rsidP="00597478" w:rsidR="00597478">
      <w:pPr>
        <w:spacing w:after="0"/>
        <w:jc w:val="both"/>
      </w:pPr>
      <w:r>
        <w:t xml:space="preserve">Trgovački sud u Bjelovaru, u skraćenom stečajnom postupku nad stečajnim dužnikom PEKARNICA EDA d.o.o. za usluge, Duga Resa, </w:t>
      </w:r>
      <w:proofErr w:type="spellStart"/>
      <w:r>
        <w:t>Jozefinska</w:t>
      </w:r>
      <w:proofErr w:type="spellEnd"/>
      <w:r>
        <w:t xml:space="preserve"> cesta 7, MBS: 081000379, OIB: 28008983607, koji se vodi kod ovoga suda pod brojem St-476/2018, temeljem odredbe čl. 430., 431. i 434. Stečajnog zakona (Narodne novine br. 71/15), objavljuje:</w:t>
      </w:r>
    </w:p>
    <w:p w:rsidRDefault="00597478" w:rsidP="00597478" w:rsidR="00597478">
      <w:pPr>
        <w:spacing w:after="0"/>
        <w:jc w:val="both"/>
      </w:pPr>
    </w:p>
    <w:p w:rsidRDefault="00597478" w:rsidP="00597478" w:rsidR="00597478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56.456,75 kuna, u koji iznos je uračunata kamata i naknada Financijske agencije za provedbu ovrhe na novčanim sredstvima.  </w:t>
      </w:r>
    </w:p>
    <w:p w:rsidRDefault="00597478" w:rsidP="00597478" w:rsidR="00597478">
      <w:pPr>
        <w:spacing w:after="0"/>
        <w:jc w:val="both"/>
      </w:pPr>
    </w:p>
    <w:p w:rsidRDefault="00597478" w:rsidP="00597478" w:rsidR="00597478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Rexhep</w:t>
      </w:r>
      <w:proofErr w:type="spellEnd"/>
      <w:r>
        <w:t xml:space="preserve"> Duraj, Karlovac, Senjska ulica 66, OIB: 34991324138, da u roku od 15 dana od objave ovog oglasa na mrežnoj stranici e-Oglasna ploča Trgovačkog suda u Bjelovaru podnese sudu javnobilježnički ovjerovljen popis imovine i obveza na propisanom obrascu.</w:t>
      </w:r>
    </w:p>
    <w:p w:rsidRDefault="00597478" w:rsidP="00597478" w:rsidR="00597478">
      <w:pPr>
        <w:spacing w:after="0"/>
        <w:jc w:val="both"/>
      </w:pPr>
    </w:p>
    <w:p w:rsidRDefault="00597478" w:rsidP="00597478" w:rsidR="0059747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97478" w:rsidP="00597478" w:rsidR="00597478">
      <w:pPr>
        <w:spacing w:after="0"/>
        <w:jc w:val="both"/>
      </w:pPr>
    </w:p>
    <w:p w:rsidRDefault="00597478" w:rsidP="00597478" w:rsidR="0059747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97478" w:rsidP="00597478" w:rsidR="00597478">
      <w:pPr>
        <w:spacing w:after="0"/>
        <w:jc w:val="both"/>
      </w:pPr>
    </w:p>
    <w:p w:rsidRDefault="00597478" w:rsidP="00597478" w:rsidR="00597478">
      <w:pPr>
        <w:spacing w:after="0"/>
        <w:jc w:val="center"/>
      </w:pPr>
      <w:r>
        <w:t>U Bjelovaru 14. svibnja 2018.</w:t>
      </w:r>
    </w:p>
    <w:p w:rsidRDefault="00597478" w:rsidP="00597478" w:rsidR="0059747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97478" w:rsidP="00597478" w:rsidR="00597478">
      <w:pPr>
        <w:spacing w:after="0"/>
        <w:ind w:firstLine="5103"/>
      </w:pPr>
      <w:r>
        <w:t xml:space="preserve">    SUDSKI SAVJETNIK</w:t>
      </w:r>
    </w:p>
    <w:p w:rsidRDefault="00597478" w:rsidP="0059747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478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688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95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242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St-476/2018-2</izvorni_sadrzaj>
    <derivirana_varijabla naziv="DomainObject.Oznaka_1">St-476/2018-2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St-476/2018</izvorni_sadrzaj>
    <derivirana_varijabla naziv="DomainObject.Predmet.OznakaBroj_1">St-476/2018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EDA d.o.o. za usluge zastupanog po punomoćniku Rexhep Duraj</izvorni_sadrzaj>
    <derivirana_varijabla naziv="DomainObject.Predmet.ProtustrankaFormated_1">  PEKARNICA EDA d.o.o. za usluge zastupanog po punomoćniku Rexhep Duraj</derivirana_varijabla>
  </DomainObject.Predmet.ProtustrankaFormated>
  <DomainObject.Predmet.ProtustrankaFormatedOIB>
    <izvorni_sadrzaj>  PEKARNICA EDA d.o.o. za usluge, OIB 28008983607 zastupanog po punomoćniku Rexhep Duraj</izvorni_sadrzaj>
    <derivirana_varijabla naziv="DomainObject.Predmet.ProtustrankaFormatedOIB_1">  PEKARNICA EDA d.o.o. za usluge, OIB 28008983607 zastupanog po punomoćniku Rexhep Duraj</derivirana_varijabla>
  </DomainObject.Predmet.ProtustrankaFormatedOIB>
  <DomainObject.Predmet.ProtustrankaFormatedWithAdress>
    <izvorni_sadrzaj> PEKARNICA EDA d.o.o. za usluge, Jozefinska cesta 7, 47250 Duga Resa zastupanog po punomoćniku Rexhep Duraj</izvorni_sadrzaj>
    <derivirana_varijabla naziv="DomainObject.Predmet.ProtustrankaFormatedWithAdress_1"> PEKARNICA EDA d.o.o. za usluge, Jozefinska cesta 7, 47250 Duga Resa zastupanog po punomoćniku Rexhep Duraj</derivirana_varijabla>
  </DomainObject.Predmet.ProtustrankaFormatedWithAdress>
  <DomainObject.Predmet.ProtustrankaFormatedWithAdressOIB>
    <izvorni_sadrzaj> PEKARNICA EDA d.o.o. za usluge, OIB 28008983607, Jozefinska cesta 7, 47250 Duga Resa zastupanog po punomoćniku Rexhep Duraj</izvorni_sadrzaj>
    <derivirana_varijabla naziv="DomainObject.Predmet.ProtustrankaFormatedWithAdressOIB_1"> PEKARNICA EDA d.o.o. za usluge, OIB 28008983607, Jozefinska cesta 7, 47250 Duga Resa zastupanog po punomoćniku Rexhep Duraj</derivirana_varijabla>
  </DomainObject.Predmet.ProtustrankaFormatedWithAdressOIB>
  <DomainObject.Predmet.ProtustrankaWithAdress>
    <izvorni_sadrzaj>PEKARNICA EDA d.o.o. za usluge Jozefinska cesta 7, 47250 Duga Resa</izvorni_sadrzaj>
    <derivirana_varijabla naziv="DomainObject.Predmet.ProtustrankaWithAdress_1">PEKARNICA EDA d.o.o. za usluge Jozefinska cesta 7, 47250 Duga Resa</derivirana_varijabla>
  </DomainObject.Predmet.ProtustrankaWithAdress>
  <DomainObject.Predmet.ProtustrankaWithAdressOIB>
    <izvorni_sadrzaj>PEKARNICA EDA d.o.o. za usluge, OIB 28008983607, Jozefinska cesta 7, 47250 Duga Resa</izvorni_sadrzaj>
    <derivirana_varijabla naziv="DomainObject.Predmet.ProtustrankaWithAdressOIB_1">PEKARNICA EDA d.o.o. za usluge, OIB 28008983607, Jozefinska cesta 7, 47250 Duga Resa</derivirana_varijabla>
  </DomainObject.Predmet.ProtustrankaWithAdressOIB>
  <DomainObject.Predmet.ProtustrankaNazivFormated>
    <izvorni_sadrzaj>PEKARNICA EDA d.o.o. za usluge</izvorni_sadrzaj>
    <derivirana_varijabla naziv="DomainObject.Predmet.ProtustrankaNazivFormated_1">PEKARNICA EDA d.o.o. za usluge</derivirana_varijabla>
  </DomainObject.Predmet.ProtustrankaNazivFormated>
  <DomainObject.Predmet.ProtustrankaNazivFormatedOIB>
    <izvorni_sadrzaj>PEKARNICA EDA d.o.o. za usluge, OIB 28008983607</izvorni_sadrzaj>
    <derivirana_varijabla naziv="DomainObject.Predmet.ProtustrankaNazivFormatedOIB_1">PEKARNICA EDA d.o.o. za usluge, OIB 28008983607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PEKARNICA EDA d.o.o. za usluge zastupanog po punomoćniku Rexhep Duraj</item>
    </izvorni_sadrzaj>
    <derivirana_varijabla naziv="DomainObject.Predmet.ProtuStrankaListFormated_1">
      <item>PEKARNICA EDA d.o.o. za usluge zastupanog po punomoćniku Rexhep Duraj</item>
    </derivirana_varijabla>
  </DomainObject.Predmet.ProtuStrankaListFormated>
  <DomainObject.Predmet.ProtuStrankaListFormatedOIB>
    <izvorni_sadrzaj>
      <item>PEKARNICA EDA d.o.o. za usluge, OIB 28008983607 zastupanog po punomoćniku Rexhep Duraj</item>
    </izvorni_sadrzaj>
    <derivirana_varijabla naziv="DomainObject.Predmet.ProtuStrankaListFormatedOIB_1">
      <item>PEKARNICA EDA d.o.o. za usluge, OIB 28008983607 zastupanog po punomoćniku Rexhep Duraj</item>
    </derivirana_varijabla>
  </DomainObject.Predmet.ProtuStrankaListFormatedOIB>
  <DomainObject.Predmet.ProtuStrankaListFormatedWithAdress>
    <izvorni_sadrzaj>
      <item>PEKARNICA EDA d.o.o. za usluge, Jozefinska cesta 7, 47250 Duga Resa zastupanog po punomoćniku Rexhep Duraj</item>
    </izvorni_sadrzaj>
    <derivirana_varijabla naziv="DomainObject.Predmet.ProtuStrankaListFormatedWithAdress_1">
      <item>PEKARNICA EDA d.o.o. za usluge, Jozefinska cesta 7, 47250 Duga Resa zastupanog po punomoćniku Rexhep Duraj</item>
    </derivirana_varijabla>
  </DomainObject.Predmet.ProtuStrankaListFormatedWithAdress>
  <DomainObject.Predmet.ProtuStrankaListFormatedWithAdressOIB>
    <izvorni_sadrzaj>
      <item>PEKARNICA EDA d.o.o. za usluge, OIB 28008983607, Jozefinska cesta 7, 47250 Duga Resa zastupanog po punomoćniku Rexhep Duraj</item>
    </izvorni_sadrzaj>
    <derivirana_varijabla naziv="DomainObject.Predmet.ProtuStrankaListFormatedWithAdressOIB_1">
      <item>PEKARNICA EDA d.o.o. za usluge, OIB 28008983607, Jozefinska cesta 7, 47250 Duga Resa zastupanog po punomoćniku Rexhep Duraj</item>
    </derivirana_varijabla>
  </DomainObject.Predmet.ProtuStrankaListFormatedWithAdressOIB>
  <DomainObject.Predmet.ProtuStrankaListNazivFormated>
    <izvorni_sadrzaj>
      <item>PEKARNICA EDA d.o.o. za usluge</item>
    </izvorni_sadrzaj>
    <derivirana_varijabla naziv="DomainObject.Predmet.ProtuStrankaListNazivFormated_1">
      <item>PEKARNICA EDA d.o.o. za usluge</item>
    </derivirana_varijabla>
  </DomainObject.Predmet.ProtuStrankaListNazivFormated>
  <DomainObject.Predmet.ProtuStrankaListNazivFormatedOIB>
    <izvorni_sadrzaj>
      <item>PEKARNICA EDA d.o.o. za usluge, OIB 28008983607</item>
    </izvorni_sadrzaj>
    <derivirana_varijabla naziv="DomainObject.Predmet.ProtuStrankaListNazivFormatedOIB_1">
      <item>PEKARNICA EDA d.o.o. za usluge, OIB 28008983607</item>
    </derivirana_varijabla>
  </DomainObject.Predmet.ProtuStrankaListNazivFormatedOIB>
  <DomainObject.Predmet.OstaliListFormated>
    <izvorni_sadrzaj>
      <item>Rexhep Duraj punomoćnik sudionika u postupku PEKARNICA EDA d.o.o. za usluge</item>
    </izvorni_sadrzaj>
    <derivirana_varijabla naziv="DomainObject.Predmet.OstaliListFormated_1">
      <item>Rexhep Duraj punomoćnik sudionika u postupku PEKARNICA EDA d.o.o. za usluge</item>
    </derivirana_varijabla>
  </DomainObject.Predmet.OstaliListFormated>
  <DomainObject.Predmet.OstaliListFormatedOIB>
    <izvorni_sadrzaj>
      <item>Rexhep Duraj, OIB 34991324138 punomoćnik sudionika u postupku PEKARNICA EDA d.o.o. za usluge</item>
    </izvorni_sadrzaj>
    <derivirana_varijabla naziv="DomainObject.Predmet.OstaliListFormatedOIB_1">
      <item>Rexhep Duraj, OIB 34991324138 punomoćnik sudionika u postupku PEKARNICA EDA d.o.o. za usluge</item>
    </derivirana_varijabla>
  </DomainObject.Predmet.OstaliListFormatedOIB>
  <DomainObject.Predmet.OstaliListFormatedWithAdress>
    <izvorni_sadrzaj>
      <item>Rexhep Duraj, Senjska ulica 66, 47000 Karlovac punomoćnik sudionika u postupku PEKARNICA EDA d.o.o. za usluge</item>
    </izvorni_sadrzaj>
    <derivirana_varijabla naziv="DomainObject.Predmet.OstaliListFormatedWithAdress_1">
      <item>Rexhep Duraj, Senjska ulica 66, 47000 Karlovac punomoćnik sudionika u postupku PEKARNICA EDA d.o.o. za usluge</item>
    </derivirana_varijabla>
  </DomainObject.Predmet.OstaliListFormatedWithAdress>
  <DomainObject.Predmet.OstaliListFormatedWithAdressOIB>
    <izvorni_sadrzaj>
      <item>Rexhep Duraj, OIB 34991324138, Senjska ulica 66, 47000 Karlovac punomoćnik sudionika u postupku PEKARNICA EDA d.o.o. za usluge</item>
    </izvorni_sadrzaj>
    <derivirana_varijabla naziv="DomainObject.Predmet.OstaliListFormatedWithAdressOIB_1">
      <item>Rexhep Duraj, OIB 34991324138, Senjska ulica 66, 47000 Karlovac punomoćnik sudionika u postupku PEKARNICA EDA d.o.o. za usluge</item>
    </derivirana_varijabla>
  </DomainObject.Predmet.OstaliListFormatedWithAdressOIB>
  <DomainObject.Predmet.OstaliListNazivFormated>
    <izvorni_sadrzaj>
      <item>Rexhep Duraj</item>
    </izvorni_sadrzaj>
    <derivirana_varijabla naziv="DomainObject.Predmet.OstaliListNazivFormated_1">
      <item>Rexhep Duraj</item>
    </derivirana_varijabla>
  </DomainObject.Predmet.OstaliListNazivFormated>
  <DomainObject.Predmet.OstaliListNazivFormatedOIB>
    <izvorni_sadrzaj>
      <item>Rexhep Duraj, OIB 34991324138</item>
    </izvorni_sadrzaj>
    <derivirana_varijabla naziv="DomainObject.Predmet.OstaliListNazivFormatedOIB_1">
      <item>Rexhep Duraj, OIB 34991324138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St-476/2018-2</izvorni_sadrzaj>
    <derivirana_varijabla naziv="DomainObject.PoslovniBrojDokumenta_1">St-476/2018-2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PEKARNICA EDA d.o.o. za usluge</izvorni_sadrzaj>
    <derivirana_varijabla naziv="DomainObject.Predmet.ProtustrankaIDrugi_1">PEKARNICA EDA d.o.o. za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PEKARNICA EDA d.o.o. za usluge, OIB 28008983607, Jozefinska cesta 7, 47250 Duga Resa</izvorni_sadrzaj>
    <derivirana_varijabla naziv="DomainObject.Predmet.ProtustrankaIDrugiAdressOIB_1">PEKARNICA EDA d.o.o. za usluge, OIB 28008983607, Jozefinska cesta 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PEKARNICA EDA d.o.o. za usluge</item>
      <item>FINA regionalni centar Zagreb, podružnica Karlovac</item>
      <item>Rexhep Duraj</item>
    </izvorni_sadrzaj>
    <derivirana_varijabla naziv="DomainObject.Predmet.SudioniciListNaziv_1">
      <item>PEKARNICA EDA d.o.o. za usluge</item>
      <item>FINA regionalni centar Zagreb, podružnica Karlovac</item>
      <item>Rexhep Duraj</item>
    </derivirana_varijabla>
  </DomainObject.Predmet.SudioniciListNaziv>
  <DomainObject.Predmet.SudioniciListAdressOIB>
    <izvorni_sadrzaj>
      <item>PEKARNICA EDA d.o.o. za usluge, OIB 28008983607, Jozefinska cesta 7,47250 Duga Resa</item>
      <item>FINA regionalni centar Zagreb, podružnica Karlovac, OIB 85821130368, Vitezovićeva 1,47000 Karlovac</item>
      <item>Rexhep Duraj, OIB 34991324138, Senjska ulica 66,47000 Karlovac</item>
    </izvorni_sadrzaj>
    <derivirana_varijabla naziv="DomainObject.Predmet.SudioniciListAdressOIB_1">
      <item>PEKARNICA EDA d.o.o. za usluge, OIB 28008983607, Jozefinska cesta 7,47250 Duga Resa</item>
      <item>FINA regionalni centar Zagreb, podružnica Karlovac, OIB 85821130368, Vitezovićeva 1,47000 Karlovac</item>
      <item>Rexhep Duraj, OIB 34991324138, Senjska ulica 66,47000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202C1F-F625-4EE9-A75B-405153371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1674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2018-05-14T10:15:00Z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