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e78d7" w14:paraId="fbe78d7" w:rsidRDefault="004A1EC0" w:rsidP="00090C9B" w:rsidR="00090C9B">
      <w:pPr>
        <w15:collapsed w:val="false"/>
      </w:pPr>
      <w:bookmarkStart w:name="_GoBack" w:id="0"/>
      <w:bookmarkEnd w:id="0"/>
      <w:r>
        <w:t xml:space="preserve">      </w:t>
      </w:r>
      <w:r w:rsidR="00090C9B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209E5" w:rsidP="002F0070" w:rsidR="002F0070" w:rsidRPr="00DD4F68">
      <w:r w:rsidRPr="00DD4F68">
        <w:t xml:space="preserve">Republika Hrvatska </w:t>
      </w:r>
    </w:p>
    <w:p w:rsidRDefault="002F0070" w:rsidP="002F0070" w:rsidR="002F0070" w:rsidRPr="00DD4F68">
      <w:r w:rsidRPr="00DD4F68">
        <w:t xml:space="preserve">Trgovački sud u Zagrebu                    </w:t>
      </w:r>
      <w:r w:rsidRPr="00DD4F68">
        <w:tab/>
      </w:r>
      <w:r w:rsidRPr="00DD4F68">
        <w:tab/>
      </w:r>
      <w:r w:rsidRPr="00DD4F68">
        <w:tab/>
      </w:r>
      <w:r w:rsidRPr="00DD4F68">
        <w:tab/>
      </w:r>
      <w:r w:rsidRPr="00DD4F68">
        <w:tab/>
      </w:r>
      <w:r w:rsidR="00EC6C37">
        <w:t>66</w:t>
      </w:r>
      <w:r w:rsidRPr="00DD4F68">
        <w:t xml:space="preserve"> St-</w:t>
      </w:r>
      <w:r w:rsidR="00BA0DB0">
        <w:t>1554</w:t>
      </w:r>
      <w:r w:rsidRPr="00DD4F68">
        <w:t>/1</w:t>
      </w:r>
      <w:r w:rsidR="004774B9">
        <w:t>5</w:t>
      </w:r>
    </w:p>
    <w:p w:rsidRDefault="002F0070" w:rsidP="002F0070" w:rsidR="002F0070" w:rsidRPr="00DD4F68">
      <w:r w:rsidRPr="00DD4F68">
        <w:t xml:space="preserve"> Zagreb, </w:t>
      </w:r>
      <w:proofErr w:type="spellStart"/>
      <w:r w:rsidRPr="00DD4F68">
        <w:t>Amruševa</w:t>
      </w:r>
      <w:proofErr w:type="spellEnd"/>
      <w:r w:rsidRPr="00DD4F68">
        <w:t xml:space="preserve"> 2/II</w:t>
      </w:r>
    </w:p>
    <w:p w:rsidRDefault="00566409" w:rsidP="00335AF5" w:rsidR="00566409" w:rsidRPr="00335AF5"/>
    <w:p w:rsidRDefault="00566409" w:rsidP="002F0070" w:rsidR="002F0070" w:rsidRPr="00DD4F68">
      <w:pPr>
        <w:jc w:val="center"/>
        <w:rPr>
          <w:b/>
        </w:rPr>
      </w:pPr>
      <w:r w:rsidRPr="00335AF5">
        <w:t>R E P U B L I K A   H R V A T S K A</w:t>
      </w:r>
    </w:p>
    <w:p w:rsidRDefault="002F0070" w:rsidP="002F0070" w:rsidR="002F0070" w:rsidRPr="00566409">
      <w:pPr>
        <w:jc w:val="center"/>
      </w:pPr>
      <w:r w:rsidRPr="00566409">
        <w:t>R J E Š E N J E</w:t>
      </w:r>
    </w:p>
    <w:p w:rsidRDefault="00947AEF" w:rsidP="002F0070" w:rsidR="00947AEF" w:rsidRPr="00DD4F68">
      <w:pPr>
        <w:jc w:val="center"/>
        <w:rPr>
          <w:b/>
        </w:rPr>
      </w:pPr>
    </w:p>
    <w:p w:rsidRDefault="00DD4F68" w:rsidP="00DD4F68" w:rsidR="00DD4F68">
      <w:pPr>
        <w:ind w:firstLine="708"/>
        <w:jc w:val="both"/>
      </w:pPr>
      <w:r w:rsidRPr="00DD4F68">
        <w:t xml:space="preserve">Trgovački sud u Zagrebu po sucu pojedincu Mislavu Kolakušiću, kao stečajnom sucu u stečajnom postupku nad </w:t>
      </w:r>
      <w:r w:rsidR="004774B9" w:rsidRPr="004774B9">
        <w:t xml:space="preserve">Stambena zadruga </w:t>
      </w:r>
      <w:r w:rsidR="00BA0DB0" w:rsidRPr="00BA0DB0">
        <w:t xml:space="preserve">MANAG d.o.o. za usluge i trgovinu, Zagreb, </w:t>
      </w:r>
      <w:proofErr w:type="spellStart"/>
      <w:r w:rsidR="00BA0DB0" w:rsidRPr="00BA0DB0">
        <w:t>Topolovečka</w:t>
      </w:r>
      <w:proofErr w:type="spellEnd"/>
      <w:r w:rsidR="00BA0DB0" w:rsidRPr="00BA0DB0">
        <w:t xml:space="preserve"> 24, </w:t>
      </w:r>
      <w:proofErr w:type="spellStart"/>
      <w:r w:rsidR="00BA0DB0" w:rsidRPr="00BA0DB0">
        <w:t>MBS</w:t>
      </w:r>
      <w:proofErr w:type="spellEnd"/>
      <w:r w:rsidR="00BA0DB0" w:rsidRPr="00BA0DB0">
        <w:t xml:space="preserve">:080677312, </w:t>
      </w:r>
      <w:proofErr w:type="spellStart"/>
      <w:r w:rsidR="00BA0DB0" w:rsidRPr="00BA0DB0">
        <w:t>OIB</w:t>
      </w:r>
      <w:proofErr w:type="spellEnd"/>
      <w:r w:rsidR="00BA0DB0" w:rsidRPr="00BA0DB0">
        <w:t>:61057162819</w:t>
      </w:r>
      <w:r>
        <w:t xml:space="preserve">, </w:t>
      </w:r>
      <w:r w:rsidR="00BA0DB0">
        <w:t>30</w:t>
      </w:r>
      <w:r>
        <w:t xml:space="preserve">. </w:t>
      </w:r>
      <w:r w:rsidR="00BA0DB0">
        <w:t>siječnja</w:t>
      </w:r>
      <w:r>
        <w:t xml:space="preserve"> 201</w:t>
      </w:r>
      <w:r w:rsidR="00BA0DB0">
        <w:t>7</w:t>
      </w:r>
      <w:r>
        <w:t>.</w:t>
      </w:r>
    </w:p>
    <w:p w:rsidRDefault="00DD4F68" w:rsidP="00DD4F68" w:rsidR="00DD4F68">
      <w:pPr>
        <w:ind w:firstLine="708"/>
        <w:jc w:val="both"/>
      </w:pPr>
    </w:p>
    <w:p w:rsidRDefault="002F0070" w:rsidP="00DD4F68" w:rsidR="002F0070" w:rsidRPr="00566409">
      <w:pPr>
        <w:jc w:val="center"/>
      </w:pPr>
      <w:r w:rsidRPr="00566409">
        <w:t xml:space="preserve">r i  j  e  š  i  o  </w:t>
      </w:r>
      <w:r w:rsidR="00DD4F68" w:rsidRPr="00566409">
        <w:t xml:space="preserve"> </w:t>
      </w:r>
      <w:r w:rsidRPr="00566409">
        <w:t xml:space="preserve"> j  e</w:t>
      </w:r>
    </w:p>
    <w:p w:rsidRDefault="002F0070" w:rsidP="002F0070" w:rsidR="002F0070" w:rsidRPr="00DD4F68">
      <w:pPr>
        <w:ind w:firstLine="708"/>
        <w:jc w:val="center"/>
        <w:rPr>
          <w:b/>
        </w:rPr>
      </w:pPr>
    </w:p>
    <w:p w:rsidRDefault="00DD4F68" w:rsidP="00DD4F68" w:rsidR="002F0070" w:rsidRPr="00DD4F68">
      <w:pPr>
        <w:jc w:val="both"/>
      </w:pPr>
      <w:r>
        <w:t>I</w:t>
      </w:r>
      <w:r>
        <w:tab/>
      </w:r>
      <w:r w:rsidR="00947AEF" w:rsidRPr="00DD4F68">
        <w:t>Razrješava</w:t>
      </w:r>
      <w:r w:rsidR="002F0070" w:rsidRPr="00DD4F68">
        <w:t xml:space="preserve"> se </w:t>
      </w:r>
      <w:r w:rsidR="00BA0DB0" w:rsidRPr="00BA0DB0">
        <w:t>MARKO ČAČIĆ, Novska, Osječka ulica 217, OIB:71598929328</w:t>
      </w:r>
      <w:r w:rsidR="00947AEF" w:rsidRPr="00DD4F68">
        <w:t xml:space="preserve">, </w:t>
      </w:r>
      <w:r w:rsidR="002F0070" w:rsidRPr="00DD4F68">
        <w:t xml:space="preserve">dužnosti stečajnog upravitelja </w:t>
      </w:r>
      <w:r w:rsidR="00BA0DB0" w:rsidRPr="00BA0DB0">
        <w:t xml:space="preserve">MANAG d.o.o. za usluge i trgovinu, Zagreb, </w:t>
      </w:r>
      <w:proofErr w:type="spellStart"/>
      <w:r w:rsidR="00BA0DB0" w:rsidRPr="00BA0DB0">
        <w:t>Topolovečka</w:t>
      </w:r>
      <w:proofErr w:type="spellEnd"/>
      <w:r w:rsidR="00BA0DB0" w:rsidRPr="00BA0DB0">
        <w:t xml:space="preserve"> 24, </w:t>
      </w:r>
      <w:proofErr w:type="spellStart"/>
      <w:r w:rsidR="00BA0DB0" w:rsidRPr="00BA0DB0">
        <w:t>MBS</w:t>
      </w:r>
      <w:proofErr w:type="spellEnd"/>
      <w:r w:rsidR="00BA0DB0" w:rsidRPr="00BA0DB0">
        <w:t xml:space="preserve">:080677312, </w:t>
      </w:r>
      <w:proofErr w:type="spellStart"/>
      <w:r w:rsidR="00BA0DB0" w:rsidRPr="00BA0DB0">
        <w:t>OIB</w:t>
      </w:r>
      <w:proofErr w:type="spellEnd"/>
      <w:r w:rsidR="00BA0DB0" w:rsidRPr="00BA0DB0">
        <w:t>:61057162819</w:t>
      </w:r>
      <w:r>
        <w:t>.</w:t>
      </w:r>
    </w:p>
    <w:p w:rsidRDefault="00DD4F68" w:rsidP="00DD4F68" w:rsidR="002F0070" w:rsidRPr="00DD4F68">
      <w:pPr>
        <w:jc w:val="both"/>
      </w:pPr>
      <w:r>
        <w:t>II</w:t>
      </w:r>
      <w:r>
        <w:tab/>
      </w:r>
      <w:r w:rsidR="002F0070" w:rsidRPr="00DD4F68">
        <w:t>Imenuje se</w:t>
      </w:r>
      <w:r w:rsidR="00F262A9">
        <w:t xml:space="preserve"> </w:t>
      </w:r>
      <w:r w:rsidR="00F262A9" w:rsidRPr="00F262A9">
        <w:t xml:space="preserve">MARIJA </w:t>
      </w:r>
      <w:proofErr w:type="spellStart"/>
      <w:r w:rsidR="00F262A9" w:rsidRPr="00F262A9">
        <w:t>SMIČIKLAS</w:t>
      </w:r>
      <w:proofErr w:type="spellEnd"/>
      <w:r w:rsidR="00F262A9" w:rsidRPr="00F262A9">
        <w:t xml:space="preserve">, Karlovac, Ljudevita </w:t>
      </w:r>
      <w:proofErr w:type="spellStart"/>
      <w:r w:rsidR="00F262A9" w:rsidRPr="00F262A9">
        <w:t>Šestića</w:t>
      </w:r>
      <w:proofErr w:type="spellEnd"/>
      <w:r w:rsidR="00F262A9" w:rsidRPr="00F262A9">
        <w:t xml:space="preserve"> 4, </w:t>
      </w:r>
      <w:proofErr w:type="spellStart"/>
      <w:r w:rsidR="00F262A9" w:rsidRPr="00F262A9">
        <w:t>OIB</w:t>
      </w:r>
      <w:proofErr w:type="spellEnd"/>
      <w:r w:rsidR="00F262A9" w:rsidRPr="00F262A9">
        <w:t>:82617242862</w:t>
      </w:r>
      <w:r w:rsidR="004774B9">
        <w:t xml:space="preserve">  </w:t>
      </w:r>
      <w:r w:rsidR="002F0070" w:rsidRPr="00DD4F68">
        <w:t xml:space="preserve">stečajnim upraviteljem </w:t>
      </w:r>
      <w:proofErr w:type="spellStart"/>
      <w:r w:rsidR="00BA0DB0" w:rsidRPr="00BA0DB0">
        <w:t>MANAG</w:t>
      </w:r>
      <w:proofErr w:type="spellEnd"/>
      <w:r w:rsidR="00BA0DB0" w:rsidRPr="00BA0DB0">
        <w:t xml:space="preserve"> d.o.o. za usluge i trgovinu, Zagreb, </w:t>
      </w:r>
      <w:proofErr w:type="spellStart"/>
      <w:r w:rsidR="00BA0DB0" w:rsidRPr="00BA0DB0">
        <w:t>Topolovečka</w:t>
      </w:r>
      <w:proofErr w:type="spellEnd"/>
      <w:r w:rsidR="00BA0DB0" w:rsidRPr="00BA0DB0">
        <w:t xml:space="preserve"> 24, </w:t>
      </w:r>
      <w:proofErr w:type="spellStart"/>
      <w:r w:rsidR="00BA0DB0" w:rsidRPr="00BA0DB0">
        <w:t>MBS</w:t>
      </w:r>
      <w:proofErr w:type="spellEnd"/>
      <w:r w:rsidR="00BA0DB0" w:rsidRPr="00BA0DB0">
        <w:t xml:space="preserve">:080677312, </w:t>
      </w:r>
      <w:proofErr w:type="spellStart"/>
      <w:r w:rsidR="00BA0DB0" w:rsidRPr="00BA0DB0">
        <w:t>OIB</w:t>
      </w:r>
      <w:proofErr w:type="spellEnd"/>
      <w:r w:rsidR="00BA0DB0" w:rsidRPr="00BA0DB0">
        <w:t>:61057162819</w:t>
      </w:r>
      <w:r w:rsidR="002F0070" w:rsidRPr="00DD4F68">
        <w:t>.</w:t>
      </w:r>
    </w:p>
    <w:p w:rsidRDefault="00865B76" w:rsidP="00D4514D" w:rsidR="00865B76" w:rsidRPr="00DD4F68"/>
    <w:p w:rsidRDefault="00947AEF" w:rsidP="00947AEF" w:rsidR="00947AEF" w:rsidRPr="00DD4F68">
      <w:pPr>
        <w:jc w:val="center"/>
      </w:pPr>
      <w:r w:rsidRPr="00DD4F68">
        <w:t>Obrazloženje</w:t>
      </w:r>
    </w:p>
    <w:p w:rsidRDefault="00947AEF" w:rsidP="00947AEF" w:rsidR="00947AEF" w:rsidRPr="00DD4F68">
      <w:pPr>
        <w:jc w:val="center"/>
      </w:pPr>
    </w:p>
    <w:p w:rsidRDefault="00BA0DB0" w:rsidP="00090C9B" w:rsidR="004A1EC0">
      <w:pPr>
        <w:ind w:firstLine="720"/>
        <w:jc w:val="both"/>
      </w:pPr>
      <w:r>
        <w:t>S</w:t>
      </w:r>
      <w:r w:rsidR="004A1EC0">
        <w:t xml:space="preserve">tečajni upravitelj </w:t>
      </w:r>
      <w:r w:rsidRPr="00BA0DB0">
        <w:t>MARKO ČAČIĆ, Novska, Osječka ulica 217, OIB:71598929328</w:t>
      </w:r>
      <w:r w:rsidR="004A1EC0">
        <w:t xml:space="preserve"> </w:t>
      </w:r>
      <w:r>
        <w:t>je preminuo</w:t>
      </w:r>
      <w:r w:rsidR="004A1EC0">
        <w:t xml:space="preserve"> te je u ovom stečajnom postupku nužno imenovati </w:t>
      </w:r>
      <w:r>
        <w:t>drugog</w:t>
      </w:r>
      <w:r w:rsidR="004A1EC0">
        <w:t xml:space="preserve"> stečajnog upravitelja. </w:t>
      </w:r>
    </w:p>
    <w:p w:rsidRDefault="00FA1398" w:rsidP="00090C9B" w:rsidR="00947AEF" w:rsidRPr="00DD4F68">
      <w:pPr>
        <w:ind w:firstLine="720"/>
        <w:jc w:val="both"/>
      </w:pPr>
      <w:r>
        <w:t>S</w:t>
      </w:r>
      <w:r w:rsidRPr="00FA1398">
        <w:t>ukladno odredb</w:t>
      </w:r>
      <w:r>
        <w:t>ama</w:t>
      </w:r>
      <w:r w:rsidRPr="00FA1398">
        <w:t xml:space="preserve"> članka </w:t>
      </w:r>
      <w:r w:rsidR="00BA0DB0">
        <w:t>91</w:t>
      </w:r>
      <w:r w:rsidRPr="00FA1398">
        <w:t xml:space="preserve">. </w:t>
      </w:r>
      <w:r w:rsidR="00BA0DB0">
        <w:t xml:space="preserve">stavak 2. i </w:t>
      </w:r>
      <w:r w:rsidR="00547333">
        <w:t xml:space="preserve">85. </w:t>
      </w:r>
      <w:r w:rsidRPr="00FA1398">
        <w:t xml:space="preserve">Stečajnog zakona (NN </w:t>
      </w:r>
      <w:r w:rsidR="00BA0DB0">
        <w:t>71/15</w:t>
      </w:r>
      <w:r w:rsidRPr="00FA1398">
        <w:t xml:space="preserve">) </w:t>
      </w:r>
      <w:r w:rsidR="004A1EC0">
        <w:t>odlučeno je kao u izreci rješenja</w:t>
      </w:r>
      <w:r>
        <w:t>.</w:t>
      </w:r>
      <w:r w:rsidR="004A1EC0">
        <w:t xml:space="preserve"> </w:t>
      </w:r>
    </w:p>
    <w:p w:rsidRDefault="004774B9" w:rsidP="00865B76" w:rsidR="004774B9">
      <w:pPr>
        <w:jc w:val="center"/>
      </w:pPr>
    </w:p>
    <w:p w:rsidRDefault="00865B76" w:rsidP="0056388E" w:rsidR="00B639DE">
      <w:pPr>
        <w:jc w:val="center"/>
      </w:pPr>
      <w:r w:rsidRPr="00DD4F68">
        <w:t xml:space="preserve">U Zagrebu </w:t>
      </w:r>
      <w:r w:rsidR="00BA0DB0">
        <w:t>30</w:t>
      </w:r>
      <w:r w:rsidR="00DD4F68" w:rsidRPr="00DD4F68">
        <w:t xml:space="preserve">. </w:t>
      </w:r>
      <w:r w:rsidR="00BA0DB0">
        <w:t>siječnja</w:t>
      </w:r>
      <w:r w:rsidR="00DD4F68" w:rsidRPr="00DD4F68">
        <w:t xml:space="preserve"> 201</w:t>
      </w:r>
      <w:r w:rsidR="00BA0DB0">
        <w:t>7</w:t>
      </w:r>
      <w:r w:rsidR="00DD4F68" w:rsidRPr="00DD4F68">
        <w:t>.</w:t>
      </w:r>
    </w:p>
    <w:p w:rsidRDefault="0033439D" w:rsidP="0056388E" w:rsidR="0033439D" w:rsidRPr="00DD4F68">
      <w:pPr>
        <w:jc w:val="center"/>
      </w:pPr>
    </w:p>
    <w:p w:rsidRDefault="00865B76" w:rsidR="00865B76" w:rsidRPr="00DD4F68">
      <w:pPr>
        <w:pStyle w:val="Tijeloteksta"/>
        <w:ind w:left="5760"/>
        <w:rPr>
          <w:sz w:val="24"/>
          <w:szCs w:val="24"/>
        </w:rPr>
      </w:pPr>
      <w:r w:rsidRPr="00DD4F68">
        <w:rPr>
          <w:sz w:val="24"/>
          <w:szCs w:val="24"/>
        </w:rPr>
        <w:tab/>
        <w:t>SUDAC:</w:t>
      </w:r>
    </w:p>
    <w:p w:rsidRDefault="00865B76" w:rsidP="00090C9B" w:rsidR="00865B76">
      <w:pPr>
        <w:pStyle w:val="Tijeloteksta"/>
        <w:ind w:left="5760"/>
        <w:rPr>
          <w:sz w:val="24"/>
          <w:szCs w:val="24"/>
        </w:rPr>
      </w:pPr>
      <w:r w:rsidRPr="00DD4F68">
        <w:rPr>
          <w:sz w:val="24"/>
          <w:szCs w:val="24"/>
        </w:rPr>
        <w:t xml:space="preserve">     </w:t>
      </w:r>
      <w:r w:rsidR="00DD4F68" w:rsidRPr="00DD4F68">
        <w:rPr>
          <w:sz w:val="24"/>
          <w:szCs w:val="24"/>
        </w:rPr>
        <w:t>Mislav Kolakušić</w:t>
      </w:r>
      <w:r w:rsidR="00710959">
        <w:rPr>
          <w:sz w:val="24"/>
          <w:szCs w:val="24"/>
        </w:rPr>
        <w:t xml:space="preserve"> v.r.</w:t>
      </w:r>
    </w:p>
    <w:p w:rsidRDefault="0033439D" w:rsidP="00090C9B" w:rsidR="0033439D" w:rsidRPr="00DD4F68">
      <w:pPr>
        <w:pStyle w:val="Tijeloteksta"/>
        <w:ind w:left="5760"/>
      </w:pPr>
    </w:p>
    <w:p w:rsidRDefault="002072FA" w:rsidR="002072FA" w:rsidRPr="00DD4F68">
      <w:pPr>
        <w:pStyle w:val="Tijeloteksta"/>
        <w:jc w:val="left"/>
        <w:rPr>
          <w:sz w:val="24"/>
          <w:szCs w:val="24"/>
        </w:rPr>
      </w:pPr>
      <w:r w:rsidRPr="00DD4F68">
        <w:rPr>
          <w:sz w:val="24"/>
          <w:szCs w:val="24"/>
        </w:rPr>
        <w:t>UPUTA O PRAVNOM LIJEKU</w:t>
      </w:r>
    </w:p>
    <w:p w:rsidRDefault="002072FA" w:rsidP="00090C9B" w:rsidR="00090C9B">
      <w:pPr>
        <w:pStyle w:val="Tijeloteksta"/>
        <w:jc w:val="left"/>
        <w:rPr>
          <w:sz w:val="24"/>
          <w:szCs w:val="24"/>
        </w:rPr>
      </w:pPr>
      <w:r w:rsidRPr="00DD4F68">
        <w:rPr>
          <w:sz w:val="24"/>
          <w:szCs w:val="24"/>
        </w:rPr>
        <w:t xml:space="preserve">Protiv ovog rješenja </w:t>
      </w:r>
      <w:r w:rsidR="00FA1398">
        <w:rPr>
          <w:sz w:val="24"/>
          <w:szCs w:val="24"/>
        </w:rPr>
        <w:t>steč</w:t>
      </w:r>
      <w:r w:rsidR="00585780">
        <w:rPr>
          <w:sz w:val="24"/>
          <w:szCs w:val="24"/>
        </w:rPr>
        <w:t>a</w:t>
      </w:r>
      <w:r w:rsidR="00FA1398">
        <w:rPr>
          <w:sz w:val="24"/>
          <w:szCs w:val="24"/>
        </w:rPr>
        <w:t xml:space="preserve">jni vjerovnici imaju pravo žalbe </w:t>
      </w:r>
      <w:r w:rsidR="00585780">
        <w:rPr>
          <w:sz w:val="24"/>
          <w:szCs w:val="24"/>
        </w:rPr>
        <w:t xml:space="preserve">(članak 27. stavak 4. SZ-a) </w:t>
      </w:r>
      <w:r w:rsidRPr="00DD4F68">
        <w:rPr>
          <w:sz w:val="24"/>
          <w:szCs w:val="24"/>
        </w:rPr>
        <w:t>u roku od 8 dana.</w:t>
      </w:r>
      <w:r w:rsidR="00DD4F68">
        <w:rPr>
          <w:sz w:val="24"/>
          <w:szCs w:val="24"/>
        </w:rPr>
        <w:t xml:space="preserve"> </w:t>
      </w:r>
      <w:r w:rsidRPr="00DD4F68">
        <w:rPr>
          <w:sz w:val="24"/>
          <w:szCs w:val="24"/>
        </w:rPr>
        <w:t>Žalba se podnosi u 2 primjerka ovom sudu za Visoki</w:t>
      </w:r>
      <w:r w:rsidR="00DD4F68">
        <w:rPr>
          <w:sz w:val="24"/>
          <w:szCs w:val="24"/>
        </w:rPr>
        <w:t xml:space="preserve"> </w:t>
      </w:r>
      <w:r w:rsidRPr="00DD4F68">
        <w:rPr>
          <w:sz w:val="24"/>
          <w:szCs w:val="24"/>
        </w:rPr>
        <w:t>trgovački sud RH</w:t>
      </w:r>
      <w:r w:rsidR="00585780">
        <w:rPr>
          <w:sz w:val="24"/>
          <w:szCs w:val="24"/>
        </w:rPr>
        <w:t>.</w:t>
      </w:r>
    </w:p>
    <w:p w:rsidRDefault="0033439D" w:rsidP="00090C9B" w:rsidR="0033439D">
      <w:pPr>
        <w:pStyle w:val="Tijeloteksta"/>
        <w:jc w:val="left"/>
        <w:rPr>
          <w:sz w:val="24"/>
          <w:szCs w:val="24"/>
        </w:rPr>
      </w:pPr>
    </w:p>
    <w:p w:rsidRDefault="00710959" w:rsidP="00090C9B" w:rsidR="00710959">
      <w:pPr>
        <w:pStyle w:val="Tijeloteksta"/>
        <w:jc w:val="left"/>
        <w:rPr>
          <w:sz w:val="24"/>
          <w:szCs w:val="24"/>
        </w:rPr>
      </w:pPr>
    </w:p>
    <w:p w:rsidRDefault="00710959" w:rsidP="007A1486" w:rsidR="00710959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Za točnost </w:t>
      </w:r>
      <w:proofErr w:type="spellStart"/>
      <w:r w:rsidRPr="007A1486">
        <w:t>otpravka</w:t>
      </w:r>
      <w:proofErr w:type="spellEnd"/>
      <w:r w:rsidRPr="007A1486">
        <w:t xml:space="preserve"> - ovlašteni službenik</w:t>
      </w:r>
    </w:p>
    <w:p w:rsidRDefault="00710959" w:rsidP="007A1486" w:rsidR="00710959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sectPr w:rsidR="00710959" w:rsidRPr="007A148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B85E67"/>
    <w:multiLevelType w:val="hybridMultilevel"/>
    <w:tmpl w:val="907ED3A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8AF41F6"/>
    <w:multiLevelType w:val="hybridMultilevel"/>
    <w:tmpl w:val="CCC064F0"/>
    <w:lvl w:tplc="35264D46" w:ilvl="0">
      <w:start w:val="1"/>
      <w:numFmt w:val="decimal"/>
      <w:lvlText w:val="%1."/>
      <w:lvlJc w:val="left"/>
      <w:pPr>
        <w:tabs>
          <w:tab w:pos="1653" w:val="num"/>
        </w:tabs>
        <w:ind w:hanging="945" w:left="165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0070"/>
    <w:rsid w:val="00066F44"/>
    <w:rsid w:val="00090C9B"/>
    <w:rsid w:val="000C1755"/>
    <w:rsid w:val="00193782"/>
    <w:rsid w:val="001B2265"/>
    <w:rsid w:val="001E25B2"/>
    <w:rsid w:val="002072FA"/>
    <w:rsid w:val="002209E5"/>
    <w:rsid w:val="002442D9"/>
    <w:rsid w:val="002F0070"/>
    <w:rsid w:val="002F7D57"/>
    <w:rsid w:val="00301171"/>
    <w:rsid w:val="0033439D"/>
    <w:rsid w:val="00347BB4"/>
    <w:rsid w:val="004774B9"/>
    <w:rsid w:val="004A1EC0"/>
    <w:rsid w:val="004B7F3F"/>
    <w:rsid w:val="004C6D55"/>
    <w:rsid w:val="004E5469"/>
    <w:rsid w:val="004F022B"/>
    <w:rsid w:val="005071FA"/>
    <w:rsid w:val="00522F8C"/>
    <w:rsid w:val="00547333"/>
    <w:rsid w:val="0056388E"/>
    <w:rsid w:val="00566409"/>
    <w:rsid w:val="00585780"/>
    <w:rsid w:val="006A3E8A"/>
    <w:rsid w:val="006B3353"/>
    <w:rsid w:val="006E4475"/>
    <w:rsid w:val="00710959"/>
    <w:rsid w:val="007141AF"/>
    <w:rsid w:val="007A6843"/>
    <w:rsid w:val="007B3F07"/>
    <w:rsid w:val="00865B76"/>
    <w:rsid w:val="008B05F8"/>
    <w:rsid w:val="008E562D"/>
    <w:rsid w:val="00911383"/>
    <w:rsid w:val="00947AEF"/>
    <w:rsid w:val="00AA1B19"/>
    <w:rsid w:val="00AD3A6C"/>
    <w:rsid w:val="00B639DE"/>
    <w:rsid w:val="00BA0DB0"/>
    <w:rsid w:val="00D4514D"/>
    <w:rsid w:val="00DB06B8"/>
    <w:rsid w:val="00DD4F68"/>
    <w:rsid w:val="00EC6C37"/>
    <w:rsid w:val="00ED4BB3"/>
    <w:rsid w:val="00EE2109"/>
    <w:rsid w:val="00F262A9"/>
    <w:rsid w:val="00F42E67"/>
    <w:rsid w:val="00FA1398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F007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865B76"/>
    <w:pPr>
      <w:jc w:val="both"/>
    </w:pPr>
    <w:rPr>
      <w:sz w:val="20"/>
      <w:szCs w:val="20"/>
    </w:rPr>
  </w:style>
  <w:style w:styleId="Tekstbalonia" w:type="paragraph">
    <w:name w:val="Balloon Text"/>
    <w:basedOn w:val="Normal"/>
    <w:link w:val="TekstbaloniaChar"/>
    <w:rsid w:val="00090C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90C9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109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09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09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09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09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F007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865B76"/>
    <w:pPr>
      <w:jc w:val="both"/>
    </w:pPr>
    <w:rPr>
      <w:sz w:val="20"/>
      <w:szCs w:val="20"/>
    </w:rPr>
  </w:style>
  <w:style w:styleId="Tekstbalonia" w:type="paragraph">
    <w:name w:val="Balloon Text"/>
    <w:basedOn w:val="Normal"/>
    <w:link w:val="TekstbaloniaChar"/>
    <w:rsid w:val="00090C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90C9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109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09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09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09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09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1554</izvorni_sadrzaj>
    <derivirana_varijabla naziv="DomainObject.Predmet.Broj_1">1554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listopada 2015.</izvorni_sadrzaj>
    <derivirana_varijabla naziv="DomainObject.Predmet.DatumOsnivanja_1">9.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St-1554/2015</izvorni_sadrzaj>
    <derivirana_varijabla naziv="DomainObject.Predmet.OznakaBroj_1">St-1554/2015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MANAG d.o.o. zastupanog po punomoćniku Marijan Bubalović</izvorni_sadrzaj>
    <derivirana_varijabla naziv="DomainObject.Predmet.ProtustrankaFormated_1">  MANAG d.o.o. zastupanog po punomoćniku Marijan Bubalović</derivirana_varijabla>
  </DomainObject.Predmet.ProtustrankaFormated>
  <DomainObject.Predmet.ProtustrankaFormatedOIB>
    <izvorni_sadrzaj>  MANAG d.o.o., OIB 61057162819 zastupanog po punomoćniku Marijan Bubalović</izvorni_sadrzaj>
    <derivirana_varijabla naziv="DomainObject.Predmet.ProtustrankaFormatedOIB_1">  MANAG d.o.o., OIB 61057162819 zastupanog po punomoćniku Marijan Bubalović</derivirana_varijabla>
  </DomainObject.Predmet.ProtustrankaFormatedOIB>
  <DomainObject.Predmet.ProtustrankaFormatedWithAdress>
    <izvorni_sadrzaj> MANAG d.o.o., Topolovečka 24, 10000 Zagreb zastupanog po punomoćniku Marijan Bubalović</izvorni_sadrzaj>
    <derivirana_varijabla naziv="DomainObject.Predmet.ProtustrankaFormatedWithAdress_1"> MANAG d.o.o., Topolovečka 24, 10000 Zagreb zastupanog po punomoćniku Marijan Bubalović</derivirana_varijabla>
  </DomainObject.Predmet.ProtustrankaFormatedWithAdress>
  <DomainObject.Predmet.ProtustrankaFormatedWithAdressOIB>
    <izvorni_sadrzaj> MANAG d.o.o., OIB 61057162819, Topolovečka 24, 10000 Zagreb zastupanog po punomoćniku Marijan Bubalović</izvorni_sadrzaj>
    <derivirana_varijabla naziv="DomainObject.Predmet.ProtustrankaFormatedWithAdressOIB_1"> MANAG d.o.o., OIB 61057162819, Topolovečka 24, 10000 Zagreb zastupanog po punomoćniku Marijan Bubalović</derivirana_varijabla>
  </DomainObject.Predmet.ProtustrankaFormatedWithAdressOIB>
  <DomainObject.Predmet.ProtustrankaWithAdress>
    <izvorni_sadrzaj>MANAG d.o.o. Topolovečka 24, 10000 Zagreb</izvorni_sadrzaj>
    <derivirana_varijabla naziv="DomainObject.Predmet.ProtustrankaWithAdress_1">MANAG d.o.o. Topolovečka 24, 10000 Zagreb</derivirana_varijabla>
  </DomainObject.Predmet.ProtustrankaWithAdress>
  <DomainObject.Predmet.ProtustrankaWithAdressOIB>
    <izvorni_sadrzaj>MANAG d.o.o., OIB 61057162819, Topolovečka 24, 10000 Zagreb</izvorni_sadrzaj>
    <derivirana_varijabla naziv="DomainObject.Predmet.ProtustrankaWithAdressOIB_1">MANAG d.o.o., OIB 61057162819, Topolovečka 24, 10000 Zagreb</derivirana_varijabla>
  </DomainObject.Predmet.ProtustrankaWithAdressOIB>
  <DomainObject.Predmet.ProtustrankaNazivFormated>
    <izvorni_sadrzaj>MANAG d.o.o.</izvorni_sadrzaj>
    <derivirana_varijabla naziv="DomainObject.Predmet.ProtustrankaNazivFormated_1">MANAG d.o.o.</derivirana_varijabla>
  </DomainObject.Predmet.ProtustrankaNazivFormated>
  <DomainObject.Predmet.ProtustrankaNazivFormatedOIB>
    <izvorni_sadrzaj>MANAG d.o.o., OIB 61057162819</izvorni_sadrzaj>
    <derivirana_varijabla naziv="DomainObject.Predmet.ProtustrankaNazivFormatedOIB_1">MANAG d.o.o., OIB 61057162819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Ilica 307, 10000 Zagreb; VJEROVNICI</izvorni_sadrzaj>
    <derivirana_varijabla naziv="DomainObject.Predmet.StrankaFormatedWithAdress_1"> FINA Regionalni centar Zagreb, Ilica 307, 10000 Zagreb; VJEROVNICI</derivirana_varijabla>
  </DomainObject.Predmet.StrankaFormatedWithAdress>
  <DomainObject.Predmet.StrankaFormatedWithAdressOIB>
    <izvorni_sadrzaj> FINA Regionalni centar Zagreb, OIB 85821130368, Ilica 307, 10000 Zagreb; VJEROVNICI</izvorni_sadrzaj>
    <derivirana_varijabla naziv="DomainObject.Predmet.StrankaFormatedWithAdressOIB_1"> FINA Regionalni centar Zagreb, OIB 85821130368, Ilica 307, 10000 Zagreb; VJEROVNICI</derivirana_varijabla>
  </DomainObject.Predmet.StrankaFormatedWithAdressOIB>
  <DomainObject.Predmet.StrankaWithAdress>
    <izvorni_sadrzaj>FINA Regionalni centar Zagreb Ilica 307,10000 Zagreb,VJEROVNICI </izvorni_sadrzaj>
    <derivirana_varijabla naziv="DomainObject.Predmet.StrankaWithAdress_1">FINA Regionalni centar Zagreb Ilica 307,10000 Zagreb,VJEROVNICI </derivirana_varijabla>
  </DomainObject.Predmet.StrankaWithAdress>
  <DomainObject.Predmet.StrankaWithAdressOIB>
    <izvorni_sadrzaj>FINA Regionalni centar Zagreb, OIB 85821130368, Ilica 307,10000 Zagreb,VJEROVNICI</izvorni_sadrzaj>
    <derivirana_varijabla naziv="DomainObject.Predmet.StrankaWithAdressOIB_1">FINA Regionalni centar Zagreb, OIB 85821130368, Ilica 307,10000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Ilica 307, 10000 Zagreb</item>
      <item>VJEROVNICI</item>
    </izvorni_sadrzaj>
    <derivirana_varijabla naziv="DomainObject.Predmet.StrankaListFormatedWithAdress_1">
      <item>FINA Regionalni centar Zagreb, Ilica 307, 10000 Zagreb</item>
      <item>VJEROVNICI</item>
    </derivirana_varijabla>
  </DomainObject.Predmet.StrankaListFormatedWithAdress>
  <DomainObject.Predmet.StrankaListFormatedWithAdressOIB>
    <izvorni_sadrzaj>
      <item>FINA Regionalni centar Zagreb, OIB 85821130368, Ilica 307, 10000 Zagreb</item>
      <item>VJEROVNICI</item>
    </izvorni_sadrzaj>
    <derivirana_varijabla naziv="DomainObject.Predmet.StrankaListFormatedWithAdressOIB_1">
      <item>FINA Regionalni centar Zagreb, OIB 85821130368, Ilica 307,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MANAG d.o.o. zastupanog po punomoćniku Marijan Bubalović</item>
    </izvorni_sadrzaj>
    <derivirana_varijabla naziv="DomainObject.Predmet.ProtuStrankaListFormated_1">
      <item>MANAG d.o.o. zastupanog po punomoćniku Marijan Bubalović</item>
    </derivirana_varijabla>
  </DomainObject.Predmet.ProtuStrankaListFormated>
  <DomainObject.Predmet.ProtuStrankaListFormatedOIB>
    <izvorni_sadrzaj>
      <item>MANAG d.o.o., OIB 61057162819 zastupanog po punomoćniku Marijan Bubalović</item>
    </izvorni_sadrzaj>
    <derivirana_varijabla naziv="DomainObject.Predmet.ProtuStrankaListFormatedOIB_1">
      <item>MANAG d.o.o., OIB 61057162819 zastupanog po punomoćniku Marijan Bubalović</item>
    </derivirana_varijabla>
  </DomainObject.Predmet.ProtuStrankaListFormatedOIB>
  <DomainObject.Predmet.ProtuStrankaListFormatedWithAdress>
    <izvorni_sadrzaj>
      <item>MANAG d.o.o., Topolovečka 24, 10000 Zagreb zastupanog po punomoćniku Marijan Bubalović</item>
    </izvorni_sadrzaj>
    <derivirana_varijabla naziv="DomainObject.Predmet.ProtuStrankaListFormatedWithAdress_1">
      <item>MANAG d.o.o., Topolovečka 24, 10000 Zagreb zastupanog po punomoćniku Marijan Bubalović</item>
    </derivirana_varijabla>
  </DomainObject.Predmet.ProtuStrankaListFormatedWithAdress>
  <DomainObject.Predmet.ProtuStrankaListFormatedWithAdressOIB>
    <izvorni_sadrzaj>
      <item>MANAG d.o.o., OIB 61057162819, Topolovečka 24, 10000 Zagreb zastupanog po punomoćniku Marijan Bubalović</item>
    </izvorni_sadrzaj>
    <derivirana_varijabla naziv="DomainObject.Predmet.ProtuStrankaListFormatedWithAdressOIB_1">
      <item>MANAG d.o.o., OIB 61057162819, Topolovečka 24, 10000 Zagreb zastupanog po punomoćniku Marijan Bubalović</item>
    </derivirana_varijabla>
  </DomainObject.Predmet.ProtuStrankaListFormatedWithAdressOIB>
  <DomainObject.Predmet.ProtuStrankaListNazivFormated>
    <izvorni_sadrzaj>
      <item>MANAG d.o.o.</item>
    </izvorni_sadrzaj>
    <derivirana_varijabla naziv="DomainObject.Predmet.ProtuStrankaListNazivFormated_1">
      <item>MANAG d.o.o.</item>
    </derivirana_varijabla>
  </DomainObject.Predmet.ProtuStrankaListNazivFormated>
  <DomainObject.Predmet.ProtuStrankaListNazivFormatedOIB>
    <izvorni_sadrzaj>
      <item>MANAG d.o.o., OIB 61057162819</item>
    </izvorni_sadrzaj>
    <derivirana_varijabla naziv="DomainObject.Predmet.ProtuStrankaListNazivFormatedOIB_1">
      <item>MANAG d.o.o., OIB 61057162819</item>
    </derivirana_varijabla>
  </DomainObject.Predmet.ProtuStrankaListNazivFormatedOIB>
  <DomainObject.Predmet.OstaliListFormated>
    <izvorni_sadrzaj>
      <item>Marko Čačić</item>
      <item>Marijan Bubalović punomoćnik sudionika u postupku MANAG d.o.o.</item>
    </izvorni_sadrzaj>
    <derivirana_varijabla naziv="DomainObject.Predmet.OstaliListFormated_1">
      <item>Marko Čačić</item>
      <item>Marijan Bubalović punomoćnik sudionika u postupku MANAG d.o.o.</item>
    </derivirana_varijabla>
  </DomainObject.Predmet.OstaliListFormated>
  <DomainObject.Predmet.OstaliListFormatedOIB>
    <izvorni_sadrzaj>
      <item>Marko Čačić, OIB 71598929328</item>
      <item>Marijan Bubalović, OIB 16733451175 punomoćnik sudionika u postupku MANAG d.o.o.</item>
    </izvorni_sadrzaj>
    <derivirana_varijabla naziv="DomainObject.Predmet.OstaliListFormatedOIB_1">
      <item>Marko Čačić, OIB 71598929328</item>
      <item>Marijan Bubalović, OIB 16733451175 punomoćnik sudionika u postupku MANAG d.o.o.</item>
    </derivirana_varijabla>
  </DomainObject.Predmet.OstaliListFormatedOIB>
  <DomainObject.Predmet.OstaliListFormatedWithAdress>
    <izvorni_sadrzaj>
      <item>Marko Čačić, OSJEČKA ULICA 217 (ranije: NOVSKA, OSJEČKA ULICA, 217), 44330 Novska</item>
      <item>Marijan Bubalović, Topolovečka Ulica 24, 10000 Zagreb punomoćnik sudionika u postupku MANAG d.o.o.</item>
    </izvorni_sadrzaj>
    <derivirana_varijabla naziv="DomainObject.Predmet.OstaliListFormatedWithAdress_1">
      <item>Marko Čačić, OSJEČKA ULICA 217 (ranije: NOVSKA, OSJEČKA ULICA, 217), 44330 Novska</item>
      <item>Marijan Bubalović, Topolovečka Ulica 24, 10000 Zagreb punomoćnik sudionika u postupku MANAG d.o.o.</item>
    </derivirana_varijabla>
  </DomainObject.Predmet.OstaliListFormatedWithAdress>
  <DomainObject.Predmet.OstaliListFormatedWithAdressOIB>
    <izvorni_sadrzaj>
      <item>Marko Čačić, OIB 71598929328, OSJEČKA ULICA 217 (ranije: NOVSKA, OSJEČKA ULICA, 217), 44330 Novska</item>
      <item>Marijan Bubalović, OIB 16733451175, Topolovečka Ulica 24, 10000 Zagreb punomoćnik sudionika u postupku MANAG d.o.o.</item>
    </izvorni_sadrzaj>
    <derivirana_varijabla naziv="DomainObject.Predmet.OstaliListFormatedWithAdressOIB_1">
      <item>Marko Čačić, OIB 71598929328, OSJEČKA ULICA 217 (ranije: NOVSKA, OSJEČKA ULICA, 217), 44330 Novska</item>
      <item>Marijan Bubalović, OIB 16733451175, Topolovečka Ulica 24, 10000 Zagreb punomoćnik sudionika u postupku MANAG d.o.o.</item>
    </derivirana_varijabla>
  </DomainObject.Predmet.OstaliListFormatedWithAdressOIB>
  <DomainObject.Predmet.OstaliListNazivFormated>
    <izvorni_sadrzaj>
      <item>Marko Čačić</item>
      <item>Marijan Bubalović</item>
    </izvorni_sadrzaj>
    <derivirana_varijabla naziv="DomainObject.Predmet.OstaliListNazivFormated_1">
      <item>Marko Čačić</item>
      <item>Marijan Bubalović</item>
    </derivirana_varijabla>
  </DomainObject.Predmet.OstaliListNazivFormated>
  <DomainObject.Predmet.OstaliListNazivFormatedOIB>
    <izvorni_sadrzaj>
      <item>Marko Čačić, OIB 71598929328</item>
      <item>Marijan Bubalović, OIB 16733451175</item>
    </izvorni_sadrzaj>
    <derivirana_varijabla naziv="DomainObject.Predmet.OstaliListNazivFormatedOIB_1">
      <item>Marko Čačić, OIB 71598929328</item>
      <item>Marijan Bubalović, OIB 16733451175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MANAG d.o.o.</izvorni_sadrzaj>
    <derivirana_varijabla naziv="DomainObject.Predmet.ProtustrankaIDrugi_1">MANAG d.o.o.</derivirana_varijabla>
  </DomainObject.Predmet.ProtustrankaIDrugi>
  <DomainObject.Predmet.StrankaIDrugiAdressOIB>
    <izvorni_sadrzaj>FINA Regionalni centar Zagreb, OIB 85821130368, Ilica 307, 10000 Zagreb i dr.</izvorni_sadrzaj>
    <derivirana_varijabla naziv="DomainObject.Predmet.StrankaIDrugiAdressOIB_1">FINA Regionalni centar Zagreb, OIB 85821130368, Ilica 307, 10000 Zagreb i dr.</derivirana_varijabla>
  </DomainObject.Predmet.StrankaIDrugiAdressOIB>
  <DomainObject.Predmet.ProtustrankaIDrugiAdressOIB>
    <izvorni_sadrzaj>MANAG d.o.o., OIB 61057162819, Topolovečka 24, 10000 Zagreb</izvorni_sadrzaj>
    <derivirana_varijabla naziv="DomainObject.Predmet.ProtustrankaIDrugiAdressOIB_1">MANAG d.o.o., OIB 61057162819, Topolovečka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MANAG d.o.o.</item>
      <item>Marko Čačić</item>
      <item>Marijan Bubalović</item>
      <item>VJEROVNICI</item>
    </izvorni_sadrzaj>
    <derivirana_varijabla naziv="DomainObject.Predmet.SudioniciListNaziv_1">
      <item>FINA Regionalni centar Zagreb</item>
      <item>MANAG d.o.o.</item>
      <item>Marko Čačić</item>
      <item>Marijan Bubalović</item>
      <item>VJEROVNICI</item>
    </derivirana_varijabla>
  </DomainObject.Predmet.SudioniciListNaziv>
  <DomainObject.Predmet.SudioniciListAdressOIB>
    <izvorni_sadrzaj>
      <item>FINA Regionalni centar Zagreb, OIB 85821130368, Ilica 307,10000 Zagreb</item>
      <item>MANAG d.o.o., OIB 61057162819, Topolovečka 24,10000 Zagreb</item>
      <item>Marko Čačić, OIB 71598929328, OSJEČKA ULICA 217 (ranije: NOVSKA, OSJEČKA ULICA, 217),44330 Novska</item>
      <item>Marijan Bubalović, OIB 16733451175, Topolovečka Ulica 24,10000 Zagreb</item>
      <item>VJEROVNICI</item>
    </izvorni_sadrzaj>
    <derivirana_varijabla naziv="DomainObject.Predmet.SudioniciListAdressOIB_1">
      <item>FINA Regionalni centar Zagreb, OIB 85821130368, Ilica 307,10000 Zagreb</item>
      <item>MANAG d.o.o., OIB 61057162819, Topolovečka 24,10000 Zagreb</item>
      <item>Marko Čačić, OIB 71598929328, OSJEČKA ULICA 217 (ranije: NOVSKA, OSJEČKA ULICA, 217),44330 Novska</item>
      <item>Marijan Bubalović, OIB 16733451175, Topolovečka Ulica 24,10000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61057162819</item>
      <item>, OIB 71598929328</item>
      <item>, OIB 16733451175</item>
      <item>, OIB null</item>
    </izvorni_sadrzaj>
    <derivirana_varijabla naziv="DomainObject.Predmet.SudioniciListNazivOIB_1">
      <item>, OIB 85821130368</item>
      <item>, OIB 61057162819</item>
      <item>, OIB 71598929328</item>
      <item>, OIB 16733451175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Smičiklas, OIB 82617242862, Ljudevita Šestića 4 Karlovac</item>
    </izvorni_sadrzaj>
    <derivirana_varijabla naziv="DomainObject.Predmet.StecajniUpraviteljiListAddressOIB_1">
      <item>Marija Smičiklas, OIB 82617242862, Ljudevita Šestića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217</properties:Words>
  <properties:Characters>1149</properties:Characters>
  <properties:Lines>41</properties:Lines>
  <properties:Paragraphs>19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2017-01-30T10:05:00Z</dcterms:created>
  <dc:creator>nmarkovic</dc:creator>
  <cp:lastModifiedBy>Ivana Stampf</cp:lastModifiedBy>
  <cp:lastPrinted>2017-01-30T11:44:00Z</cp:lastPrinted>
  <dcterms:modified xmlns:xsi="http://www.w3.org/2001/XMLSchema-instance" xsi:type="dcterms:W3CDTF">2017-01-30T11:50:00Z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