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ea34" w14:paraId="83fea34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A1E4E">
        <w:t>6</w:t>
      </w:r>
      <w:r w:rsidR="00756BF1">
        <w:t>20</w:t>
      </w:r>
      <w:r w:rsidRPr="00151FF0">
        <w:t>/1</w:t>
      </w:r>
      <w:r w:rsidR="002B4720">
        <w:t>6</w:t>
      </w:r>
      <w:r w:rsidRPr="00151FF0">
        <w:t>-</w:t>
      </w:r>
      <w:r w:rsidR="00756BF1">
        <w:t>45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9F69DE" w:rsidP="009F69DE" w:rsidR="009F69DE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85821130368 </w:t>
      </w:r>
      <w:r w:rsidRPr="00611430">
        <w:t xml:space="preserve">za otvaranje stečajnog postupka nad dužnikom </w:t>
      </w:r>
      <w:r w:rsidR="00756BF1" w:rsidRPr="00756BF1">
        <w:t>HORTI FRUCHT društvo s ograničenom odgovornošću za trgovinu, proizvodnju i usluge, Osijek, Ukrinska Ulica 49/II, MBS 030027522, OIB 33676256018</w:t>
      </w:r>
      <w:r w:rsidRPr="000B1DB2">
        <w:t xml:space="preserve">, dana </w:t>
      </w:r>
      <w:r>
        <w:t>6.</w:t>
      </w:r>
      <w:r w:rsidRPr="000B1DB2">
        <w:t xml:space="preserve"> </w:t>
      </w:r>
      <w:r>
        <w:t>prosinca</w:t>
      </w:r>
      <w:r w:rsidRPr="000B1DB2">
        <w:t xml:space="preserve"> 201</w:t>
      </w:r>
      <w:r>
        <w:t>6</w:t>
      </w:r>
      <w:r w:rsidRPr="000B1DB2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756BF1" w:rsidR="007B6DF7">
      <w:pPr>
        <w:pStyle w:val="Tijeloteksta"/>
        <w:numPr>
          <w:ilvl w:val="0"/>
          <w:numId w:val="1"/>
        </w:numPr>
      </w:pPr>
      <w:r>
        <w:t>Privremeno</w:t>
      </w:r>
      <w:r w:rsidR="003620E9">
        <w:t>m</w:t>
      </w:r>
      <w:r>
        <w:t xml:space="preserve"> s</w:t>
      </w:r>
      <w:r w:rsidR="00F14D32">
        <w:t>tečajno</w:t>
      </w:r>
      <w:r w:rsidR="003620E9">
        <w:t>m</w:t>
      </w:r>
      <w:r w:rsidR="00F14D32">
        <w:t xml:space="preserve"> upravitelj</w:t>
      </w:r>
      <w:r w:rsidR="003620E9">
        <w:t>u</w:t>
      </w:r>
      <w:r w:rsidR="00F14D32">
        <w:t xml:space="preserve"> </w:t>
      </w:r>
      <w:r w:rsidR="00837509">
        <w:t>mag. iur. Zlatk</w:t>
      </w:r>
      <w:r w:rsidR="00F316F2">
        <w:t>u</w:t>
      </w:r>
      <w:r w:rsidR="00837509">
        <w:t xml:space="preserve"> Markasović, Osijek, Vijenac I. Meštrovića 50</w:t>
      </w:r>
      <w:r w:rsidR="00837509" w:rsidRPr="00EB4B93">
        <w:t xml:space="preserve">, OIB </w:t>
      </w:r>
      <w:r w:rsidR="00837509">
        <w:t>82230536462</w:t>
      </w:r>
      <w:r w:rsidR="00031CCE">
        <w:rPr>
          <w:b/>
        </w:rPr>
        <w:t xml:space="preserve">, </w:t>
      </w:r>
      <w:r w:rsidR="00F14D32">
        <w:t xml:space="preserve">odobrava se </w:t>
      </w:r>
      <w:r w:rsidR="003620E9">
        <w:t xml:space="preserve">jednokratna </w:t>
      </w:r>
      <w:r w:rsidR="00F14D32">
        <w:t>nagrada za rad</w:t>
      </w:r>
      <w:r w:rsidR="00A954A0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756BF1" w:rsidRPr="00756BF1">
        <w:t>HORTI FRUCHT društvo s ograničenom odgovornošću za trgovinu, proizvodnju i usluge, Osijek, Ukrinska Ulica 49/II, MBS 030027522, OIB 33676256018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D47F22">
        <w:t xml:space="preserve">iz </w:t>
      </w:r>
      <w:r w:rsidR="00D47F22" w:rsidRPr="00285077">
        <w:t>Fond</w:t>
      </w:r>
      <w:r w:rsidR="00D47F22">
        <w:t>a</w:t>
      </w:r>
      <w:r w:rsidR="00D47F22" w:rsidRPr="00285077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47F22">
        <w:t>m</w:t>
      </w:r>
      <w:r w:rsidR="00A126F0">
        <w:t xml:space="preserve"> </w:t>
      </w:r>
      <w:r>
        <w:t>stečajno</w:t>
      </w:r>
      <w:r w:rsidR="00D47F22">
        <w:t>m</w:t>
      </w:r>
      <w:r>
        <w:t xml:space="preserve"> upravitelj</w:t>
      </w:r>
      <w:r w:rsidR="00D47F22">
        <w:t>u</w:t>
      </w:r>
      <w:r w:rsidR="00FF4063">
        <w:t xml:space="preserve"> </w:t>
      </w:r>
      <w:r>
        <w:t>na nje</w:t>
      </w:r>
      <w:r w:rsidR="00D47F22">
        <w:t>gov</w:t>
      </w:r>
      <w:r>
        <w:t xml:space="preserve"> žiro-račun </w:t>
      </w:r>
      <w:r w:rsidR="00BC068F">
        <w:t xml:space="preserve">broj </w:t>
      </w:r>
      <w:r w:rsidR="00581AE3">
        <w:t>HR</w:t>
      </w:r>
      <w:r w:rsidR="00837509">
        <w:t>76 2500 0093 1200 6606 3</w:t>
      </w:r>
      <w:r w:rsidR="00553871">
        <w:t xml:space="preserve"> kod ADDIKO BANKE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2A1E4E">
        <w:t>6</w:t>
      </w:r>
      <w:r w:rsidR="00A90764">
        <w:t>20</w:t>
      </w:r>
      <w:r w:rsidR="009B0F1B">
        <w:t>/</w:t>
      </w:r>
      <w:r w:rsidR="00FE5A6E">
        <w:t>1</w:t>
      </w:r>
      <w:r w:rsidR="002B4720">
        <w:t>6</w:t>
      </w:r>
      <w:r w:rsidR="009B0F1B">
        <w:t>-</w:t>
      </w:r>
      <w:r w:rsidR="00764FCC">
        <w:t>1</w:t>
      </w:r>
      <w:r w:rsidR="00A90764">
        <w:t>1</w:t>
      </w:r>
      <w:r w:rsidR="009B0F1B">
        <w:t xml:space="preserve"> od </w:t>
      </w:r>
      <w:r w:rsidR="00A90764">
        <w:t>2</w:t>
      </w:r>
      <w:r w:rsidR="009E54EB">
        <w:t>1</w:t>
      </w:r>
      <w:r w:rsidR="009B0F1B">
        <w:t>.</w:t>
      </w:r>
      <w:r w:rsidR="00D3098C">
        <w:t>0</w:t>
      </w:r>
      <w:r w:rsidR="00A90764">
        <w:t>4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A90764">
        <w:t>Zlatko Markasović</w:t>
      </w:r>
      <w:r w:rsidR="009E54EB">
        <w:t xml:space="preserve"> iz Osijeka</w:t>
      </w:r>
      <w:r w:rsidR="00932A65">
        <w:t xml:space="preserve"> </w:t>
      </w:r>
      <w:r w:rsidR="009B0F1B">
        <w:t>za privremen</w:t>
      </w:r>
      <w:r w:rsidR="002B4720">
        <w:t>og</w:t>
      </w:r>
      <w:r w:rsidR="009B0F1B">
        <w:t xml:space="preserve"> stečajn</w:t>
      </w:r>
      <w:r w:rsidR="002B4720">
        <w:t>og</w:t>
      </w:r>
      <w:r w:rsidR="009B0F1B">
        <w:t xml:space="preserve"> upravitelj</w:t>
      </w:r>
      <w:r w:rsidR="002B4720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</w:t>
      </w:r>
      <w:r w:rsidR="009B0F1B">
        <w:lastRenderedPageBreak/>
        <w:t>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9447C5">
        <w:t>i</w:t>
      </w:r>
      <w:r>
        <w:t xml:space="preserve"> stečajn</w:t>
      </w:r>
      <w:r w:rsidR="009447C5">
        <w:t>i</w:t>
      </w:r>
      <w:r w:rsidR="00690F38">
        <w:t xml:space="preserve"> </w:t>
      </w:r>
      <w:r>
        <w:t>upravitelj obavi</w:t>
      </w:r>
      <w:r w:rsidR="009447C5">
        <w:t>o</w:t>
      </w:r>
      <w:r>
        <w:t xml:space="preserve"> je sve potrebne radnje, te je sastavi</w:t>
      </w:r>
      <w:r w:rsidR="009447C5">
        <w:t>o</w:t>
      </w:r>
      <w:r>
        <w:t xml:space="preserve"> i dostavi</w:t>
      </w:r>
      <w:r w:rsidR="009447C5">
        <w:t>o</w:t>
      </w:r>
      <w:r w:rsidR="006764F3">
        <w:t xml:space="preserve"> </w:t>
      </w:r>
      <w:r>
        <w:t>svoje pisano izvješće i nazoči</w:t>
      </w:r>
      <w:r w:rsidR="009447C5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A90764">
        <w:t>5</w:t>
      </w:r>
      <w:r w:rsidR="001B1409">
        <w:t>.</w:t>
      </w:r>
      <w:r w:rsidR="009447C5">
        <w:t>1</w:t>
      </w:r>
      <w:r w:rsidR="00A90764">
        <w:t>2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9447C5">
        <w:t>og</w:t>
      </w:r>
      <w:r>
        <w:t xml:space="preserve"> stečajn</w:t>
      </w:r>
      <w:r w:rsidR="009447C5">
        <w:t>og</w:t>
      </w:r>
      <w:r w:rsidR="008D4802">
        <w:t xml:space="preserve"> </w:t>
      </w:r>
      <w:r>
        <w:t>upravitelj</w:t>
      </w:r>
      <w:r w:rsidR="009447C5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9E54EB">
        <w:t>6</w:t>
      </w:r>
      <w:r w:rsidRPr="008D4802">
        <w:t xml:space="preserve">. </w:t>
      </w:r>
      <w:r w:rsidR="00D92917">
        <w:t>prosinca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9447C5">
        <w:t>i</w:t>
      </w:r>
      <w:r w:rsidR="0040049C">
        <w:t xml:space="preserve"> </w:t>
      </w:r>
      <w:r w:rsidR="00D5639E">
        <w:t>stečajn</w:t>
      </w:r>
      <w:r w:rsidR="009447C5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3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756BF1" w:rsidRPr="00756BF1">
      <w:t>14 St-620/16-45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A1E4E"/>
    <w:rsid w:val="002B4720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0200"/>
    <w:rsid w:val="003423A5"/>
    <w:rsid w:val="00346B32"/>
    <w:rsid w:val="003504DC"/>
    <w:rsid w:val="00361758"/>
    <w:rsid w:val="003620E9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245D5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3871"/>
    <w:rsid w:val="00555A5F"/>
    <w:rsid w:val="005606B3"/>
    <w:rsid w:val="00581AE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56BF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37509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47C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E54EB"/>
    <w:rsid w:val="009F69DE"/>
    <w:rsid w:val="00A126F0"/>
    <w:rsid w:val="00A14C1A"/>
    <w:rsid w:val="00A14E5B"/>
    <w:rsid w:val="00A152F2"/>
    <w:rsid w:val="00A34E0A"/>
    <w:rsid w:val="00A57D3E"/>
    <w:rsid w:val="00A74469"/>
    <w:rsid w:val="00A90764"/>
    <w:rsid w:val="00A90CA5"/>
    <w:rsid w:val="00A91489"/>
    <w:rsid w:val="00A924F5"/>
    <w:rsid w:val="00A954A0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3E0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47F22"/>
    <w:rsid w:val="00D51D7D"/>
    <w:rsid w:val="00D5639E"/>
    <w:rsid w:val="00D57D64"/>
    <w:rsid w:val="00D62AE6"/>
    <w:rsid w:val="00D70C6E"/>
    <w:rsid w:val="00D7443C"/>
    <w:rsid w:val="00D84FFA"/>
    <w:rsid w:val="00D92917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F00D98"/>
    <w:rsid w:val="00F14D32"/>
    <w:rsid w:val="00F15D64"/>
    <w:rsid w:val="00F316F2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3E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3E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3E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3E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3E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3E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3E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3E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HORTI FRUCHT društvo s ograničenom odgovornošću za trgovinu, proizvodnju i usluge, Osijek</izvorni_sadrzaj>
    <derivirana_varijabla naziv="DomainObject.Predmet.ProtustrankaFormated_1">  HORTI FRUCHT društvo s ograničenom odgovornošću za trgovinu, proizvodnju i usluge, Osijek</derivirana_varijabla>
  </DomainObject.Predmet.ProtustrankaFormated>
  <DomainObject.Predmet.ProtustrankaFormatedOIB>
    <izvorni_sadrzaj>  HORTI FRUCHT društvo s ograničenom odgovornošću za trgovinu, proizvodnju i usluge, Osijek, OIB 33676256018</izvorni_sadrzaj>
    <derivirana_varijabla naziv="DomainObject.Predmet.ProtustrankaFormatedOIB_1">  HORTI FRUCHT društvo s ograničenom odgovornošću za trgovinu, proizvodnju i usluge, Osijek, OIB 33676256018</derivirana_varijabla>
  </DomainObject.Predmet.ProtustrankaFormatedOIB>
  <DomainObject.Predmet.ProtustrankaFormatedWithAdress>
    <izvorni_sadrzaj> HORTI FRUCHT društvo s ograničenom odgovornošću za trgovinu, proizvodnju i usluge, Osijek, Ukrinska Ulica 49/II, 31000 Osijek</izvorni_sadrzaj>
    <derivirana_varijabla naziv="DomainObject.Predmet.ProtustrankaFormatedWithAdress_1"> HORTI FRUCHT društvo s ograničenom odgovornošću za trgovinu, proizvodnju i usluge, Osijek, Ukrinska Ulica 49/II, 31000 Osijek</derivirana_varijabla>
  </DomainObject.Predmet.ProtustrankaFormatedWithAdress>
  <DomainObject.Predmet.ProtustrankaFormatedWithAdressOIB>
    <izvorni_sadrzaj> HORTI FRUCHT društvo s ograničenom odgovornošću za trgovinu, proizvodnju i usluge, Osijek, OIB 33676256018, Ukrinska Ulica 49/II, 31000 Osijek</izvorni_sadrzaj>
    <derivirana_varijabla naziv="DomainObject.Predmet.ProtustrankaFormatedWithAdressOIB_1"> HORTI FRUCHT društvo s ograničenom odgovornošću za trgovinu, proizvodnju i usluge, Osijek, OIB 33676256018, Ukrinska Ulica 49/II, 31000 Osijek</derivirana_varijabla>
  </DomainObject.Predmet.ProtustrankaFormatedWithAdressOIB>
  <DomainObject.Predmet.ProtustrankaWithAdress>
    <izvorni_sadrzaj>HORTI FRUCHT društvo s ograničenom odgovornošću za trgovinu, proizvodnju i usluge, Osijek Ukrinska Ulica 49/II, 31000 Osijek</izvorni_sadrzaj>
    <derivirana_varijabla naziv="DomainObject.Predmet.ProtustrankaWithAdress_1">HORTI FRUCHT društvo s ograničenom odgovornošću za trgovinu, proizvodnju i usluge, Osijek Ukrinska Ulica 49/II, 31000 Osijek</derivirana_varijabla>
  </DomainObject.Predmet.ProtustrankaWithAdress>
  <DomainObject.Predmet.ProtustrankaWithAdressOIB>
    <izvorni_sadrzaj>HORTI FRUCHT društvo s ograničenom odgovornošću za trgovinu, proizvodnju i usluge, Osijek, OIB 33676256018, Ukrinska Ulica 49/II, 31000 Osijek</izvorni_sadrzaj>
    <derivirana_varijabla naziv="DomainObject.Predmet.ProtustrankaWithAdressOIB_1">HORTI FRUCHT društvo s ograničenom odgovornošću za trgovinu, proizvodnju i usluge, Osijek, OIB 33676256018, Ukrinska Ulica 49/II, 31000 Osijek</derivirana_varijabla>
  </DomainObject.Predmet.ProtustrankaWithAdressOIB>
  <DomainObject.Predmet.ProtustrankaNazivFormated>
    <izvorni_sadrzaj>HORTI FRUCHT društvo s ograničenom odgovornošću za trgovinu, proizvodnju i usluge, Osijek</izvorni_sadrzaj>
    <derivirana_varijabla naziv="DomainObject.Predmet.ProtustrankaNazivFormated_1">HORTI FRUCHT društvo s ograničenom odgovornošću za trgovinu, proizvodnju i usluge, Osijek</derivirana_varijabla>
  </DomainObject.Predmet.ProtustrankaNazivFormated>
  <DomainObject.Predmet.ProtustrankaNazivFormatedOIB>
    <izvorni_sadrzaj>HORTI FRUCHT društvo s ograničenom odgovornošću za trgovinu, proizvodnju i usluge, Osijek, OIB 33676256018</izvorni_sadrzaj>
    <derivirana_varijabla naziv="DomainObject.Predmet.ProtustrankaNazivFormatedOIB_1">HORTI FRUCHT društvo s ograničenom odgovornošću za trgovinu, proizvodnju i usluge, Osijek, OIB 33676256018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HORTI FRUCHT društvo s ograničenom odgovornošću za trgovinu, proizvodnju i usluge, Osijek</item>
    </izvorni_sadrzaj>
    <derivirana_varijabla naziv="DomainObject.Predmet.ProtuStrankaListFormated_1">
      <item>HORTI FRUCHT društvo s ograničenom odgovornošću za trgovinu, proizvodnju i usluge, Osijek</item>
    </derivirana_varijabla>
  </DomainObject.Predmet.ProtuStrankaListFormated>
  <DomainObject.Predmet.ProtuStrankaListFormatedOIB>
    <izvorni_sadrzaj>
      <item>HORTI FRUCHT društvo s ograničenom odgovornošću za trgovinu, proizvodnju i usluge, Osijek, OIB 33676256018</item>
    </izvorni_sadrzaj>
    <derivirana_varijabla naziv="DomainObject.Predmet.ProtuStrankaListFormatedOIB_1">
      <item>HORTI FRUCHT društvo s ograničenom odgovornošću za trgovinu, proizvodnju i usluge, Osijek, OIB 33676256018</item>
    </derivirana_varijabla>
  </DomainObject.Predmet.ProtuStrankaListFormatedOIB>
  <DomainObject.Predmet.ProtuStrankaListFormatedWithAdress>
    <izvorni_sadrzaj>
      <item>HORTI FRUCHT društvo s ograničenom odgovornošću za trgovinu, proizvodnju i usluge, Osijek, Ukrinska Ulica 49/II, 31000 Osijek</item>
    </izvorni_sadrzaj>
    <derivirana_varijabla naziv="DomainObject.Predmet.ProtuStrankaListFormatedWithAdress_1">
      <item>HORTI FRUCHT društvo s ograničenom odgovornošću za trgovinu, proizvodnju i usluge, Osijek, Ukrinska Ulica 49/II, 31000 Osijek</item>
    </derivirana_varijabla>
  </DomainObject.Predmet.ProtuStrankaListFormatedWithAdress>
  <DomainObject.Predmet.ProtuStrankaListFormatedWithAdressOIB>
    <izvorni_sadrzaj>
      <item>HORTI FRUCHT društvo s ograničenom odgovornošću za trgovinu, proizvodnju i usluge, Osijek, OIB 33676256018, Ukrinska Ulica 49/II, 31000 Osijek</item>
    </izvorni_sadrzaj>
    <derivirana_varijabla naziv="DomainObject.Predmet.ProtuStrankaListFormatedWithAdressOIB_1">
      <item>HORTI FRUCHT društvo s ograničenom odgovornošću za trgovinu, proizvodnju i usluge, Osijek, OIB 33676256018, Ukrinska Ulica 49/II, 31000 Osijek</item>
    </derivirana_varijabla>
  </DomainObject.Predmet.ProtuStrankaListFormatedWithAdressOIB>
  <DomainObject.Predmet.ProtuStrankaListNazivFormated>
    <izvorni_sadrzaj>
      <item>HORTI FRUCHT društvo s ograničenom odgovornošću za trgovinu, proizvodnju i usluge, Osijek</item>
    </izvorni_sadrzaj>
    <derivirana_varijabla naziv="DomainObject.Predmet.ProtuStrankaListNazivFormated_1">
      <item>HORTI FRUCHT društvo s ograničenom odgovornošću za trgovinu, proizvodnju i usluge, Osijek</item>
    </derivirana_varijabla>
  </DomainObject.Predmet.ProtuStrankaListNazivFormated>
  <DomainObject.Predmet.ProtuStrankaListNazivFormatedOIB>
    <izvorni_sadrzaj>
      <item>HORTI FRUCHT društvo s ograničenom odgovornošću za trgovinu, proizvodnju i usluge, Osijek, OIB 33676256018</item>
    </izvorni_sadrzaj>
    <derivirana_varijabla naziv="DomainObject.Predmet.ProtuStrankaListNazivFormatedOIB_1">
      <item>HORTI FRUCHT društvo s ograničenom odgovornošću za trgovinu, proizvodnju i usluge, Osijek, OIB 33676256018</item>
    </derivirana_varijabla>
  </DomainObject.Predmet.ProtuStrankaListNazivFormatedOIB>
  <DomainObject.Predmet.OstaliListFormated>
    <izvorni_sadrzaj>
      <item>Zlatko Markasović</item>
      <item>ŽDO GUO OSIJEK</item>
      <item>Katica Grgić</item>
    </izvorni_sadrzaj>
    <derivirana_varijabla naziv="DomainObject.Predmet.OstaliListFormated_1">
      <item>Zlatko Markasović</item>
      <item>ŽDO GUO OSIJEK</item>
      <item>Katica Grgić</item>
    </derivirana_varijabla>
  </DomainObject.Predmet.OstaliListFormated>
  <DomainObject.Predmet.OstaliListFormatedOIB>
    <izvorni_sadrzaj>
      <item>Zlatko Markasović, OIB 82230536462</item>
      <item>ŽDO GUO OSIJEK</item>
      <item>Katica Grgić, OIB 04966059433</item>
    </izvorni_sadrzaj>
    <derivirana_varijabla naziv="DomainObject.Predmet.OstaliListFormatedOIB_1">
      <item>Zlatko Markasović, OIB 82230536462</item>
      <item>ŽDO GUO OSIJEK</item>
      <item>Katica Grgić, OIB 04966059433</item>
    </derivirana_varijabla>
  </DomainObject.Predmet.OstaliListFormatedOIB>
  <DomainObject.Predmet.OstaliListFormatedWithAdress>
    <izvorni_sadrzaj>
      <item>Zlatko Markasović, Vijenac I. Meštrovića 50, 31000 Osijek</item>
      <item>ŽDO GUO OSIJEK</item>
      <item>Katica Grgić, Ukrinska ulica 49, 31000 Osijek</item>
    </izvorni_sadrzaj>
    <derivirana_varijabla naziv="DomainObject.Predmet.OstaliListFormatedWithAdress_1">
      <item>Zlatko Markasović, Vijenac I. Meštrovića 50, 31000 Osijek</item>
      <item>ŽDO GUO OSIJEK</item>
      <item>Katica Grgić, Ukrinska ulica 49, 31000 Osijek</item>
    </derivirana_varijabla>
  </DomainObject.Predmet.OstaliListFormatedWithAdress>
  <DomainObject.Predmet.OstaliListFormatedWithAdressOIB>
    <izvorni_sadrzaj>
      <item>Zlatko Markasović, OIB 82230536462, Vijenac I. Meštrovića 50, 31000 Osijek</item>
      <item>ŽDO GUO OSIJEK</item>
      <item>Katica Grgić, OIB 04966059433, Ukrinska ulica 49, 31000 Osijek</item>
    </izvorni_sadrzaj>
    <derivirana_varijabla naziv="DomainObject.Predmet.OstaliListFormatedWithAdressOIB_1">
      <item>Zlatko Markasović, OIB 82230536462, Vijenac I. Meštrovića 50, 31000 Osijek</item>
      <item>ŽDO GUO OSIJEK</item>
      <item>Katica Grgić, OIB 04966059433, Ukrinska ulica 49, 31000 Osijek</item>
    </derivirana_varijabla>
  </DomainObject.Predmet.OstaliListFormatedWithAdressOIB>
  <DomainObject.Predmet.OstaliListNazivFormated>
    <izvorni_sadrzaj>
      <item>Zlatko Markasović</item>
      <item>ŽDO GUO OSIJEK</item>
      <item>Katica Grgić</item>
    </izvorni_sadrzaj>
    <derivirana_varijabla naziv="DomainObject.Predmet.OstaliListNazivFormated_1">
      <item>Zlatko Markasović</item>
      <item>ŽDO GUO OSIJEK</item>
      <item>Katica Grgić</item>
    </derivirana_varijabla>
  </DomainObject.Predmet.OstaliListNazivFormated>
  <DomainObject.Predmet.OstaliListNazivFormatedOIB>
    <izvorni_sadrzaj>
      <item>Zlatko Markasović, OIB 82230536462</item>
      <item>ŽDO GUO OSIJEK</item>
      <item>Katica Grgić, OIB 04966059433</item>
    </izvorni_sadrzaj>
    <derivirana_varijabla naziv="DomainObject.Predmet.OstaliListNazivFormatedOIB_1">
      <item>Zlatko Markasović, OIB 82230536462</item>
      <item>ŽDO GUO OSIJEK</item>
      <item>Katica Grgić, OIB 04966059433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HORTI FRUCHT društvo s ograničenom odgovornošću za trgovinu, proizvodnju i usluge, Osijek</izvorni_sadrzaj>
    <derivirana_varijabla naziv="DomainObject.Predmet.ProtustrankaIDrugi_1">HORTI FRUCHT društvo s ograničenom odgovornošću za trgovinu, proizvodnju i usluge,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HORTI FRUCHT društvo s ograničenom odgovornošću za trgovinu, proizvodnju i usluge, Osijek, OIB 33676256018, Ukrinska Ulica 49/II, 31000 Osijek</izvorni_sadrzaj>
    <derivirana_varijabla naziv="DomainObject.Predmet.ProtustrankaIDrugiAdressOIB_1">HORTI FRUCHT društvo s ograničenom odgovornošću za trgovinu, proizvodnju i usluge, Osijek, OIB 33676256018, Ukrinska Ulica 49/II,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HORTI FRUCHT društvo s ograničenom odgovornošću za trgovinu, proizvodnju i usluge, Osijek</item>
      <item>Zlatko Markasović</item>
      <item>ŽDO GUO OSIJEK</item>
      <item>Katica Grgić</item>
    </izvorni_sadrzaj>
    <derivirana_varijabla naziv="DomainObject.Predmet.SudioniciListNaziv_1">
      <item>FINA RC OSIJEK</item>
      <item>HORTI FRUCHT društvo s ograničenom odgovornošću za trgovinu, proizvodnju i usluge, Osijek</item>
      <item>Zlatko Markasović</item>
      <item>ŽDO GUO OSIJEK</item>
      <item>Katica Grgić</item>
    </derivirana_varijabla>
  </DomainObject.Predmet.SudioniciListNaziv>
  <DomainObject.Predmet.SudioniciListAdressOIB>
    <izvorni_sadrzaj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izvorni_sadrzaj>
    <derivirana_varijabla naziv="DomainObject.Predmet.SudioniciListAdressOIB_1"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33676256018</item>
      <item>, OIB 82230536462</item>
      <item>, OIB null</item>
      <item>, OIB 04966059433</item>
    </izvorni_sadrzaj>
    <derivirana_varijabla naziv="DomainObject.Predmet.SudioniciListNazivOIB_1">
      <item>, OIB 85821130368</item>
      <item>, OIB 33676256018</item>
      <item>, OIB 82230536462</item>
      <item>, OIB null</item>
      <item>, OIB 04966059433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441</properties:Words>
  <properties:Characters>2482</properties:Characters>
  <properties:Lines>73</properties:Lines>
  <properties:Paragraphs>21</properties:Paragraphs>
  <properties:TotalTime>280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2016-12-02T09:57:00Z</cp:lastPrinted>
  <dcterms:modified xmlns:xsi="http://www.w3.org/2001/XMLSchema-instance" xsi:type="dcterms:W3CDTF">2016-12-06T12:33:00Z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