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0357b" w14:paraId="840357b" w:rsidRDefault="00C609EF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609EF" w:rsidP="00C609EF" w:rsidR="00C609EF" w:rsidRPr="00C609EF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C609EF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C609EF">
        <w:rPr>
          <w:rFonts w:cs="Times New Roman" w:eastAsia="Times New Roman"/>
          <w:b/>
          <w:lang w:val="en-AU"/>
        </w:rPr>
        <w:t xml:space="preserve">TRGOVAČKI SUD U SPLITU </w:t>
      </w:r>
      <w:r w:rsidRPr="00C609EF">
        <w:rPr>
          <w:rFonts w:cs="Times New Roman" w:eastAsia="Times New Roman"/>
          <w:lang w:val="en-AU"/>
        </w:rPr>
        <w:t xml:space="preserve">            </w:t>
      </w:r>
      <w:r w:rsidRPr="00C609EF">
        <w:rPr>
          <w:rFonts w:cs="Times New Roman" w:eastAsia="Times New Roman"/>
          <w:lang w:val="en-AU"/>
        </w:rPr>
        <w:tab/>
      </w:r>
      <w:r w:rsidRPr="00C609EF">
        <w:rPr>
          <w:rFonts w:cs="Times New Roman" w:eastAsia="Times New Roman"/>
          <w:lang w:val="en-AU"/>
        </w:rPr>
        <w:tab/>
      </w:r>
      <w:r w:rsidRPr="00C609EF">
        <w:rPr>
          <w:rFonts w:cs="Times New Roman" w:eastAsia="Times New Roman"/>
          <w:lang w:val="en-AU"/>
        </w:rPr>
        <w:tab/>
        <w:t xml:space="preserve">      </w:t>
      </w:r>
      <w:r w:rsidRPr="00C609EF">
        <w:rPr>
          <w:rFonts w:cs="Times New Roman" w:eastAsia="Times New Roman"/>
          <w:b/>
          <w:lang w:val="en-AU"/>
        </w:rPr>
        <w:t xml:space="preserve">Broj: 14. </w:t>
      </w:r>
      <w:proofErr w:type="gramStart"/>
      <w:r w:rsidRPr="00C609EF">
        <w:rPr>
          <w:rFonts w:cs="Times New Roman" w:eastAsia="Times New Roman"/>
          <w:b/>
          <w:lang w:val="en-US"/>
        </w:rPr>
        <w:t>St-1106/2015.</w:t>
      </w:r>
      <w:proofErr w:type="gramEnd"/>
    </w:p>
    <w:p w:rsidRDefault="00C609EF" w:rsidP="00C609EF" w:rsidR="00C609EF" w:rsidRPr="00C609EF">
      <w:pPr>
        <w:spacing w:after="0"/>
        <w:rPr>
          <w:rFonts w:cs="Times New Roman" w:eastAsia="Times New Roman"/>
          <w:b/>
          <w:szCs w:val="20"/>
          <w:lang w:val="en-US"/>
        </w:rPr>
      </w:pPr>
      <w:r w:rsidRPr="00C609EF">
        <w:rPr>
          <w:rFonts w:cs="Times New Roman" w:eastAsia="Times New Roman"/>
          <w:b/>
          <w:szCs w:val="20"/>
          <w:lang w:val="en-US"/>
        </w:rPr>
        <w:t xml:space="preserve">            </w:t>
      </w:r>
      <w:proofErr w:type="gramStart"/>
      <w:r w:rsidRPr="00C609EF">
        <w:rPr>
          <w:rFonts w:cs="Times New Roman" w:eastAsia="Times New Roman"/>
          <w:b/>
          <w:szCs w:val="20"/>
          <w:lang w:val="en-US"/>
        </w:rPr>
        <w:t>Sukoišanska 6.</w:t>
      </w:r>
      <w:proofErr w:type="gramEnd"/>
    </w:p>
    <w:p w:rsidRDefault="00C609EF" w:rsidP="00C609EF" w:rsidR="00C609EF" w:rsidRPr="00C609EF">
      <w:pPr>
        <w:spacing w:after="0"/>
        <w:rPr>
          <w:rFonts w:cs="Times New Roman" w:eastAsia="Times New Roman"/>
          <w:b/>
          <w:szCs w:val="20"/>
          <w:lang w:val="en-US"/>
        </w:rPr>
      </w:pPr>
      <w:r w:rsidRPr="00C609EF">
        <w:rPr>
          <w:rFonts w:cs="Times New Roman" w:eastAsia="Times New Roman"/>
          <w:b/>
          <w:szCs w:val="20"/>
          <w:lang w:val="en-US"/>
        </w:rPr>
        <w:t xml:space="preserve">          21 </w:t>
      </w:r>
      <w:proofErr w:type="gramStart"/>
      <w:r w:rsidRPr="00C609EF">
        <w:rPr>
          <w:rFonts w:cs="Times New Roman" w:eastAsia="Times New Roman"/>
          <w:b/>
          <w:szCs w:val="20"/>
          <w:lang w:val="en-US"/>
        </w:rPr>
        <w:t>000  S</w:t>
      </w:r>
      <w:proofErr w:type="gramEnd"/>
      <w:r w:rsidRPr="00C609EF">
        <w:rPr>
          <w:rFonts w:cs="Times New Roman" w:eastAsia="Times New Roman"/>
          <w:b/>
          <w:szCs w:val="20"/>
          <w:lang w:val="en-US"/>
        </w:rPr>
        <w:t xml:space="preserve"> P L I T</w:t>
      </w:r>
    </w:p>
    <w:p w:rsidRDefault="00C609EF" w:rsidP="00C609EF" w:rsidR="00C609EF" w:rsidRPr="00C609EF">
      <w:pPr>
        <w:spacing w:after="0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center"/>
        <w:rPr>
          <w:rFonts w:cs="Times New Roman" w:eastAsia="Times New Roman"/>
          <w:b/>
          <w:lang w:val="en-US"/>
        </w:rPr>
      </w:pPr>
      <w:proofErr w:type="gramStart"/>
      <w:r w:rsidRPr="00C609EF">
        <w:rPr>
          <w:rFonts w:cs="Times New Roman" w:eastAsia="Times New Roman"/>
          <w:b/>
          <w:bCs/>
          <w:lang w:val="en-US"/>
        </w:rPr>
        <w:t>POSEBNA  TABLICA</w:t>
      </w:r>
      <w:proofErr w:type="gramEnd"/>
      <w:r w:rsidRPr="00C609EF">
        <w:rPr>
          <w:rFonts w:cs="Times New Roman" w:eastAsia="Times New Roman"/>
          <w:b/>
          <w:bCs/>
          <w:lang w:val="en-US"/>
        </w:rPr>
        <w:t xml:space="preserve">  ISPITANIH  TRAŽBINA</w:t>
      </w:r>
      <w:r w:rsidRPr="00C609EF">
        <w:rPr>
          <w:rFonts w:cs="Times New Roman" w:eastAsia="Times New Roman"/>
          <w:b/>
          <w:lang w:val="en-US"/>
        </w:rPr>
        <w:t xml:space="preserve"> </w:t>
      </w:r>
    </w:p>
    <w:p w:rsidRDefault="00C609EF" w:rsidP="00C609EF" w:rsidR="00C609EF" w:rsidRPr="00C609EF">
      <w:pPr>
        <w:spacing w:after="0"/>
        <w:jc w:val="center"/>
        <w:rPr>
          <w:rFonts w:cs="Times New Roman" w:eastAsia="Times New Roman"/>
          <w:b/>
          <w:lang w:val="en-US"/>
        </w:rPr>
      </w:pPr>
      <w:r w:rsidRPr="00C609EF">
        <w:rPr>
          <w:rFonts w:cs="Times New Roman" w:eastAsia="Times New Roman"/>
          <w:b/>
          <w:lang w:val="en-US"/>
        </w:rPr>
        <w:t>I</w:t>
      </w:r>
    </w:p>
    <w:p w:rsidRDefault="00C609EF" w:rsidP="00C609EF" w:rsidR="00C609EF" w:rsidRPr="00C609EF">
      <w:pPr>
        <w:spacing w:after="0"/>
        <w:jc w:val="center"/>
        <w:rPr>
          <w:rFonts w:cs="Times New Roman" w:eastAsia="Times New Roman"/>
          <w:b/>
          <w:lang w:val="en-US"/>
        </w:rPr>
      </w:pPr>
      <w:r w:rsidRPr="00C609EF">
        <w:rPr>
          <w:rFonts w:cs="Times New Roman" w:eastAsia="Times New Roman"/>
          <w:b/>
          <w:lang w:val="en-US"/>
        </w:rPr>
        <w:t>TABLICA RAZLUČNIH PRAVA</w:t>
      </w:r>
    </w:p>
    <w:p w:rsidRDefault="00C609EF" w:rsidP="00C609EF" w:rsidR="00C609EF" w:rsidRPr="00C609EF">
      <w:pPr>
        <w:spacing w:after="0"/>
        <w:jc w:val="center"/>
        <w:rPr>
          <w:rFonts w:cs="Times New Roman" w:eastAsia="Times New Roman"/>
          <w:lang w:val="en-US"/>
        </w:rPr>
      </w:pPr>
    </w:p>
    <w:p w:rsidRDefault="00C609EF" w:rsidP="00C609EF" w:rsidR="00C609EF" w:rsidRPr="00C609EF">
      <w:pPr>
        <w:spacing w:after="0"/>
        <w:rPr>
          <w:rFonts w:cs="Times New Roman" w:eastAsia="Times New Roman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lang w:val="en-US"/>
        </w:rPr>
      </w:pPr>
      <w:r w:rsidRPr="00C609EF">
        <w:rPr>
          <w:rFonts w:cs="Times New Roman" w:eastAsia="Times New Roman"/>
          <w:lang w:val="en-US"/>
        </w:rPr>
        <w:t xml:space="preserve">          Trgovački sud u Splitu, po sudcu Jozi Ćaleta, u predstečajnom postupku nad trgovačkim društvom:</w:t>
      </w:r>
      <w:r w:rsidRPr="00C609EF">
        <w:rPr>
          <w:rFonts w:cs="Times New Roman" w:eastAsia="Times New Roman"/>
          <w:b/>
        </w:rPr>
        <w:t xml:space="preserve"> </w:t>
      </w:r>
      <w:r w:rsidRPr="00C609EF">
        <w:rPr>
          <w:rFonts w:cs="Times New Roman" w:eastAsia="Times New Roman"/>
          <w:lang w:val="en-US"/>
        </w:rPr>
        <w:t xml:space="preserve">CETINA, d.d., Sinj (Grad Sinj), Ulica Miljenka Buljana </w:t>
      </w:r>
      <w:proofErr w:type="gramStart"/>
      <w:r w:rsidRPr="00C609EF">
        <w:rPr>
          <w:rFonts w:cs="Times New Roman" w:eastAsia="Times New Roman"/>
          <w:lang w:val="en-US"/>
        </w:rPr>
        <w:t>35.,</w:t>
      </w:r>
      <w:proofErr w:type="gramEnd"/>
      <w:r w:rsidRPr="00C609EF">
        <w:rPr>
          <w:rFonts w:cs="Times New Roman" w:eastAsia="Times New Roman"/>
          <w:lang w:val="en-US"/>
        </w:rPr>
        <w:t xml:space="preserve"> OIB: 98900394029., kao predstečajnim Dužnikom (dalje: Dužnik, predstečajni Dužnik), temeljem članka 49., Stečajnog zakona («Narodne novine» br.: 71/15., dalje: SZ), na ročištu radi ispitivanja tražbina održanom dana  28. </w:t>
      </w:r>
      <w:proofErr w:type="gramStart"/>
      <w:r w:rsidRPr="00C609EF">
        <w:rPr>
          <w:rFonts w:cs="Times New Roman" w:eastAsia="Times New Roman"/>
          <w:lang w:val="en-US"/>
        </w:rPr>
        <w:t>siječnja</w:t>
      </w:r>
      <w:proofErr w:type="gramEnd"/>
      <w:r w:rsidRPr="00C609EF">
        <w:rPr>
          <w:rFonts w:cs="Times New Roman" w:eastAsia="Times New Roman"/>
          <w:lang w:val="en-US"/>
        </w:rPr>
        <w:t xml:space="preserve"> 2016.  </w:t>
      </w:r>
      <w:proofErr w:type="gramStart"/>
      <w:r w:rsidRPr="00C609EF">
        <w:rPr>
          <w:rFonts w:cs="Times New Roman" w:eastAsia="Times New Roman"/>
          <w:lang w:val="en-US"/>
        </w:rPr>
        <w:t>godine</w:t>
      </w:r>
      <w:proofErr w:type="gramEnd"/>
      <w:r w:rsidRPr="00C609EF">
        <w:rPr>
          <w:rFonts w:cs="Times New Roman" w:eastAsia="Times New Roman"/>
          <w:lang w:val="en-US"/>
        </w:rPr>
        <w:t>, sastavio je ovu</w:t>
      </w:r>
    </w:p>
    <w:p w:rsidRDefault="00C609EF" w:rsidP="00C609EF" w:rsidR="00C609EF" w:rsidRPr="00C609EF">
      <w:pPr>
        <w:spacing w:after="0"/>
        <w:rPr>
          <w:rFonts w:cs="Times New Roman" w:eastAsia="Times New Roman"/>
          <w:lang w:val="en-US"/>
        </w:rPr>
      </w:pPr>
    </w:p>
    <w:p w:rsidRDefault="00C609EF" w:rsidP="00C609EF" w:rsidR="00C609EF" w:rsidRPr="00C609EF">
      <w:pPr>
        <w:spacing w:after="0"/>
        <w:rPr>
          <w:rFonts w:cs="Times New Roman" w:eastAsia="Times New Roman"/>
          <w:lang w:val="en-US"/>
        </w:rPr>
      </w:pPr>
    </w:p>
    <w:p w:rsidRDefault="00C609EF" w:rsidP="00C609EF" w:rsidR="00C609EF" w:rsidRPr="00C609EF">
      <w:pPr>
        <w:spacing w:after="0"/>
        <w:jc w:val="center"/>
        <w:rPr>
          <w:rFonts w:cs="Times New Roman" w:eastAsia="Times New Roman"/>
          <w:b/>
          <w:lang w:val="en-US"/>
        </w:rPr>
      </w:pPr>
      <w:proofErr w:type="gramStart"/>
      <w:r w:rsidRPr="00C609EF">
        <w:rPr>
          <w:rFonts w:cs="Times New Roman" w:eastAsia="Times New Roman"/>
          <w:b/>
          <w:lang w:val="en-US"/>
        </w:rPr>
        <w:t>TABLICU  ISPITANIH</w:t>
      </w:r>
      <w:proofErr w:type="gramEnd"/>
      <w:r w:rsidRPr="00C609EF">
        <w:rPr>
          <w:rFonts w:cs="Times New Roman" w:eastAsia="Times New Roman"/>
          <w:b/>
          <w:lang w:val="en-US"/>
        </w:rPr>
        <w:t xml:space="preserve">  TRAŽBINA </w:t>
      </w:r>
    </w:p>
    <w:p w:rsidRDefault="00C609EF" w:rsidP="00C609EF" w:rsidR="00C609EF" w:rsidRPr="00C609EF">
      <w:pPr>
        <w:spacing w:after="0"/>
        <w:jc w:val="center"/>
        <w:rPr>
          <w:rFonts w:cs="Times New Roman" w:eastAsia="Times New Roman"/>
          <w:b/>
          <w:lang w:val="en-US"/>
        </w:rPr>
      </w:pPr>
      <w:r w:rsidRPr="00C609EF">
        <w:rPr>
          <w:rFonts w:cs="Times New Roman" w:eastAsia="Times New Roman"/>
          <w:b/>
          <w:lang w:val="en-US"/>
        </w:rPr>
        <w:t>I</w:t>
      </w:r>
    </w:p>
    <w:p w:rsidRDefault="00C609EF" w:rsidP="00C609EF" w:rsidR="00C609EF" w:rsidRPr="00C609EF">
      <w:pPr>
        <w:spacing w:after="0"/>
        <w:jc w:val="center"/>
        <w:rPr>
          <w:rFonts w:cs="Times New Roman" w:eastAsia="Times New Roman"/>
          <w:b/>
          <w:lang w:val="en-US"/>
        </w:rPr>
      </w:pPr>
      <w:r w:rsidRPr="00C609EF">
        <w:rPr>
          <w:rFonts w:cs="Times New Roman" w:eastAsia="Times New Roman"/>
          <w:b/>
          <w:lang w:val="en-US"/>
        </w:rPr>
        <w:t>TABLICU RAZLUČNIH PRAVA</w:t>
      </w:r>
    </w:p>
    <w:p w:rsidRDefault="00C609EF" w:rsidP="00C609EF" w:rsidR="00C609EF" w:rsidRPr="00C609EF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C609EF" w:rsidP="00C609EF" w:rsidR="00C609EF" w:rsidRPr="00C609EF">
      <w:pPr>
        <w:spacing w:after="0"/>
        <w:jc w:val="center"/>
        <w:rPr>
          <w:rFonts w:cs="Times New Roman" w:eastAsia="Times New Roman"/>
          <w:b/>
          <w:lang w:val="en-US"/>
        </w:rPr>
      </w:pPr>
      <w:proofErr w:type="gramStart"/>
      <w:r w:rsidRPr="00C609EF">
        <w:rPr>
          <w:rFonts w:cs="Times New Roman" w:eastAsia="Times New Roman"/>
          <w:b/>
          <w:lang w:val="en-US"/>
        </w:rPr>
        <w:t>ispitanih</w:t>
      </w:r>
      <w:proofErr w:type="gramEnd"/>
      <w:r w:rsidRPr="00C609EF">
        <w:rPr>
          <w:rFonts w:cs="Times New Roman" w:eastAsia="Times New Roman"/>
          <w:b/>
          <w:lang w:val="en-US"/>
        </w:rPr>
        <w:t xml:space="preserve"> na ročištu radi ispitivanja tražbina </w:t>
      </w:r>
    </w:p>
    <w:p w:rsidRDefault="00C609EF" w:rsidP="00C609EF" w:rsidR="00C609EF" w:rsidRPr="00C609EF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C609EF">
        <w:rPr>
          <w:rFonts w:cs="Times New Roman" w:eastAsia="Times New Roman"/>
          <w:b/>
          <w:lang w:val="en-US"/>
        </w:rPr>
        <w:t>održanom</w:t>
      </w:r>
      <w:proofErr w:type="gramEnd"/>
      <w:r w:rsidRPr="00C609EF">
        <w:rPr>
          <w:rFonts w:cs="Times New Roman" w:eastAsia="Times New Roman"/>
          <w:b/>
          <w:lang w:val="en-US"/>
        </w:rPr>
        <w:t xml:space="preserve"> dana 28. </w:t>
      </w:r>
      <w:proofErr w:type="gramStart"/>
      <w:r w:rsidRPr="00C609EF">
        <w:rPr>
          <w:rFonts w:cs="Times New Roman" w:eastAsia="Times New Roman"/>
          <w:b/>
          <w:lang w:val="en-US"/>
        </w:rPr>
        <w:t>siječnja</w:t>
      </w:r>
      <w:proofErr w:type="gramEnd"/>
      <w:r w:rsidRPr="00C609EF">
        <w:rPr>
          <w:rFonts w:cs="Times New Roman" w:eastAsia="Times New Roman"/>
          <w:b/>
          <w:lang w:val="en-US"/>
        </w:rPr>
        <w:t xml:space="preserve"> 2016. </w:t>
      </w:r>
      <w:proofErr w:type="gramStart"/>
      <w:r w:rsidRPr="00C609EF">
        <w:rPr>
          <w:rFonts w:cs="Times New Roman" w:eastAsia="Times New Roman"/>
          <w:b/>
          <w:lang w:val="en-US"/>
        </w:rPr>
        <w:t>godine</w:t>
      </w:r>
      <w:proofErr w:type="gramEnd"/>
      <w:r w:rsidRPr="00C609EF">
        <w:rPr>
          <w:rFonts w:cs="Times New Roman" w:eastAsia="Times New Roman"/>
          <w:b/>
          <w:lang w:val="en-US"/>
        </w:rPr>
        <w:t>.</w:t>
      </w:r>
      <w:r w:rsidRPr="00C609EF">
        <w:rPr>
          <w:rFonts w:cs="Times New Roman" w:eastAsia="Times New Roman"/>
          <w:lang w:val="en-US"/>
        </w:rPr>
        <w:t xml:space="preserve">                                           </w:t>
      </w: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lang w:val="en-US"/>
        </w:rPr>
      </w:pPr>
    </w:p>
    <w:p w:rsidRDefault="00C609EF" w:rsidP="00C609EF" w:rsidR="00C609EF" w:rsidRPr="00C609EF">
      <w:pPr>
        <w:spacing w:after="0"/>
        <w:jc w:val="center"/>
        <w:rPr>
          <w:rFonts w:cs="Times New Roman" w:eastAsia="Times New Roman"/>
          <w:lang w:val="en-US"/>
        </w:rPr>
      </w:pPr>
      <w:r w:rsidRPr="00C609EF">
        <w:rPr>
          <w:rFonts w:cs="Times New Roman" w:eastAsia="Times New Roman"/>
          <w:lang w:val="en-US"/>
        </w:rPr>
        <w:t>A</w:t>
      </w:r>
      <w:proofErr w:type="gramStart"/>
      <w:r w:rsidRPr="00C609EF">
        <w:rPr>
          <w:rFonts w:cs="Times New Roman" w:eastAsia="Times New Roman"/>
          <w:lang w:val="en-US"/>
        </w:rPr>
        <w:t>/  Tablica</w:t>
      </w:r>
      <w:proofErr w:type="gramEnd"/>
      <w:r w:rsidRPr="00C609EF">
        <w:rPr>
          <w:rFonts w:cs="Times New Roman" w:eastAsia="Times New Roman"/>
          <w:lang w:val="en-US"/>
        </w:rPr>
        <w:t xml:space="preserve"> ispitanih tražbina</w:t>
      </w: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Red.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Ime/naziv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 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5 M, d.o.o., Split, OIB: 53029743672.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3.225,00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3.225,00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ABES, d.o.o., Split, OIB: 85303060771.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85.315,80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1.049.804,14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85.315,80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964.488,</w:t>
            </w:r>
            <w:r w:rsidRPr="00C609EF">
              <w:rPr>
                <w:rFonts w:cs="Times New Roman" w:eastAsia="Times New Roman"/>
                <w:sz w:val="22"/>
                <w:szCs w:val="22"/>
                <w:lang w:val="en-US"/>
              </w:rPr>
              <w:t>34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Dužnik,</w:t>
            </w:r>
          </w:p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zbog neuteme-ljenosti</w:t>
            </w:r>
          </w:p>
        </w:tc>
      </w:tr>
    </w:tbl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right"/>
        <w:rPr>
          <w:rFonts w:cs="Times New Roman" w:eastAsia="Times New Roman"/>
          <w:lang w:val="en-US"/>
        </w:rPr>
      </w:pPr>
      <w:r w:rsidRPr="00C609EF">
        <w:rPr>
          <w:rFonts w:cs="Times New Roman" w:eastAsia="Times New Roman"/>
          <w:b/>
          <w:lang w:val="en-US"/>
        </w:rPr>
        <w:t>- 2 -</w:t>
      </w:r>
      <w:r w:rsidRPr="00C609EF">
        <w:rPr>
          <w:rFonts w:cs="Times New Roman" w:eastAsia="Times New Roman"/>
          <w:lang w:val="en-US"/>
        </w:rPr>
        <w:t xml:space="preserve">                               </w:t>
      </w:r>
      <w:r w:rsidRPr="00C609EF">
        <w:rPr>
          <w:rFonts w:cs="Times New Roman" w:eastAsia="Times New Roman"/>
          <w:b/>
          <w:lang w:val="en-US"/>
        </w:rPr>
        <w:t>Broj:  14. -St-1106/2015.</w:t>
      </w: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Red.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Ime/naziv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AEDILIS, d.o.o., Dugopolje, OIB: 28249032189.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306,75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306,75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ALAS ZA DOM, d.o.o., Split, OIB: 84313389409.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37.749,73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42.810,68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42.810,68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ALAS SEGET, d.o.o., Split, OIB: 43392136378.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17.093,54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12.769,23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12.769,23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ALBANEŽ, d.o.o., Pula, OIB: 18426902929.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347.780,20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347.780,</w:t>
            </w:r>
            <w:r w:rsidRPr="00C609EF">
              <w:rPr>
                <w:rFonts w:cs="Times New Roman" w:eastAsia="Times New Roman"/>
                <w:sz w:val="22"/>
                <w:szCs w:val="22"/>
                <w:lang w:val="en-US"/>
              </w:rPr>
              <w:t>20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Matko Alebić, Obrt </w:t>
            </w:r>
            <w:r w:rsidRPr="00C609EF">
              <w:rPr>
                <w:rFonts w:cs="Times New Roman" w:eastAsia="Times New Roman"/>
                <w:i/>
                <w:lang w:val="en-US"/>
              </w:rPr>
              <w:t>Dubrovnik</w:t>
            </w:r>
            <w:r w:rsidRPr="00C609EF">
              <w:rPr>
                <w:rFonts w:cs="Times New Roman" w:eastAsia="Times New Roman"/>
                <w:lang w:val="en-US"/>
              </w:rPr>
              <w:t>, Sinj, OIB: 53235048522.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3.843,00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3.843,00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ALLIANZ ZAGREB, d.d., Zagreb, OIB: 23759810849.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4.996,18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4.989,64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4.989,64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AMBIJENT, d.o.o., Sinj, OIB: 89169752163.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6.922,40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6.922,40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ANAFORA, d.o.o., Split, OIB: 27498424884.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50.825,31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50.825,31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ANTONIO TRADE, d.o.o., Split, OIB: 11068799555.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599,69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599,69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right"/>
        <w:rPr>
          <w:rFonts w:cs="Times New Roman" w:eastAsia="Times New Roman"/>
          <w:lang w:val="en-US"/>
        </w:rPr>
      </w:pPr>
      <w:r w:rsidRPr="00C609EF">
        <w:rPr>
          <w:rFonts w:cs="Times New Roman" w:eastAsia="Times New Roman"/>
          <w:b/>
          <w:lang w:val="en-US"/>
        </w:rPr>
        <w:t>- 3 -</w:t>
      </w:r>
      <w:r w:rsidRPr="00C609EF">
        <w:rPr>
          <w:rFonts w:cs="Times New Roman" w:eastAsia="Times New Roman"/>
          <w:lang w:val="en-US"/>
        </w:rPr>
        <w:t xml:space="preserve">                               </w:t>
      </w:r>
      <w:r w:rsidRPr="00C609EF">
        <w:rPr>
          <w:rFonts w:cs="Times New Roman" w:eastAsia="Times New Roman"/>
          <w:b/>
          <w:lang w:val="en-US"/>
        </w:rPr>
        <w:t>Broj:  14. -St-1106/2015.</w:t>
      </w: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Red.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Ime/naziv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tražbine u kn. u 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APSIDA INŽENJERING, d.o.o., Dubro-vnik, OIB: 97964001886.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3.500,00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3.500,00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AUTO ZA TREĆE TISU-ĆLJEĆE, d.o.o., Split, OIB: 90322193022.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18.741,56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18.741,56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AUTOCENTAR PAVAS, d.o.o., Zagreb, OIB: 23468013469.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5.275,75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5.275,75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AUTOCESTA RIJEKA-ZAGREB, d.d., </w:t>
            </w:r>
            <w:proofErr w:type="gramStart"/>
            <w:r w:rsidRPr="00C609EF">
              <w:rPr>
                <w:rFonts w:cs="Times New Roman" w:eastAsia="Times New Roman"/>
                <w:lang w:val="en-US"/>
              </w:rPr>
              <w:t>Zgb.,</w:t>
            </w:r>
            <w:proofErr w:type="gramEnd"/>
            <w:r w:rsidRPr="00C609EF">
              <w:rPr>
                <w:rFonts w:cs="Times New Roman" w:eastAsia="Times New Roman"/>
                <w:lang w:val="en-US"/>
              </w:rPr>
              <w:t xml:space="preserve"> OIB: 96330310281.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67,50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67,50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AUTOSERVIS JAJO, d.o.o., Split, OIB: 78839593182.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1.155,39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1.155,39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AXEL, d.o.o., Sinj, OIB: 79841543871.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11.914,80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11.914,80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BABILON NOVUS, d.o.o., Mokošica, OIB: 71586336179.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293,00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293,00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Daniela Balić-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Dujmović, Obrt </w:t>
            </w:r>
            <w:r w:rsidRPr="00C609EF">
              <w:rPr>
                <w:rFonts w:cs="Times New Roman" w:eastAsia="Times New Roman"/>
                <w:i/>
                <w:lang w:val="en-US"/>
              </w:rPr>
              <w:t>Brtvila Balić</w:t>
            </w:r>
            <w:r w:rsidRPr="00C609EF">
              <w:rPr>
                <w:rFonts w:cs="Times New Roman" w:eastAsia="Times New Roman"/>
                <w:lang w:val="en-US"/>
              </w:rPr>
              <w:t>, Split, OIB: 74325074533.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304,13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304,13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right"/>
        <w:rPr>
          <w:rFonts w:cs="Times New Roman" w:eastAsia="Times New Roman"/>
          <w:lang w:val="en-US"/>
        </w:rPr>
      </w:pPr>
      <w:r w:rsidRPr="00C609EF">
        <w:rPr>
          <w:rFonts w:cs="Times New Roman" w:eastAsia="Times New Roman"/>
          <w:b/>
          <w:lang w:val="en-US"/>
        </w:rPr>
        <w:t>- 4 -</w:t>
      </w:r>
      <w:r w:rsidRPr="00C609EF">
        <w:rPr>
          <w:rFonts w:cs="Times New Roman" w:eastAsia="Times New Roman"/>
          <w:lang w:val="en-US"/>
        </w:rPr>
        <w:t xml:space="preserve">                               </w:t>
      </w:r>
      <w:r w:rsidRPr="00C609EF">
        <w:rPr>
          <w:rFonts w:cs="Times New Roman" w:eastAsia="Times New Roman"/>
          <w:b/>
          <w:lang w:val="en-US"/>
        </w:rPr>
        <w:t>Broj:  14. -St-1106/2015.</w:t>
      </w: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Red.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Ime/naziv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Goran Barać, Obrt </w:t>
            </w:r>
            <w:r w:rsidRPr="00C609EF">
              <w:rPr>
                <w:rFonts w:cs="Times New Roman" w:eastAsia="Times New Roman"/>
                <w:i/>
                <w:lang w:val="en-US"/>
              </w:rPr>
              <w:t>Goran</w:t>
            </w:r>
            <w:r w:rsidRPr="00C609EF">
              <w:rPr>
                <w:rFonts w:cs="Times New Roman" w:eastAsia="Times New Roman"/>
                <w:lang w:val="en-US"/>
              </w:rPr>
              <w:t>, Sinj, OIB: 08899059419.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86,10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86,10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Nikola Barać, Obrt </w:t>
            </w:r>
            <w:r w:rsidRPr="00C609EF">
              <w:rPr>
                <w:rFonts w:cs="Times New Roman" w:eastAsia="Times New Roman"/>
                <w:i/>
                <w:lang w:val="en-US"/>
              </w:rPr>
              <w:t>Barać Auto</w:t>
            </w:r>
            <w:r w:rsidRPr="00C609EF">
              <w:rPr>
                <w:rFonts w:cs="Times New Roman" w:eastAsia="Times New Roman"/>
                <w:lang w:val="en-US"/>
              </w:rPr>
              <w:t>, Sinj, OIB: 75341353410.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71.867,73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71.867,73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Marijana Bartu-lin, Obrt </w:t>
            </w:r>
            <w:r w:rsidRPr="00C609EF">
              <w:rPr>
                <w:rFonts w:cs="Times New Roman" w:eastAsia="Times New Roman"/>
                <w:i/>
                <w:lang w:val="en-US"/>
              </w:rPr>
              <w:t>Bartu-lin ceste</w:t>
            </w:r>
            <w:r w:rsidRPr="00C609EF">
              <w:rPr>
                <w:rFonts w:cs="Times New Roman" w:eastAsia="Times New Roman"/>
                <w:lang w:val="en-US"/>
              </w:rPr>
              <w:t>, Gornje Sitno, OIB: 66084606943.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11.750,00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11.750,00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Marko Barun, Obrt </w:t>
            </w:r>
            <w:r w:rsidRPr="00C609EF">
              <w:rPr>
                <w:rFonts w:cs="Times New Roman" w:eastAsia="Times New Roman"/>
                <w:i/>
                <w:lang w:val="en-US"/>
              </w:rPr>
              <w:t>Ćiro</w:t>
            </w:r>
            <w:r w:rsidRPr="00C609EF">
              <w:rPr>
                <w:rFonts w:cs="Times New Roman" w:eastAsia="Times New Roman"/>
                <w:lang w:val="en-US"/>
              </w:rPr>
              <w:t>, K. Gomilica, OIB: 65010940007.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27.152,66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27.152,66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Ivan Batalić, Obrt </w:t>
            </w:r>
            <w:r w:rsidRPr="00C609EF">
              <w:rPr>
                <w:rFonts w:cs="Times New Roman" w:eastAsia="Times New Roman"/>
                <w:i/>
                <w:lang w:val="en-US"/>
              </w:rPr>
              <w:t>Batalić</w:t>
            </w:r>
            <w:r w:rsidRPr="00C609EF">
              <w:rPr>
                <w:rFonts w:cs="Times New Roman" w:eastAsia="Times New Roman"/>
                <w:lang w:val="en-US"/>
              </w:rPr>
              <w:t>, Stobreč, OIB: 14644373192.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6.625,00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6.625,00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BEDIĆ, d.o.o., Zagreb, OIB: 71074587274.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842,89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842,89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BENDIĆ PAPIR, d.o.o., Split, OIB: 38644175459.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26.271,29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26.271,29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BERNER, d.o.o., Split, OIB: 66471923099.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1.030,88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1.030,88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BIECO, d.o.o., Rijeka, OIB: 33915431982.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46.700,00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46.700,00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right"/>
        <w:rPr>
          <w:rFonts w:cs="Times New Roman" w:eastAsia="Times New Roman"/>
          <w:lang w:val="en-US"/>
        </w:rPr>
      </w:pPr>
      <w:r w:rsidRPr="00C609EF">
        <w:rPr>
          <w:rFonts w:cs="Times New Roman" w:eastAsia="Times New Roman"/>
          <w:b/>
          <w:lang w:val="en-US"/>
        </w:rPr>
        <w:t>- 5 -</w:t>
      </w:r>
      <w:r w:rsidRPr="00C609EF">
        <w:rPr>
          <w:rFonts w:cs="Times New Roman" w:eastAsia="Times New Roman"/>
          <w:lang w:val="en-US"/>
        </w:rPr>
        <w:t xml:space="preserve">                               </w:t>
      </w:r>
      <w:r w:rsidRPr="00C609EF">
        <w:rPr>
          <w:rFonts w:cs="Times New Roman" w:eastAsia="Times New Roman"/>
          <w:b/>
          <w:lang w:val="en-US"/>
        </w:rPr>
        <w:t>Broj:  14. -St-1106/2015.</w:t>
      </w: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Red.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Ime/naziv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Ivica Bilandžić, Obrt </w:t>
            </w:r>
            <w:r w:rsidRPr="00C609EF">
              <w:rPr>
                <w:rFonts w:cs="Times New Roman" w:eastAsia="Times New Roman"/>
                <w:i/>
                <w:lang w:val="en-US"/>
              </w:rPr>
              <w:t>Iko-promet</w:t>
            </w:r>
            <w:r w:rsidRPr="00C609EF">
              <w:rPr>
                <w:rFonts w:cs="Times New Roman" w:eastAsia="Times New Roman"/>
                <w:lang w:val="en-US"/>
              </w:rPr>
              <w:t>, Maljkovo, OIB: 52780597927.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15.923,79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15.923,79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BIOP, d.o.o., u stečaju, Ogulin, OIB: 60137915068.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425,58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425,58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Jure Bitunjac, Obrt </w:t>
            </w:r>
            <w:r w:rsidRPr="00C609EF">
              <w:rPr>
                <w:rFonts w:cs="Times New Roman" w:eastAsia="Times New Roman"/>
                <w:i/>
                <w:lang w:val="en-US"/>
              </w:rPr>
              <w:t>Ruda prom</w:t>
            </w:r>
            <w:r w:rsidRPr="00C609EF">
              <w:rPr>
                <w:rFonts w:cs="Times New Roman" w:eastAsia="Times New Roman"/>
                <w:lang w:val="en-US"/>
              </w:rPr>
              <w:t>, Grab OIB: 06515184764.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2.848,40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2.848,40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Ante Boban, autoprijevoznik, Split, OIB: 17654144739.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BRODOME-RKUR, d.d., Split, OIB: 33956120458.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19.813,73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43.982,66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19.813,73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24.168,93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sz w:val="22"/>
                <w:szCs w:val="22"/>
                <w:lang w:val="en-US"/>
              </w:rPr>
            </w:pPr>
            <w:r w:rsidRPr="00C609EF">
              <w:rPr>
                <w:rFonts w:cs="Times New Roman" w:eastAsia="Times New Roman"/>
                <w:sz w:val="22"/>
                <w:szCs w:val="22"/>
                <w:lang w:val="en-US"/>
              </w:rPr>
              <w:t>Dužnik/osporeni se izn-os ne odnosi na Dužnika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BUDIMIR REVIZIJA</w:t>
            </w:r>
            <w:proofErr w:type="gramStart"/>
            <w:r w:rsidRPr="00C609EF">
              <w:rPr>
                <w:rFonts w:cs="Times New Roman" w:eastAsia="Times New Roman"/>
                <w:lang w:val="en-US"/>
              </w:rPr>
              <w:t>,d.o.oSplit</w:t>
            </w:r>
            <w:proofErr w:type="gramEnd"/>
            <w:r w:rsidRPr="00C609EF">
              <w:rPr>
                <w:rFonts w:cs="Times New Roman" w:eastAsia="Times New Roman"/>
                <w:lang w:val="en-US"/>
              </w:rPr>
              <w:t>, OIB: 76788503861.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2.104,60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2.104,60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BUĐENJE, d.o.o., Split, OIB: 04142562084.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900,00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900,00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Josip Buljan, Obrt </w:t>
            </w:r>
            <w:r w:rsidRPr="00C609EF">
              <w:rPr>
                <w:rFonts w:cs="Times New Roman" w:eastAsia="Times New Roman"/>
                <w:i/>
                <w:lang w:val="en-US"/>
              </w:rPr>
              <w:t>Drebang</w:t>
            </w:r>
            <w:r w:rsidRPr="00C609EF">
              <w:rPr>
                <w:rFonts w:cs="Times New Roman" w:eastAsia="Times New Roman"/>
                <w:lang w:val="en-US"/>
              </w:rPr>
              <w:t>, Sinj, OIB: 91839720201.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10.200,00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10.200,00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proofErr w:type="gramStart"/>
            <w:r w:rsidRPr="00C609EF">
              <w:rPr>
                <w:rFonts w:cs="Times New Roman" w:eastAsia="Times New Roman"/>
                <w:lang w:val="en-US"/>
              </w:rPr>
              <w:t>BUREAU  VE</w:t>
            </w:r>
            <w:proofErr w:type="gramEnd"/>
            <w:r w:rsidRPr="00C609EF">
              <w:rPr>
                <w:rFonts w:cs="Times New Roman" w:eastAsia="Times New Roman"/>
                <w:lang w:val="en-US"/>
              </w:rPr>
              <w:t>-RITAS  CROA-TIA, d.o.o., Rijeka, OIB: 82798532151.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11.287,82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11.287,82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right"/>
        <w:rPr>
          <w:rFonts w:cs="Times New Roman" w:eastAsia="Times New Roman"/>
          <w:lang w:val="en-US"/>
        </w:rPr>
      </w:pPr>
      <w:r w:rsidRPr="00C609EF">
        <w:rPr>
          <w:rFonts w:cs="Times New Roman" w:eastAsia="Times New Roman"/>
          <w:b/>
          <w:lang w:val="en-US"/>
        </w:rPr>
        <w:t>- 6 -</w:t>
      </w:r>
      <w:r w:rsidRPr="00C609EF">
        <w:rPr>
          <w:rFonts w:cs="Times New Roman" w:eastAsia="Times New Roman"/>
          <w:lang w:val="en-US"/>
        </w:rPr>
        <w:t xml:space="preserve">                               </w:t>
      </w:r>
      <w:r w:rsidRPr="00C609EF">
        <w:rPr>
          <w:rFonts w:cs="Times New Roman" w:eastAsia="Times New Roman"/>
          <w:b/>
          <w:lang w:val="en-US"/>
        </w:rPr>
        <w:t>Broj:  14. -St-1106/2015.</w:t>
      </w: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Red.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Ime/naziv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CAPRICORNO, d.o.o., Split, OIB: 09517317411.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7.953,02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7.953,02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CAR-MERKUR, do.o, Split, OIB: 75972334633.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243.751,94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243.751,</w:t>
            </w:r>
            <w:r w:rsidRPr="00C609EF">
              <w:rPr>
                <w:rFonts w:cs="Times New Roman" w:eastAsia="Times New Roman"/>
                <w:sz w:val="22"/>
                <w:szCs w:val="22"/>
                <w:lang w:val="en-US"/>
              </w:rPr>
              <w:t>94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CENTROGRA-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DNJA, d.o.o., Zagreb, OIB: 04722246743.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84.143,47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84.143,47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CESTAR, </w:t>
            </w:r>
            <w:proofErr w:type="gramStart"/>
            <w:r w:rsidRPr="00C609EF">
              <w:rPr>
                <w:rFonts w:cs="Times New Roman" w:eastAsia="Times New Roman"/>
                <w:lang w:val="en-US"/>
              </w:rPr>
              <w:t>do.o.,</w:t>
            </w:r>
            <w:proofErr w:type="gramEnd"/>
            <w:r w:rsidRPr="00C609EF">
              <w:rPr>
                <w:rFonts w:cs="Times New Roman" w:eastAsia="Times New Roman"/>
                <w:lang w:val="en-US"/>
              </w:rPr>
              <w:t xml:space="preserve"> Split, OIB: 27471262195.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7.517,52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7.517,52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CITY EX, d.o.o., Zagreb, OIB: 99406899243.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665,60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665,60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CONTROL ENGINEERING d.o.o., Rijeka, OIB: 88789034773.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15.614,07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15.614,07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CONTROLMATIK, d.o.o., Šibenik, OIB: 08242877162.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34.447,54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34.447,54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CORONA-COPY, d.o.o., K. Sućurac, OIB: 23495584640.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8.630,95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8.630,95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right"/>
        <w:rPr>
          <w:rFonts w:cs="Times New Roman" w:eastAsia="Times New Roman"/>
          <w:lang w:val="en-US"/>
        </w:rPr>
      </w:pPr>
      <w:r w:rsidRPr="00C609EF">
        <w:rPr>
          <w:rFonts w:cs="Times New Roman" w:eastAsia="Times New Roman"/>
          <w:b/>
          <w:lang w:val="en-US"/>
        </w:rPr>
        <w:t>- 7 -</w:t>
      </w:r>
      <w:r w:rsidRPr="00C609EF">
        <w:rPr>
          <w:rFonts w:cs="Times New Roman" w:eastAsia="Times New Roman"/>
          <w:lang w:val="en-US"/>
        </w:rPr>
        <w:t xml:space="preserve">                               </w:t>
      </w:r>
      <w:r w:rsidRPr="00C609EF">
        <w:rPr>
          <w:rFonts w:cs="Times New Roman" w:eastAsia="Times New Roman"/>
          <w:b/>
          <w:lang w:val="en-US"/>
        </w:rPr>
        <w:t>Broj:  14. -St-1106/2015.</w:t>
      </w: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Red.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Ime/naziv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tražbine u kn. u 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CREDO BANKA, d.d., u stečaju, Split, OIB: 94141384086.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471,31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471,31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CRO EKSPRES, d.o.o., Zagreb, OIB: 81356145197.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500,00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500,00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Alen Ćurković, Obrt </w:t>
            </w:r>
            <w:r w:rsidRPr="00C609EF">
              <w:rPr>
                <w:rFonts w:cs="Times New Roman" w:eastAsia="Times New Roman"/>
                <w:i/>
                <w:lang w:val="en-US"/>
              </w:rPr>
              <w:t>Autostaklo</w:t>
            </w:r>
            <w:r w:rsidRPr="00C609EF">
              <w:rPr>
                <w:rFonts w:cs="Times New Roman" w:eastAsia="Times New Roman"/>
                <w:lang w:val="en-US"/>
              </w:rPr>
              <w:t>, Sinj, OIB: 18478694114.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31.913,00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31.913,00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Marino Čebrić, Obrt </w:t>
            </w:r>
            <w:r w:rsidRPr="00C609EF">
              <w:rPr>
                <w:rFonts w:cs="Times New Roman" w:eastAsia="Times New Roman"/>
                <w:i/>
                <w:lang w:val="en-US"/>
              </w:rPr>
              <w:t>Polesy</w:t>
            </w:r>
            <w:r w:rsidRPr="00C609EF">
              <w:rPr>
                <w:rFonts w:cs="Times New Roman" w:eastAsia="Times New Roman"/>
                <w:lang w:val="en-US"/>
              </w:rPr>
              <w:t>, Pula, OIB: 02187028400.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187,50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187,50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50.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proofErr w:type="gramStart"/>
            <w:r w:rsidRPr="00C609EF">
              <w:rPr>
                <w:rFonts w:cs="Times New Roman" w:eastAsia="Times New Roman"/>
                <w:lang w:val="en-US"/>
              </w:rPr>
              <w:t>ČAGALJ  PLA</w:t>
            </w:r>
            <w:proofErr w:type="gramEnd"/>
            <w:r w:rsidRPr="00C609EF">
              <w:rPr>
                <w:rFonts w:cs="Times New Roman" w:eastAsia="Times New Roman"/>
                <w:lang w:val="en-US"/>
              </w:rPr>
              <w:t>-STIKA, j.d.o.o., Zagvozd, OIB: 22691508831.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80.962,50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80.962,50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51.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ČAPORICE, d.o.o., Trilj,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OIB: 09808834049.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2.495,50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2.495,50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52.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Damir Čavić, Obrt </w:t>
            </w:r>
            <w:r w:rsidRPr="00C609EF">
              <w:rPr>
                <w:rFonts w:cs="Times New Roman" w:eastAsia="Times New Roman"/>
                <w:i/>
                <w:lang w:val="en-US"/>
              </w:rPr>
              <w:t>Kod Damira</w:t>
            </w:r>
            <w:r w:rsidRPr="00C609EF">
              <w:rPr>
                <w:rFonts w:cs="Times New Roman" w:eastAsia="Times New Roman"/>
                <w:lang w:val="en-US"/>
              </w:rPr>
              <w:t>, Hvar, OIB: 74851118620.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871,00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871,00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53.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ČISTOĆA CETINSKE KRAJINE, do.o. Sinj, OIB: 79243957155.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39.900,00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39.900,00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right"/>
        <w:rPr>
          <w:rFonts w:cs="Times New Roman" w:eastAsia="Times New Roman"/>
          <w:lang w:val="en-US"/>
        </w:rPr>
      </w:pPr>
      <w:r w:rsidRPr="00C609EF">
        <w:rPr>
          <w:rFonts w:cs="Times New Roman" w:eastAsia="Times New Roman"/>
          <w:b/>
          <w:lang w:val="en-US"/>
        </w:rPr>
        <w:t>- 8 -</w:t>
      </w:r>
      <w:r w:rsidRPr="00C609EF">
        <w:rPr>
          <w:rFonts w:cs="Times New Roman" w:eastAsia="Times New Roman"/>
          <w:lang w:val="en-US"/>
        </w:rPr>
        <w:t xml:space="preserve">                               </w:t>
      </w:r>
      <w:r w:rsidRPr="00C609EF">
        <w:rPr>
          <w:rFonts w:cs="Times New Roman" w:eastAsia="Times New Roman"/>
          <w:b/>
          <w:lang w:val="en-US"/>
        </w:rPr>
        <w:t>Broj:  14. -St-1106/2015.</w:t>
      </w: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Red.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Ime/naziv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tražbine u kn. u 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54.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Dinko Čović-Pavišić, Obrt </w:t>
            </w:r>
            <w:r w:rsidRPr="00C609EF">
              <w:rPr>
                <w:rFonts w:cs="Times New Roman" w:eastAsia="Times New Roman"/>
                <w:i/>
                <w:lang w:val="en-US"/>
              </w:rPr>
              <w:t>D&amp;D Iskopi</w:t>
            </w:r>
            <w:r w:rsidRPr="00C609EF">
              <w:rPr>
                <w:rFonts w:cs="Times New Roman" w:eastAsia="Times New Roman"/>
                <w:lang w:val="en-US"/>
              </w:rPr>
              <w:t>, Vedrine, OIB: 15930535756.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30,50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30,50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55.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DAJAKOVIĆ, d.o.o., Omiš, OIB: 93756245084.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166,88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166,88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56.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DALMACIJA KLIMA, d.o.o., Split, OIB: 42661437820.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31.037,82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31.037,82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57.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Vladimir Delonga, Sinj, OIB: 98790329083.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14.461,10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14.461,10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58.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DVD </w:t>
            </w:r>
            <w:r w:rsidRPr="00C609EF">
              <w:rPr>
                <w:rFonts w:cs="Times New Roman" w:eastAsia="Times New Roman"/>
                <w:i/>
                <w:lang w:val="en-US"/>
              </w:rPr>
              <w:t>Drniš</w:t>
            </w:r>
            <w:r w:rsidRPr="00C609EF">
              <w:rPr>
                <w:rFonts w:cs="Times New Roman" w:eastAsia="Times New Roman"/>
                <w:lang w:val="en-US"/>
              </w:rPr>
              <w:t>, Drniš OIB: 97870545718.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800,00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800,00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59.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DVD </w:t>
            </w:r>
            <w:r w:rsidRPr="00C609EF">
              <w:rPr>
                <w:rFonts w:cs="Times New Roman" w:eastAsia="Times New Roman"/>
                <w:i/>
                <w:lang w:val="en-US"/>
              </w:rPr>
              <w:t>Murter-Kornati</w:t>
            </w:r>
            <w:r w:rsidRPr="00C609EF">
              <w:rPr>
                <w:rFonts w:cs="Times New Roman" w:eastAsia="Times New Roman"/>
                <w:lang w:val="en-US"/>
              </w:rPr>
              <w:t>, Murter, OIB: 82853696442.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1.649,00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1.649,00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60.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DOLMEN, d.o.o., Split, OIB: 59300988250.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29.537,80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29.537,80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61.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DONIT SPLIT, d.o.o., Split, OIB: 89189610978.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951,68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951,68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62.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DRACOMERX, d.o.o., Split, OIB: 08658331098.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23.263,44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23.263,44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right"/>
        <w:rPr>
          <w:rFonts w:cs="Times New Roman" w:eastAsia="Times New Roman"/>
          <w:lang w:val="en-US"/>
        </w:rPr>
      </w:pPr>
      <w:r w:rsidRPr="00C609EF">
        <w:rPr>
          <w:rFonts w:cs="Times New Roman" w:eastAsia="Times New Roman"/>
          <w:b/>
          <w:lang w:val="en-US"/>
        </w:rPr>
        <w:t>- 9 -</w:t>
      </w:r>
      <w:r w:rsidRPr="00C609EF">
        <w:rPr>
          <w:rFonts w:cs="Times New Roman" w:eastAsia="Times New Roman"/>
          <w:lang w:val="en-US"/>
        </w:rPr>
        <w:t xml:space="preserve">                               </w:t>
      </w:r>
      <w:r w:rsidRPr="00C609EF">
        <w:rPr>
          <w:rFonts w:cs="Times New Roman" w:eastAsia="Times New Roman"/>
          <w:b/>
          <w:lang w:val="en-US"/>
        </w:rPr>
        <w:t>Broj:  14. -St-1106/2015.</w:t>
      </w: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Red.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Ime/naziv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63.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Helena Dragun, javni bilježnik, Split, OIB: 17993292271.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550,00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550,00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64.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DRAŠKO, j.t.d. Pula, OIB: 07236424200.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108.000,00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108.000,</w:t>
            </w:r>
            <w:r w:rsidRPr="00C609EF">
              <w:rPr>
                <w:rFonts w:cs="Times New Roman" w:eastAsia="Times New Roman"/>
                <w:sz w:val="22"/>
                <w:szCs w:val="22"/>
                <w:lang w:val="en-US"/>
              </w:rPr>
              <w:t>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65.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DRNIŠ PLAST, d.d., Drniš, OIB: 09330850917.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122.685,43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  <w:lang w:val="en-US"/>
              </w:rPr>
            </w:pPr>
            <w:r w:rsidRPr="00C609EF">
              <w:rPr>
                <w:rFonts w:cs="Times New Roman" w:eastAsia="Times New Roman"/>
                <w:sz w:val="22"/>
                <w:szCs w:val="22"/>
                <w:lang w:val="en-US"/>
              </w:rPr>
              <w:t>122.685,43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66.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DRUŠTVO GRAĐEVINSKIH INŽENJERA ZAGREB, OIB: 08954544114.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3.300,00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3.300,00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67.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DUBAC, d.o.o., Dubrovnik, OIB: 01376541497.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252.640,68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229.019,53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229.019,</w:t>
            </w:r>
            <w:r w:rsidRPr="00C609EF">
              <w:rPr>
                <w:rFonts w:cs="Times New Roman" w:eastAsia="Times New Roman"/>
                <w:sz w:val="22"/>
                <w:szCs w:val="22"/>
                <w:lang w:val="en-US"/>
              </w:rPr>
              <w:t>53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68.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DUBROVAČKO PRIMORJE, d.o.o., Slano, OIB: 66545607884.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150.000,00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150.000,</w:t>
            </w:r>
            <w:r w:rsidRPr="00C609EF">
              <w:rPr>
                <w:rFonts w:cs="Times New Roman" w:eastAsia="Times New Roman"/>
                <w:sz w:val="22"/>
                <w:szCs w:val="22"/>
                <w:lang w:val="en-US"/>
              </w:rPr>
              <w:t>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69.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DUBROVNIK CESTE, d.d., Dubrovnk, OIB: 60216477432.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20.434,01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25.641,13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25.641,13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70.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Ivan Dugeč, Obrt </w:t>
            </w:r>
            <w:r w:rsidRPr="00C609EF">
              <w:rPr>
                <w:rFonts w:cs="Times New Roman" w:eastAsia="Times New Roman"/>
                <w:i/>
                <w:lang w:val="en-US"/>
              </w:rPr>
              <w:t>Auto servis</w:t>
            </w:r>
            <w:r w:rsidRPr="00C609EF">
              <w:rPr>
                <w:rFonts w:cs="Times New Roman" w:eastAsia="Times New Roman"/>
                <w:lang w:val="en-US"/>
              </w:rPr>
              <w:t xml:space="preserve"> </w:t>
            </w:r>
            <w:r w:rsidRPr="00C609EF">
              <w:rPr>
                <w:rFonts w:cs="Times New Roman" w:eastAsia="Times New Roman"/>
                <w:i/>
                <w:lang w:val="en-US"/>
              </w:rPr>
              <w:t>Boro</w:t>
            </w:r>
            <w:r w:rsidRPr="00C609EF">
              <w:rPr>
                <w:rFonts w:cs="Times New Roman" w:eastAsia="Times New Roman"/>
                <w:lang w:val="en-US"/>
              </w:rPr>
              <w:t>, Kaštela, OIB: 06935768554.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4.250,00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4.250,00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71.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Sretan Đapić, Obrt </w:t>
            </w:r>
            <w:r w:rsidRPr="00C609EF">
              <w:rPr>
                <w:rFonts w:cs="Times New Roman" w:eastAsia="Times New Roman"/>
                <w:i/>
                <w:lang w:val="en-US"/>
              </w:rPr>
              <w:t>Autoline</w:t>
            </w:r>
            <w:r w:rsidRPr="00C609EF">
              <w:rPr>
                <w:rFonts w:cs="Times New Roman" w:eastAsia="Times New Roman"/>
                <w:lang w:val="en-US"/>
              </w:rPr>
              <w:t>, Sinj, OIB: 50324817449.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8.175,00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8.175,00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right"/>
        <w:rPr>
          <w:rFonts w:cs="Times New Roman" w:eastAsia="Times New Roman"/>
          <w:lang w:val="en-US"/>
        </w:rPr>
      </w:pPr>
      <w:r w:rsidRPr="00C609EF">
        <w:rPr>
          <w:rFonts w:cs="Times New Roman" w:eastAsia="Times New Roman"/>
          <w:b/>
          <w:lang w:val="en-US"/>
        </w:rPr>
        <w:t>- 10 -</w:t>
      </w:r>
      <w:r w:rsidRPr="00C609EF">
        <w:rPr>
          <w:rFonts w:cs="Times New Roman" w:eastAsia="Times New Roman"/>
          <w:lang w:val="en-US"/>
        </w:rPr>
        <w:t xml:space="preserve">                               </w:t>
      </w:r>
      <w:r w:rsidRPr="00C609EF">
        <w:rPr>
          <w:rFonts w:cs="Times New Roman" w:eastAsia="Times New Roman"/>
          <w:b/>
          <w:lang w:val="en-US"/>
        </w:rPr>
        <w:t>Broj:  14. -St-1106/2015.</w:t>
      </w: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Red.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Ime/naziv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tražbine u kn. u 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72.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Marinko Đula, Obrt </w:t>
            </w:r>
            <w:r w:rsidRPr="00C609EF">
              <w:rPr>
                <w:rFonts w:cs="Times New Roman" w:eastAsia="Times New Roman"/>
                <w:i/>
                <w:lang w:val="en-US"/>
              </w:rPr>
              <w:t>Marino trans</w:t>
            </w:r>
            <w:r w:rsidRPr="00C609EF">
              <w:rPr>
                <w:rFonts w:cs="Times New Roman" w:eastAsia="Times New Roman"/>
                <w:lang w:val="en-US"/>
              </w:rPr>
              <w:t>, Otok, OIB: 89886806521.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9.281,35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9.281,35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73.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E.T.AL., d.o.o., Zagreb, OIB: 91055981513.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2.468,75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2.468,75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74.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Zdravko Ećim, Obrt </w:t>
            </w:r>
            <w:r w:rsidRPr="00C609EF">
              <w:rPr>
                <w:rFonts w:cs="Times New Roman" w:eastAsia="Times New Roman"/>
                <w:i/>
                <w:lang w:val="en-US"/>
              </w:rPr>
              <w:t>Ećim</w:t>
            </w:r>
            <w:r w:rsidRPr="00C609EF">
              <w:rPr>
                <w:rFonts w:cs="Times New Roman" w:eastAsia="Times New Roman"/>
                <w:lang w:val="en-US"/>
              </w:rPr>
              <w:t>, Split, OIB: 33088631681.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17.000,00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17.000,00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75.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ELEKTRO-BEKAN, d.o.o., Sinj, OIB: 16445356114.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588,25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588,25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76.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ELMAP, d.o.o., Podstrana, OIB: 26579535545.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41.513,10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41.513,10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77.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ERSTE CARD CLUB, d.o.o., Zagreb, OIB: 85941596441.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30.108,18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67.103,88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67.103,88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78.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ERSTE FACTORING, d.o.o., Zagreb, OIB: 10194059689.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50.976,03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50.976,03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79.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EURO DAUS, d.d., Split, OIB: 19212513210.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9.018,05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9.018,05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80.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EUROHERC osiguranje, d.d., Zagreb, OIB: 22694857747.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43.829,23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43.829,23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right"/>
        <w:rPr>
          <w:rFonts w:cs="Times New Roman" w:eastAsia="Times New Roman"/>
          <w:lang w:val="en-US"/>
        </w:rPr>
      </w:pPr>
      <w:r w:rsidRPr="00C609EF">
        <w:rPr>
          <w:rFonts w:cs="Times New Roman" w:eastAsia="Times New Roman"/>
          <w:b/>
          <w:lang w:val="en-US"/>
        </w:rPr>
        <w:t>- 11 -</w:t>
      </w:r>
      <w:r w:rsidRPr="00C609EF">
        <w:rPr>
          <w:rFonts w:cs="Times New Roman" w:eastAsia="Times New Roman"/>
          <w:lang w:val="en-US"/>
        </w:rPr>
        <w:t xml:space="preserve">                               </w:t>
      </w:r>
      <w:r w:rsidRPr="00C609EF">
        <w:rPr>
          <w:rFonts w:cs="Times New Roman" w:eastAsia="Times New Roman"/>
          <w:b/>
          <w:lang w:val="en-US"/>
        </w:rPr>
        <w:t>Broj:  14. -St-1106/2015.</w:t>
      </w: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Red.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Ime/naziv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tražbine u kn. u 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81.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EUROTIM, d.o.o., Split, OIB: 41511343191.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9.067,44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9.067,44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82.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FELGA, d.o.o., Split, OIB: 67581114415.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25.337,07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25.337,07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83.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FEROMONTAŽA, d.o.o., Split, OIB: 77326511225.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42.885,63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42.855,63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84.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FINANCIJSKA AGENCIJA, Zagreb, OIB: 85821130368.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529,50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529,50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85.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Ivan Filipović-Grčić, Sinj, OIB: 28827471579.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1.800,00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1.800,00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86.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FILIPS, d.o.o., Vodice, OIB: 97824464754.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24.211,22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24.211,22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87.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FOLPA, d.o.o., Zagreb, OIB: 28119075083.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324,71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324,71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88.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FORAMEN, d.o.o., Split, OIB: 23258846502.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15.000,00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15.000,00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89.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FRÜHWALD-JURIĆ, d.o.o., Prisoje, OIB: 78257862514.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10.770,77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10.770,77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90.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G.P.P. MIKIĆ, d.o.o., Omišalj, OIB: 82386143355.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446.645,74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446.645,</w:t>
            </w:r>
            <w:r w:rsidRPr="00C609EF">
              <w:rPr>
                <w:rFonts w:cs="Times New Roman" w:eastAsia="Times New Roman"/>
                <w:sz w:val="22"/>
                <w:szCs w:val="22"/>
                <w:lang w:val="en-US"/>
              </w:rPr>
              <w:t>74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right"/>
        <w:rPr>
          <w:rFonts w:cs="Times New Roman" w:eastAsia="Times New Roman"/>
          <w:lang w:val="en-US"/>
        </w:rPr>
      </w:pPr>
      <w:r w:rsidRPr="00C609EF">
        <w:rPr>
          <w:rFonts w:cs="Times New Roman" w:eastAsia="Times New Roman"/>
          <w:b/>
          <w:lang w:val="en-US"/>
        </w:rPr>
        <w:t>- 12 -</w:t>
      </w:r>
      <w:r w:rsidRPr="00C609EF">
        <w:rPr>
          <w:rFonts w:cs="Times New Roman" w:eastAsia="Times New Roman"/>
          <w:lang w:val="en-US"/>
        </w:rPr>
        <w:t xml:space="preserve">                               </w:t>
      </w:r>
      <w:r w:rsidRPr="00C609EF">
        <w:rPr>
          <w:rFonts w:cs="Times New Roman" w:eastAsia="Times New Roman"/>
          <w:b/>
          <w:lang w:val="en-US"/>
        </w:rPr>
        <w:t>Broj:  14. -St-1106/2015.</w:t>
      </w: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Red.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Ime/naziv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tražbine u kn. u 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91.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Krešo Gabrić, Obrt </w:t>
            </w:r>
            <w:r w:rsidRPr="00C609EF">
              <w:rPr>
                <w:rFonts w:cs="Times New Roman" w:eastAsia="Times New Roman"/>
                <w:i/>
                <w:lang w:val="en-US"/>
              </w:rPr>
              <w:t>Krešo Gabrić</w:t>
            </w:r>
            <w:r w:rsidRPr="00C609EF">
              <w:rPr>
                <w:rFonts w:cs="Times New Roman" w:eastAsia="Times New Roman"/>
                <w:lang w:val="en-US"/>
              </w:rPr>
              <w:t>, Ružić, OIB: 44425329452.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46.237,89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46.237,89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92.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Mate Galić, Obrt </w:t>
            </w:r>
            <w:r w:rsidRPr="00C609EF">
              <w:rPr>
                <w:rFonts w:cs="Times New Roman" w:eastAsia="Times New Roman"/>
                <w:i/>
                <w:lang w:val="en-US"/>
              </w:rPr>
              <w:t>Servis Galić</w:t>
            </w:r>
            <w:proofErr w:type="gramStart"/>
            <w:r w:rsidRPr="00C609EF">
              <w:rPr>
                <w:rFonts w:cs="Times New Roman" w:eastAsia="Times New Roman"/>
                <w:lang w:val="en-US"/>
              </w:rPr>
              <w:t>,Turjaci</w:t>
            </w:r>
            <w:proofErr w:type="gramEnd"/>
            <w:r w:rsidRPr="00C609EF">
              <w:rPr>
                <w:rFonts w:cs="Times New Roman" w:eastAsia="Times New Roman"/>
                <w:lang w:val="en-US"/>
              </w:rPr>
              <w:t>, OIB: 98800999180.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500,00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500,00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93.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GEA TIM, d.o.o., Sinj, OIB: 65717237473.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47.086,84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47.086,84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94.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GEO KOMPLET,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d.o.o., Split, OIB: 01005210537.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22.201,90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22.201,90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95.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GEO SERVIS, d.o.o., Podstrana, OIB: 97563169448.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7.000,00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7.000,00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96.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GEOMATIKA, d.o.o., Trilj, OIB: 74645378611.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32.894,79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32.894,79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97.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Ante Gizdić, Obrt </w:t>
            </w:r>
            <w:r w:rsidRPr="00C609EF">
              <w:rPr>
                <w:rFonts w:cs="Times New Roman" w:eastAsia="Times New Roman"/>
                <w:i/>
                <w:lang w:val="en-US"/>
              </w:rPr>
              <w:t>Betonara Gizdić</w:t>
            </w:r>
            <w:r w:rsidRPr="00C609EF">
              <w:rPr>
                <w:rFonts w:cs="Times New Roman" w:eastAsia="Times New Roman"/>
                <w:lang w:val="en-US"/>
              </w:rPr>
              <w:t>, Sinj, OIB: 09570821332.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26.435,50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26.435,50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98.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Gospodarsko interesno udru-ženje vodnogo-spodarskih trgo-vačkih društava, Zagreb, OIB: 63935292022.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27.649,59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27.649,59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right"/>
        <w:rPr>
          <w:rFonts w:cs="Times New Roman" w:eastAsia="Times New Roman"/>
          <w:lang w:val="en-US"/>
        </w:rPr>
      </w:pPr>
      <w:r w:rsidRPr="00C609EF">
        <w:rPr>
          <w:rFonts w:cs="Times New Roman" w:eastAsia="Times New Roman"/>
          <w:b/>
          <w:lang w:val="en-US"/>
        </w:rPr>
        <w:t>- 13 -</w:t>
      </w:r>
      <w:r w:rsidRPr="00C609EF">
        <w:rPr>
          <w:rFonts w:cs="Times New Roman" w:eastAsia="Times New Roman"/>
          <w:lang w:val="en-US"/>
        </w:rPr>
        <w:t xml:space="preserve">                               </w:t>
      </w:r>
      <w:r w:rsidRPr="00C609EF">
        <w:rPr>
          <w:rFonts w:cs="Times New Roman" w:eastAsia="Times New Roman"/>
          <w:b/>
          <w:lang w:val="en-US"/>
        </w:rPr>
        <w:t>Broj:  14. -St-1106/2015.</w:t>
      </w: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Red.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Ime/naziv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tražbine u kn. u 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99.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GORAN I ZORAN, d.o.o., Solin, OIB: 45716968513.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142.129,38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142.129,</w:t>
            </w:r>
            <w:r w:rsidRPr="00C609EF">
              <w:rPr>
                <w:rFonts w:cs="Times New Roman" w:eastAsia="Times New Roman"/>
                <w:sz w:val="22"/>
                <w:szCs w:val="22"/>
                <w:lang w:val="en-US"/>
              </w:rPr>
              <w:t>38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100.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GRA-PO, d.o.o., Zagreb, OIB: 05364995085.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30.477,14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30.477,14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101.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GRAD SINJ, Sinj, OIB: 03210055420.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332.262,53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332.262,</w:t>
            </w:r>
            <w:r w:rsidRPr="00C609EF">
              <w:rPr>
                <w:rFonts w:cs="Times New Roman" w:eastAsia="Times New Roman"/>
                <w:sz w:val="22"/>
                <w:szCs w:val="22"/>
                <w:lang w:val="en-US"/>
              </w:rPr>
              <w:t>53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102.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GRADINA-MONT, d.o.o., Hrvace, OIB: 56982549059.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83.829,25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83.829,25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103.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GIRK KALUN, d.d., Drniš, OIB: 34158554107.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5.322,00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5.322,00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104.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GREGO LEVA-NTE, d.o.o., Omiš, OIB: 25090545671.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45.150,87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45.150,87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105.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Stjepan Grmo-ljez, Dubrovnik, OIB: 09608732006.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7.500,00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7.500,00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106.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GROM, d.o.o., Omiš, OIB: 88913642493.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14.067,06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14.067,06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107.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Ivan Gutić, Obrt </w:t>
            </w:r>
            <w:r w:rsidRPr="00C609EF">
              <w:rPr>
                <w:rFonts w:cs="Times New Roman" w:eastAsia="Times New Roman"/>
                <w:i/>
                <w:lang w:val="en-US"/>
              </w:rPr>
              <w:t>Ivan I</w:t>
            </w:r>
            <w:r w:rsidRPr="00C609EF">
              <w:rPr>
                <w:rFonts w:cs="Times New Roman" w:eastAsia="Times New Roman"/>
                <w:lang w:val="en-US"/>
              </w:rPr>
              <w:t>, Cviljane, OIB: 06921727043.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1.851,50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1.851,50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108.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H1 TELEKOM, d.d., Split, OIB: 88551335012.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2.923,48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2.923,48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right"/>
        <w:rPr>
          <w:rFonts w:cs="Times New Roman" w:eastAsia="Times New Roman"/>
          <w:lang w:val="en-US"/>
        </w:rPr>
      </w:pPr>
      <w:r w:rsidRPr="00C609EF">
        <w:rPr>
          <w:rFonts w:cs="Times New Roman" w:eastAsia="Times New Roman"/>
          <w:b/>
          <w:lang w:val="en-US"/>
        </w:rPr>
        <w:t>- 14 -</w:t>
      </w:r>
      <w:r w:rsidRPr="00C609EF">
        <w:rPr>
          <w:rFonts w:cs="Times New Roman" w:eastAsia="Times New Roman"/>
          <w:lang w:val="en-US"/>
        </w:rPr>
        <w:t xml:space="preserve">                               </w:t>
      </w:r>
      <w:r w:rsidRPr="00C609EF">
        <w:rPr>
          <w:rFonts w:cs="Times New Roman" w:eastAsia="Times New Roman"/>
          <w:b/>
          <w:lang w:val="en-US"/>
        </w:rPr>
        <w:t>Broj:  14. -St-1106/2015.</w:t>
      </w: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Red.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Ime/naziv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tražbine u kn. u 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109.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HACH LANGE, d.o.o., Varaždin, OIB: 05394150139.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10.180,05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10.180,05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110.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HAPAX, d.o.o., Split, OIB: 93472460427.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2.256,45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2.256,45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111.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HAZARDER, d.o.o., Obrovac Sinjski, OIB: 61318305522.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3.040,47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3.040,47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112.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HEP - Opskrba, </w:t>
            </w:r>
            <w:proofErr w:type="gramStart"/>
            <w:r w:rsidRPr="00C609EF">
              <w:rPr>
                <w:rFonts w:cs="Times New Roman" w:eastAsia="Times New Roman"/>
                <w:lang w:val="en-US"/>
              </w:rPr>
              <w:t>do.o.,</w:t>
            </w:r>
            <w:proofErr w:type="gramEnd"/>
            <w:r w:rsidRPr="00C609EF">
              <w:rPr>
                <w:rFonts w:cs="Times New Roman" w:eastAsia="Times New Roman"/>
                <w:lang w:val="en-US"/>
              </w:rPr>
              <w:t xml:space="preserve"> Zagreb, OIB: 63073332379.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6.120,64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6.120,64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113.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HEP – Operator distrib. </w:t>
            </w:r>
            <w:proofErr w:type="gramStart"/>
            <w:r w:rsidRPr="00C609EF">
              <w:rPr>
                <w:rFonts w:cs="Times New Roman" w:eastAsia="Times New Roman"/>
                <w:lang w:val="en-US"/>
              </w:rPr>
              <w:t>sustava</w:t>
            </w:r>
            <w:proofErr w:type="gramEnd"/>
            <w:r w:rsidRPr="00C609EF">
              <w:rPr>
                <w:rFonts w:cs="Times New Roman" w:eastAsia="Times New Roman"/>
                <w:lang w:val="en-US"/>
              </w:rPr>
              <w:t>, d.o.o., Zagreb, OIB: 46830600751.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29.472,41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29.472,41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114.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HERES OBROVAC, d.o.o., Gornji Karin, OIB: 77999306481.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7.524,68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7.524,68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115.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HIDROEX, d.o.o., Zaprešić, OIB: 26999675898.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54.424,62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54.424,62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116.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HIDROPROJEKT-</w:t>
            </w:r>
            <w:proofErr w:type="gramStart"/>
            <w:r w:rsidRPr="00C609EF">
              <w:rPr>
                <w:rFonts w:cs="Times New Roman" w:eastAsia="Times New Roman"/>
                <w:lang w:val="en-US"/>
              </w:rPr>
              <w:t>ING ,</w:t>
            </w:r>
            <w:proofErr w:type="gramEnd"/>
            <w:r w:rsidRPr="00C609EF">
              <w:rPr>
                <w:rFonts w:cs="Times New Roman" w:eastAsia="Times New Roman"/>
                <w:lang w:val="en-US"/>
              </w:rPr>
              <w:t xml:space="preserve"> d.o.o., Zagreb, OIB: 07963942338.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438.449,30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438.449,</w:t>
            </w:r>
            <w:r w:rsidRPr="00C609EF">
              <w:rPr>
                <w:rFonts w:cs="Times New Roman" w:eastAsia="Times New Roman"/>
                <w:sz w:val="22"/>
                <w:szCs w:val="22"/>
                <w:lang w:val="en-US"/>
              </w:rPr>
              <w:t>30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117.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HLASI 94, d.o.o., Sinj, OIB: 16880511362.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193,37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193,37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right"/>
        <w:rPr>
          <w:rFonts w:cs="Times New Roman" w:eastAsia="Times New Roman"/>
          <w:lang w:val="en-US"/>
        </w:rPr>
      </w:pPr>
      <w:r w:rsidRPr="00C609EF">
        <w:rPr>
          <w:rFonts w:cs="Times New Roman" w:eastAsia="Times New Roman"/>
          <w:b/>
          <w:lang w:val="en-US"/>
        </w:rPr>
        <w:t>- 15 -</w:t>
      </w:r>
      <w:r w:rsidRPr="00C609EF">
        <w:rPr>
          <w:rFonts w:cs="Times New Roman" w:eastAsia="Times New Roman"/>
          <w:lang w:val="en-US"/>
        </w:rPr>
        <w:t xml:space="preserve">                               </w:t>
      </w:r>
      <w:r w:rsidRPr="00C609EF">
        <w:rPr>
          <w:rFonts w:cs="Times New Roman" w:eastAsia="Times New Roman"/>
          <w:b/>
          <w:lang w:val="en-US"/>
        </w:rPr>
        <w:t>Broj:  14. -St-1106/2015.</w:t>
      </w: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Red.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Ime/naziv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tražbine u kn. u 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118.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HP-Hrvatska pošta, d.d., Zagreb, OIB: 87311810356.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1.750,72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1.750,72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119.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Hrvatska radio-televizija, Zagreb, OIB: 68419124305.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4.728,95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4.728,95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120.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HRVATSKE CESTE, d.o.o., Zagreb, OIB: 55545787885.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1.185,41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1.185,41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121.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HRGOTA, d.o.o., Solin, OIB: 04709389507.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2.500,00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2.500,00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122.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HRVATSKA GOSPODARSK KOMORA, Zagreb, OIB: 85167032587.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10.478,17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10.478,17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123.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HRVATSKA KOMORA INŽENJERA GRAĐEVINARSTVA, Zagreb, OIB: 65080653676.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170,00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170,00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124.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HRVATSKA POŠTANSKA BANKA, d.d., Zagreb, OIB: 87939104217.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30.694,99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2.617.926,63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2.617.926,63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125.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HRVATSKE ŠUME, d.o.o., Zagreb, OIB: 69693144506.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39.488,82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39.488,82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right"/>
        <w:rPr>
          <w:rFonts w:cs="Times New Roman" w:eastAsia="Times New Roman"/>
          <w:lang w:val="en-US"/>
        </w:rPr>
      </w:pPr>
      <w:r w:rsidRPr="00C609EF">
        <w:rPr>
          <w:rFonts w:cs="Times New Roman" w:eastAsia="Times New Roman"/>
          <w:b/>
          <w:lang w:val="en-US"/>
        </w:rPr>
        <w:t>- 16 -</w:t>
      </w:r>
      <w:r w:rsidRPr="00C609EF">
        <w:rPr>
          <w:rFonts w:cs="Times New Roman" w:eastAsia="Times New Roman"/>
          <w:lang w:val="en-US"/>
        </w:rPr>
        <w:t xml:space="preserve">                               </w:t>
      </w:r>
      <w:r w:rsidRPr="00C609EF">
        <w:rPr>
          <w:rFonts w:cs="Times New Roman" w:eastAsia="Times New Roman"/>
          <w:b/>
          <w:lang w:val="en-US"/>
        </w:rPr>
        <w:t>Broj:  14. -St-1106/2015.</w:t>
      </w: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Red.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Ime/naziv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tražbine u kn. u 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126.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ILIRIC-DSW, d.o.o., Zadar, OIB: 47725377076.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7.586,02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7.586,02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127.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IMMENSUS, d.o.o., Plano, OIB: 81730504148.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5.820,00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5.820,00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128.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INA, d.d., Zagreb, OIB: 27759560625.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203.421,76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238.896,11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238.896,</w:t>
            </w:r>
            <w:r w:rsidRPr="00C609EF">
              <w:rPr>
                <w:rFonts w:cs="Times New Roman" w:eastAsia="Times New Roman"/>
                <w:sz w:val="22"/>
                <w:szCs w:val="22"/>
                <w:lang w:val="en-US"/>
              </w:rPr>
              <w:t>11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129.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ING-ATEST, d.o.o., Split, OIB: 21777333810.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16.250,00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16.250,00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130.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INTER S.T.E.E.L., Turjaci, </w:t>
            </w:r>
            <w:proofErr w:type="gramStart"/>
            <w:r w:rsidRPr="00C609EF">
              <w:rPr>
                <w:rFonts w:cs="Times New Roman" w:eastAsia="Times New Roman"/>
                <w:lang w:val="en-US"/>
              </w:rPr>
              <w:t>OIB</w:t>
            </w:r>
            <w:proofErr w:type="gramEnd"/>
            <w:r w:rsidRPr="00C609EF">
              <w:rPr>
                <w:rFonts w:cs="Times New Roman" w:eastAsia="Times New Roman"/>
                <w:lang w:val="en-US"/>
              </w:rPr>
              <w:t>: 98771145271.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41.512,88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41.512,88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131.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INTEREUROPA, d.o.o., Zagreb, OIB: 85514716931.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375,00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375,00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132.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INŽENJERSKI BIRO, d.d., Zagreb, OIB: 84170114747.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80,00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80,00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133.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IPSUM, d.o.o., Dubrovnik, OIB: 26472901970.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940.052,18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940.052,</w:t>
            </w:r>
            <w:r w:rsidRPr="00C609EF">
              <w:rPr>
                <w:rFonts w:cs="Times New Roman" w:eastAsia="Times New Roman"/>
                <w:sz w:val="22"/>
                <w:szCs w:val="22"/>
                <w:lang w:val="en-US"/>
              </w:rPr>
              <w:t>18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134.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IRT-HIDRO, d.o.o., Karlovac, OIB: 96569534175.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18.374,20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18.374,20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135.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ITEL, d.o.o., Split, OIB: 40005260619.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12.572,00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12.572,00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right"/>
        <w:rPr>
          <w:rFonts w:cs="Times New Roman" w:eastAsia="Times New Roman"/>
          <w:lang w:val="en-US"/>
        </w:rPr>
      </w:pPr>
      <w:r w:rsidRPr="00C609EF">
        <w:rPr>
          <w:rFonts w:cs="Times New Roman" w:eastAsia="Times New Roman"/>
          <w:b/>
          <w:lang w:val="en-US"/>
        </w:rPr>
        <w:t>- 17 -</w:t>
      </w:r>
      <w:r w:rsidRPr="00C609EF">
        <w:rPr>
          <w:rFonts w:cs="Times New Roman" w:eastAsia="Times New Roman"/>
          <w:lang w:val="en-US"/>
        </w:rPr>
        <w:t xml:space="preserve">                               </w:t>
      </w:r>
      <w:r w:rsidRPr="00C609EF">
        <w:rPr>
          <w:rFonts w:cs="Times New Roman" w:eastAsia="Times New Roman"/>
          <w:b/>
          <w:lang w:val="en-US"/>
        </w:rPr>
        <w:t>Broj:  14. -St-1106/2015.</w:t>
      </w: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Red.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Ime/naziv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tražbine u kn. u 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136.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IUS SOFTWARE</w:t>
            </w:r>
            <w:proofErr w:type="gramStart"/>
            <w:r w:rsidRPr="00C609EF">
              <w:rPr>
                <w:rFonts w:cs="Times New Roman" w:eastAsia="Times New Roman"/>
                <w:lang w:val="en-US"/>
              </w:rPr>
              <w:t>,,</w:t>
            </w:r>
            <w:proofErr w:type="gramEnd"/>
            <w:r w:rsidRPr="00C609EF">
              <w:rPr>
                <w:rFonts w:cs="Times New Roman" w:eastAsia="Times New Roman"/>
                <w:lang w:val="en-US"/>
              </w:rPr>
              <w:t xml:space="preserve"> d.o.o., Zagreb, OIB: 79506290597.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5.979,75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5.979,75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137.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IZVOR OSIGURANJE, d.d., Zagreb, OIB: 02951724955.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196.946,90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196.946,</w:t>
            </w:r>
            <w:r w:rsidRPr="00C609EF">
              <w:rPr>
                <w:rFonts w:cs="Times New Roman" w:eastAsia="Times New Roman"/>
                <w:sz w:val="22"/>
                <w:szCs w:val="22"/>
                <w:lang w:val="en-US"/>
              </w:rPr>
              <w:t>90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138.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JADRANSKO OSIGURANJE, d.d., Zagreb, OIB: 94472454976.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7.035,36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7.035,36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139.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Davor Jadrijević-Cvrlje, Obrt </w:t>
            </w:r>
            <w:r w:rsidRPr="00C609EF">
              <w:rPr>
                <w:rFonts w:cs="Times New Roman" w:eastAsia="Times New Roman"/>
                <w:i/>
                <w:lang w:val="en-US"/>
              </w:rPr>
              <w:t>Davor promet</w:t>
            </w:r>
            <w:r w:rsidRPr="00C609EF">
              <w:rPr>
                <w:rFonts w:cs="Times New Roman" w:eastAsia="Times New Roman"/>
                <w:lang w:val="en-US"/>
              </w:rPr>
              <w:t>, Sinj, OIB: 89773601528.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24.945,93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24.945,93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140.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JELAVIĆ, d.o.o., Split, OIB: 16078057212.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2.177,60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2.177,60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141.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Stevan Juhas, Obrt </w:t>
            </w:r>
            <w:r w:rsidRPr="00C609EF">
              <w:rPr>
                <w:rFonts w:cs="Times New Roman" w:eastAsia="Times New Roman"/>
                <w:i/>
                <w:lang w:val="en-US"/>
              </w:rPr>
              <w:t>Limont Pula</w:t>
            </w:r>
            <w:r w:rsidRPr="00C609EF">
              <w:rPr>
                <w:rFonts w:cs="Times New Roman" w:eastAsia="Times New Roman"/>
                <w:lang w:val="en-US"/>
              </w:rPr>
              <w:t>, Pula, OIB: 41825191440.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16.755,84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16.755,84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142.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Josip Jurić, Obrt </w:t>
            </w:r>
            <w:r w:rsidRPr="00C609EF">
              <w:rPr>
                <w:rFonts w:cs="Times New Roman" w:eastAsia="Times New Roman"/>
                <w:i/>
                <w:lang w:val="en-US"/>
              </w:rPr>
              <w:t>Bosch servis Jurić</w:t>
            </w:r>
            <w:r w:rsidRPr="00C609EF">
              <w:rPr>
                <w:rFonts w:cs="Times New Roman" w:eastAsia="Times New Roman"/>
                <w:lang w:val="en-US"/>
              </w:rPr>
              <w:t>, Vranjic, OIB: 55819010238.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4.663,20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4.663,20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143.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KALI GRADNJA, d.o.o., Kali, OIB: 06580734617.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76.379,80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76.379.80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right"/>
        <w:rPr>
          <w:rFonts w:cs="Times New Roman" w:eastAsia="Times New Roman"/>
          <w:lang w:val="en-US"/>
        </w:rPr>
      </w:pPr>
      <w:r w:rsidRPr="00C609EF">
        <w:rPr>
          <w:rFonts w:cs="Times New Roman" w:eastAsia="Times New Roman"/>
          <w:b/>
          <w:lang w:val="en-US"/>
        </w:rPr>
        <w:t>- 18 -</w:t>
      </w:r>
      <w:r w:rsidRPr="00C609EF">
        <w:rPr>
          <w:rFonts w:cs="Times New Roman" w:eastAsia="Times New Roman"/>
          <w:lang w:val="en-US"/>
        </w:rPr>
        <w:t xml:space="preserve">                               </w:t>
      </w:r>
      <w:r w:rsidRPr="00C609EF">
        <w:rPr>
          <w:rFonts w:cs="Times New Roman" w:eastAsia="Times New Roman"/>
          <w:b/>
          <w:lang w:val="en-US"/>
        </w:rPr>
        <w:t>Broj:  14. -St-1106/2015.</w:t>
      </w: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Red.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Ime/naziv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tražbine u kn. u 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144.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KAMIČAK, d.o.o., Sinj, OIB: 15016003634.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220,00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220,00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145.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KANZA, d.o.o., Split, OIB: 68592654139.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323.565,95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323.565,</w:t>
            </w:r>
            <w:r w:rsidRPr="00C609EF">
              <w:rPr>
                <w:rFonts w:cs="Times New Roman" w:eastAsia="Times New Roman"/>
                <w:sz w:val="22"/>
                <w:szCs w:val="22"/>
                <w:lang w:val="en-US"/>
              </w:rPr>
              <w:t>95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146.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KLAKAR, d.o.o., Ston, OIB: 08494012622.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6.381,15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6.381,15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147.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KLEMM SIGURNOST, d.o.o., Zagreb, OIB: 35596498125.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106.596,88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106.596,</w:t>
            </w:r>
            <w:r w:rsidRPr="00C609EF">
              <w:rPr>
                <w:rFonts w:cs="Times New Roman" w:eastAsia="Times New Roman"/>
                <w:sz w:val="22"/>
                <w:szCs w:val="22"/>
                <w:lang w:val="en-US"/>
              </w:rPr>
              <w:t>88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148.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KLESARSTVO MARIĆ, d.o.o., Trilj, OIB: 40239666608.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1.920,80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1.920,80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149.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KOMUNALAC, d.o.o., Vela Luka, OIB: 99887760897.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22.028,96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22.028,96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150.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KOMUNALAC, d.o.o., Biograd na moru, OIB: 79399174783.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5.918,20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5.918,20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151.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KOMUNALNO MLJET, d.o.o., Babino Polje, OIB: 78985387533.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59.077,21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59.077,21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right"/>
        <w:rPr>
          <w:rFonts w:cs="Times New Roman" w:eastAsia="Times New Roman"/>
          <w:lang w:val="en-US"/>
        </w:rPr>
      </w:pPr>
      <w:r w:rsidRPr="00C609EF">
        <w:rPr>
          <w:rFonts w:cs="Times New Roman" w:eastAsia="Times New Roman"/>
          <w:b/>
          <w:lang w:val="en-US"/>
        </w:rPr>
        <w:t>- 19 -</w:t>
      </w:r>
      <w:r w:rsidRPr="00C609EF">
        <w:rPr>
          <w:rFonts w:cs="Times New Roman" w:eastAsia="Times New Roman"/>
          <w:lang w:val="en-US"/>
        </w:rPr>
        <w:t xml:space="preserve">                               </w:t>
      </w:r>
      <w:r w:rsidRPr="00C609EF">
        <w:rPr>
          <w:rFonts w:cs="Times New Roman" w:eastAsia="Times New Roman"/>
          <w:b/>
          <w:lang w:val="en-US"/>
        </w:rPr>
        <w:t>Broj:  14. -St-1106/2015.</w:t>
      </w: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Red.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Ime/naziv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tražbine u kn. u 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152.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Đani Kožulić, Obrt </w:t>
            </w:r>
            <w:r w:rsidRPr="00C609EF">
              <w:rPr>
                <w:rFonts w:cs="Times New Roman" w:eastAsia="Times New Roman"/>
                <w:i/>
                <w:lang w:val="en-US"/>
              </w:rPr>
              <w:t>Đani Kožulić</w:t>
            </w:r>
            <w:r w:rsidRPr="00C609EF">
              <w:rPr>
                <w:rFonts w:cs="Times New Roman" w:eastAsia="Times New Roman"/>
                <w:lang w:val="en-US"/>
              </w:rPr>
              <w:t>, Murter, OIB: 97015911418.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3.150,00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3.150,00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153.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Zdravko Krce, Obrt </w:t>
            </w:r>
            <w:r w:rsidRPr="00C609EF">
              <w:rPr>
                <w:rFonts w:cs="Times New Roman" w:eastAsia="Times New Roman"/>
                <w:i/>
                <w:lang w:val="en-US"/>
              </w:rPr>
              <w:t>Gaz blizanci</w:t>
            </w:r>
            <w:r w:rsidRPr="00C609EF">
              <w:rPr>
                <w:rFonts w:cs="Times New Roman" w:eastAsia="Times New Roman"/>
                <w:lang w:val="en-US"/>
              </w:rPr>
              <w:t>, Trilj, OIB: 97131947583.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1.280,00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1.280,00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154.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KREDITNA BANKA ZAGREB, d.d., Zagreb, OIB: 70663193635.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1.763,37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1.763,37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155.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KUHN-Hrvatska, d.o.o., Zagreb, OIB: 04057188037.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57,81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57,81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156.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LABOR PTOJEKT, do.o. Split, OIB: 90595454250.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3.250,00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3.250,00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157.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LANTERNA MEDIA, d.o.o. Trilj, OIB: 48197838065.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1.670,63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1.670,63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158.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LASIĆ COMPANY, d.o.o., Imotski, OIB: 00332929812.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64.189,73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64.189,73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159.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LATERAN, d.o.o., Vinkovci, OIB: 21555902131.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360,00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360,00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160.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LB HIDRO, d.o.o., Rijeka, OIB: 12497239204.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16.992,80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16.992,80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right"/>
        <w:rPr>
          <w:rFonts w:cs="Times New Roman" w:eastAsia="Times New Roman"/>
          <w:lang w:val="en-US"/>
        </w:rPr>
      </w:pPr>
      <w:r w:rsidRPr="00C609EF">
        <w:rPr>
          <w:rFonts w:cs="Times New Roman" w:eastAsia="Times New Roman"/>
          <w:b/>
          <w:lang w:val="en-US"/>
        </w:rPr>
        <w:t>- 20 -</w:t>
      </w:r>
      <w:r w:rsidRPr="00C609EF">
        <w:rPr>
          <w:rFonts w:cs="Times New Roman" w:eastAsia="Times New Roman"/>
          <w:lang w:val="en-US"/>
        </w:rPr>
        <w:t xml:space="preserve">                               </w:t>
      </w:r>
      <w:r w:rsidRPr="00C609EF">
        <w:rPr>
          <w:rFonts w:cs="Times New Roman" w:eastAsia="Times New Roman"/>
          <w:b/>
          <w:lang w:val="en-US"/>
        </w:rPr>
        <w:t>Broj:  14. -St-1106/2015.</w:t>
      </w: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Red.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Ime/naziv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tražbine u kn. u 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161.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LIDER EX-PRESS, d.o.o., Žrnovnica, OIB: 81021464667.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46,43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46,43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162.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LOCUM, d.o.o., Zadar, OIB: 79324341284.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1.125,00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1.125,00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163.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LORENČIĆ-CROATIA, d.o.o., Zagreb, OIB: 97308715020.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70,00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70,00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164.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Jakov Lovrić, Obrt </w:t>
            </w:r>
            <w:r w:rsidRPr="00C609EF">
              <w:rPr>
                <w:rFonts w:cs="Times New Roman" w:eastAsia="Times New Roman"/>
                <w:i/>
                <w:lang w:val="en-US"/>
              </w:rPr>
              <w:t>Mel</w:t>
            </w:r>
            <w:r w:rsidRPr="00C609EF">
              <w:rPr>
                <w:rFonts w:cs="Times New Roman" w:eastAsia="Times New Roman"/>
                <w:lang w:val="en-US"/>
              </w:rPr>
              <w:t>, Split, OIB: 04710157098.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400,55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400,55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165.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M&amp;J COMME-RCE, d.o.o.</w:t>
            </w:r>
            <w:proofErr w:type="gramStart"/>
            <w:r w:rsidRPr="00C609EF">
              <w:rPr>
                <w:rFonts w:cs="Times New Roman" w:eastAsia="Times New Roman"/>
                <w:lang w:val="en-US"/>
              </w:rPr>
              <w:t>,  Split</w:t>
            </w:r>
            <w:proofErr w:type="gramEnd"/>
            <w:r w:rsidRPr="00C609EF">
              <w:rPr>
                <w:rFonts w:cs="Times New Roman" w:eastAsia="Times New Roman"/>
                <w:lang w:val="en-US"/>
              </w:rPr>
              <w:t>, OIB: 37772096228.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6.761,61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6.761,61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166.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Ivanka Mađor-Božinović, Obrt </w:t>
            </w:r>
            <w:r w:rsidRPr="00C609EF">
              <w:rPr>
                <w:rFonts w:cs="Times New Roman" w:eastAsia="Times New Roman"/>
                <w:i/>
                <w:lang w:val="en-US"/>
              </w:rPr>
              <w:t>Jazo</w:t>
            </w:r>
            <w:r w:rsidRPr="00C609EF">
              <w:rPr>
                <w:rFonts w:cs="Times New Roman" w:eastAsia="Times New Roman"/>
                <w:lang w:val="en-US"/>
              </w:rPr>
              <w:t>, Hrvace, OIB: 34422582377.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32,00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32,00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167.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MALEŠ, d.o.o., Split, OIB: 56541492572.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2.883,71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2.883,71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168.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MARAN, d.o.o., Split, OIB: 67202619578.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25.000,00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25.000,00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169.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Frano Marković, Obrt </w:t>
            </w:r>
            <w:r w:rsidRPr="00C609EF">
              <w:rPr>
                <w:rFonts w:cs="Times New Roman" w:eastAsia="Times New Roman"/>
                <w:i/>
                <w:lang w:val="en-US"/>
              </w:rPr>
              <w:t>Iskopi FM</w:t>
            </w:r>
            <w:r w:rsidRPr="00C609EF">
              <w:rPr>
                <w:rFonts w:cs="Times New Roman" w:eastAsia="Times New Roman"/>
                <w:lang w:val="en-US"/>
              </w:rPr>
              <w:t>, Sinj, OIB: 02016475086.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44.392,37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44.392,37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170.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MARTIN STROJ, d.o.o., Sv. Martin pod Okićem, OIB: 70903581556.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4.339,75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4.339,75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right"/>
        <w:rPr>
          <w:rFonts w:cs="Times New Roman" w:eastAsia="Times New Roman"/>
          <w:lang w:val="en-US"/>
        </w:rPr>
      </w:pPr>
      <w:r w:rsidRPr="00C609EF">
        <w:rPr>
          <w:rFonts w:cs="Times New Roman" w:eastAsia="Times New Roman"/>
          <w:b/>
          <w:lang w:val="en-US"/>
        </w:rPr>
        <w:t>- 21 -</w:t>
      </w:r>
      <w:r w:rsidRPr="00C609EF">
        <w:rPr>
          <w:rFonts w:cs="Times New Roman" w:eastAsia="Times New Roman"/>
          <w:lang w:val="en-US"/>
        </w:rPr>
        <w:t xml:space="preserve">                               </w:t>
      </w:r>
      <w:r w:rsidRPr="00C609EF">
        <w:rPr>
          <w:rFonts w:cs="Times New Roman" w:eastAsia="Times New Roman"/>
          <w:b/>
          <w:lang w:val="en-US"/>
        </w:rPr>
        <w:t>Broj:  14. -St-1106/2015.</w:t>
      </w: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Red.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Ime/naziv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tražbine u kn. u 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171.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Dražan Mastelić, Obrt </w:t>
            </w:r>
            <w:r w:rsidRPr="00C609EF">
              <w:rPr>
                <w:rFonts w:cs="Times New Roman" w:eastAsia="Times New Roman"/>
                <w:i/>
                <w:lang w:val="en-US"/>
              </w:rPr>
              <w:t>Mastelić promet</w:t>
            </w:r>
            <w:r w:rsidRPr="00C609EF">
              <w:rPr>
                <w:rFonts w:cs="Times New Roman" w:eastAsia="Times New Roman"/>
                <w:lang w:val="en-US"/>
              </w:rPr>
              <w:t>, Trilj, OIB: 50735768364.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7.456,00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7.456,00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172.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Ante Matić, Obrt </w:t>
            </w:r>
            <w:r w:rsidRPr="00C609EF">
              <w:rPr>
                <w:rFonts w:cs="Times New Roman" w:eastAsia="Times New Roman"/>
                <w:i/>
                <w:lang w:val="en-US"/>
              </w:rPr>
              <w:t>Matić prom</w:t>
            </w:r>
            <w:r w:rsidRPr="00C609EF">
              <w:rPr>
                <w:rFonts w:cs="Times New Roman" w:eastAsia="Times New Roman"/>
                <w:lang w:val="en-US"/>
              </w:rPr>
              <w:t>, Sinj, OIB: 43002028617.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126.819,35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126.819,</w:t>
            </w:r>
            <w:r w:rsidRPr="00C609EF">
              <w:rPr>
                <w:rFonts w:cs="Times New Roman" w:eastAsia="Times New Roman"/>
                <w:sz w:val="22"/>
                <w:szCs w:val="22"/>
                <w:lang w:val="en-US"/>
              </w:rPr>
              <w:t>35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173.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Zdenko Matijašević, Obrt </w:t>
            </w:r>
            <w:r w:rsidRPr="00C609EF">
              <w:rPr>
                <w:rFonts w:cs="Times New Roman" w:eastAsia="Times New Roman"/>
                <w:i/>
                <w:lang w:val="en-US"/>
              </w:rPr>
              <w:t>Mafra</w:t>
            </w:r>
            <w:r w:rsidRPr="00C609EF">
              <w:rPr>
                <w:rFonts w:cs="Times New Roman" w:eastAsia="Times New Roman"/>
                <w:lang w:val="en-US"/>
              </w:rPr>
              <w:t>, Grab, OIB: 68802897225.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159.399,14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159.399,</w:t>
            </w:r>
            <w:r w:rsidRPr="00C609EF">
              <w:rPr>
                <w:rFonts w:cs="Times New Roman" w:eastAsia="Times New Roman"/>
                <w:sz w:val="22"/>
                <w:szCs w:val="22"/>
                <w:lang w:val="en-US"/>
              </w:rPr>
              <w:t>14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174.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MATKOVIĆ </w:t>
            </w:r>
            <w:proofErr w:type="gramStart"/>
            <w:r w:rsidRPr="00C609EF">
              <w:rPr>
                <w:rFonts w:cs="Times New Roman" w:eastAsia="Times New Roman"/>
                <w:lang w:val="en-US"/>
              </w:rPr>
              <w:t>94.,</w:t>
            </w:r>
            <w:proofErr w:type="gramEnd"/>
            <w:r w:rsidRPr="00C609EF">
              <w:rPr>
                <w:rFonts w:cs="Times New Roman" w:eastAsia="Times New Roman"/>
                <w:lang w:val="en-US"/>
              </w:rPr>
              <w:t xml:space="preserve"> d.o.o., Split, OIB: 14993226881.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1.055,00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1.055,00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175.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Ante Mažurin, Obrt </w:t>
            </w:r>
            <w:r w:rsidRPr="00C609EF">
              <w:rPr>
                <w:rFonts w:cs="Times New Roman" w:eastAsia="Times New Roman"/>
                <w:i/>
                <w:lang w:val="en-US"/>
              </w:rPr>
              <w:t>Zlatna ribi-ca</w:t>
            </w:r>
            <w:r w:rsidRPr="00C609EF">
              <w:rPr>
                <w:rFonts w:cs="Times New Roman" w:eastAsia="Times New Roman"/>
                <w:lang w:val="en-US"/>
              </w:rPr>
              <w:t>, Sinj, OIB: 43636836379.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2.313,00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2.313,00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176.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MED EKO SERVIS, d.o.o., Pula, OIB: 68103986020.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1.375,00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1.375,00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177.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MEDIUS, d.o.o., Dubro-vnik, OIB: 78225674173.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2.937,50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2.937,50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178.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MEGRAM, d.o.o., Hrvace, OIB: 59884346047.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708.011,19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1.770.030,65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1.770.030,</w:t>
            </w:r>
            <w:r w:rsidRPr="00C609EF">
              <w:rPr>
                <w:rFonts w:cs="Times New Roman" w:eastAsia="Times New Roman"/>
                <w:sz w:val="22"/>
                <w:szCs w:val="22"/>
                <w:lang w:val="en-US"/>
              </w:rPr>
              <w:t>65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179.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MEGST, d.o.o., Brnaze, OIB: 14321085318.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40.709,53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40.709,53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right"/>
        <w:rPr>
          <w:rFonts w:cs="Times New Roman" w:eastAsia="Times New Roman"/>
          <w:lang w:val="en-US"/>
        </w:rPr>
      </w:pPr>
      <w:r w:rsidRPr="00C609EF">
        <w:rPr>
          <w:rFonts w:cs="Times New Roman" w:eastAsia="Times New Roman"/>
          <w:b/>
          <w:lang w:val="en-US"/>
        </w:rPr>
        <w:t>- 22 -</w:t>
      </w:r>
      <w:r w:rsidRPr="00C609EF">
        <w:rPr>
          <w:rFonts w:cs="Times New Roman" w:eastAsia="Times New Roman"/>
          <w:lang w:val="en-US"/>
        </w:rPr>
        <w:t xml:space="preserve">                               </w:t>
      </w:r>
      <w:r w:rsidRPr="00C609EF">
        <w:rPr>
          <w:rFonts w:cs="Times New Roman" w:eastAsia="Times New Roman"/>
          <w:b/>
          <w:lang w:val="en-US"/>
        </w:rPr>
        <w:t>Broj:  14. -St-1106/2015.</w:t>
      </w: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Red.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Ime/naziv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tražbine u kn. u 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180.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MESSER CROATIA PLIN, d.o.o., Zaprešić, OIB: 32179081874.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1.803,42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1.803,42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181.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MIAB, d.o.o., Šibenik, OIB: 66932913230.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358.586,87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358.586,</w:t>
            </w:r>
            <w:r w:rsidRPr="00C609EF">
              <w:rPr>
                <w:rFonts w:cs="Times New Roman" w:eastAsia="Times New Roman"/>
                <w:sz w:val="22"/>
                <w:szCs w:val="22"/>
                <w:lang w:val="en-US"/>
              </w:rPr>
              <w:t>87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182.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MICRONIC, d.o.o., Split, OIB: 89489773101.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7.875,00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7.875,00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183.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Vice Mihanović, Obrt </w:t>
            </w:r>
            <w:r w:rsidRPr="00C609EF">
              <w:rPr>
                <w:rFonts w:cs="Times New Roman" w:eastAsia="Times New Roman"/>
                <w:i/>
                <w:lang w:val="en-US"/>
              </w:rPr>
              <w:t>Cvjetko</w:t>
            </w:r>
            <w:r w:rsidRPr="00C609EF">
              <w:rPr>
                <w:rFonts w:cs="Times New Roman" w:eastAsia="Times New Roman"/>
                <w:lang w:val="en-US"/>
              </w:rPr>
              <w:t>, Split, OIB: 28679577962.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12.848,88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12.848,88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184.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Ivko Milat, Obrt </w:t>
            </w:r>
            <w:r w:rsidRPr="00C609EF">
              <w:rPr>
                <w:rFonts w:cs="Times New Roman" w:eastAsia="Times New Roman"/>
                <w:i/>
                <w:lang w:val="en-US"/>
              </w:rPr>
              <w:t>Ivko Milat Luketa</w:t>
            </w:r>
            <w:r w:rsidRPr="00C609EF">
              <w:rPr>
                <w:rFonts w:cs="Times New Roman" w:eastAsia="Times New Roman"/>
                <w:lang w:val="en-US"/>
              </w:rPr>
              <w:t>, Blato, OIB: 04138595191.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4.500,00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4.500,00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185.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MISTRAL, d.o.o., Vukovar, OIB: 84549788599.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24.058,32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24.058,32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186.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MOMENTUM, d.o.o., Grab, OIB: 18838698631.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175.222,00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175.222,</w:t>
            </w:r>
            <w:r w:rsidRPr="00C609EF">
              <w:rPr>
                <w:rFonts w:cs="Times New Roman" w:eastAsia="Times New Roman"/>
                <w:sz w:val="22"/>
                <w:szCs w:val="22"/>
                <w:lang w:val="en-US"/>
              </w:rPr>
              <w:t>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187.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MONTMONTAŽA GREBEN, d.o.o., Vela Luka, OIB: 68547761103.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282,63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282,63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188.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MONTMONTAŽA PLINOV-DOVOD, d.o.o., Zagreb, OIB: 48137524285.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15.596,00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15.596,00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right"/>
        <w:rPr>
          <w:rFonts w:cs="Times New Roman" w:eastAsia="Times New Roman"/>
          <w:lang w:val="en-US"/>
        </w:rPr>
      </w:pPr>
      <w:r w:rsidRPr="00C609EF">
        <w:rPr>
          <w:rFonts w:cs="Times New Roman" w:eastAsia="Times New Roman"/>
          <w:b/>
          <w:lang w:val="en-US"/>
        </w:rPr>
        <w:t>- 23 -</w:t>
      </w:r>
      <w:r w:rsidRPr="00C609EF">
        <w:rPr>
          <w:rFonts w:cs="Times New Roman" w:eastAsia="Times New Roman"/>
          <w:lang w:val="en-US"/>
        </w:rPr>
        <w:t xml:space="preserve">                               </w:t>
      </w:r>
      <w:r w:rsidRPr="00C609EF">
        <w:rPr>
          <w:rFonts w:cs="Times New Roman" w:eastAsia="Times New Roman"/>
          <w:b/>
          <w:lang w:val="en-US"/>
        </w:rPr>
        <w:t>Broj:  14. -St-1106/2015.</w:t>
      </w: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Red.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Ime/naziv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tražbine u kn. u 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189.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N.T. MAZIVA, d.o.o., Zagreb, OIB: 09358256494.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26.201,77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13.520,16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13.520,16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190.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NAPRIJED</w:t>
            </w:r>
            <w:proofErr w:type="gramStart"/>
            <w:r w:rsidRPr="00C609EF">
              <w:rPr>
                <w:rFonts w:cs="Times New Roman" w:eastAsia="Times New Roman"/>
                <w:lang w:val="en-US"/>
              </w:rPr>
              <w:t>,,</w:t>
            </w:r>
            <w:proofErr w:type="gramEnd"/>
            <w:r w:rsidRPr="00C609EF">
              <w:rPr>
                <w:rFonts w:cs="Times New Roman" w:eastAsia="Times New Roman"/>
                <w:lang w:val="en-US"/>
              </w:rPr>
              <w:t xml:space="preserve"> d.o.o., Glavice, OIB: 81738227215.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5,59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5,59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191.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NIN ELEKT-ROCOMME-RCE, d.o.o., u stečaju, Polični, OIB: 79652872175.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22.898,40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22.898,40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192.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NORMA, d.o.o., Split, OIB: 02517476099.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81.584,61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81.584,61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193.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OBŠIVAČ, d.o.o., Metković, OIB: 23196214755.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57,87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57,87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194.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OMEGA STILL, d.o.o., Split, OIB: 19035247223.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203.919,23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203.919,</w:t>
            </w:r>
            <w:r w:rsidRPr="00C609EF">
              <w:rPr>
                <w:rFonts w:cs="Times New Roman" w:eastAsia="Times New Roman"/>
                <w:sz w:val="22"/>
                <w:szCs w:val="22"/>
                <w:lang w:val="en-US"/>
              </w:rPr>
              <w:t>23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195.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OMING, d.o.o., Omiš, OIB: 08517848106.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103,32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103,32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196.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OPĆINA MLJET, Babino Polje, OIB: 15619832320.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62.861,13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62.861,13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197.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OPĆINA Sv. FILIP i JAKOV, Sv. Filip i Jakov, OIB: 57113796391.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2.779,92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2.779,92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right"/>
        <w:rPr>
          <w:rFonts w:cs="Times New Roman" w:eastAsia="Times New Roman"/>
          <w:lang w:val="en-US"/>
        </w:rPr>
      </w:pPr>
      <w:r w:rsidRPr="00C609EF">
        <w:rPr>
          <w:rFonts w:cs="Times New Roman" w:eastAsia="Times New Roman"/>
          <w:b/>
          <w:lang w:val="en-US"/>
        </w:rPr>
        <w:t>- 24 -</w:t>
      </w:r>
      <w:r w:rsidRPr="00C609EF">
        <w:rPr>
          <w:rFonts w:cs="Times New Roman" w:eastAsia="Times New Roman"/>
          <w:lang w:val="en-US"/>
        </w:rPr>
        <w:t xml:space="preserve">                               </w:t>
      </w:r>
      <w:r w:rsidRPr="00C609EF">
        <w:rPr>
          <w:rFonts w:cs="Times New Roman" w:eastAsia="Times New Roman"/>
          <w:b/>
          <w:lang w:val="en-US"/>
        </w:rPr>
        <w:t>Broj:  14. -St-1106/2015.</w:t>
      </w: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Red.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Ime/naziv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tražbine u kn. u 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198.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OREŠKOVIĆ B.K., d.o.o., Zagreb, OIB: 10188584277.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934,80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934,80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199.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Ljubica Paladin Šušnjara, Specij. </w:t>
            </w:r>
            <w:proofErr w:type="gramStart"/>
            <w:r w:rsidRPr="00C609EF">
              <w:rPr>
                <w:rFonts w:cs="Times New Roman" w:eastAsia="Times New Roman"/>
                <w:lang w:val="en-US"/>
              </w:rPr>
              <w:t>ordin</w:t>
            </w:r>
            <w:proofErr w:type="gramEnd"/>
            <w:r w:rsidRPr="00C609EF">
              <w:rPr>
                <w:rFonts w:cs="Times New Roman" w:eastAsia="Times New Roman"/>
                <w:lang w:val="en-US"/>
              </w:rPr>
              <w:t xml:space="preserve">. </w:t>
            </w:r>
            <w:proofErr w:type="gramStart"/>
            <w:r w:rsidRPr="00C609EF">
              <w:rPr>
                <w:rFonts w:cs="Times New Roman" w:eastAsia="Times New Roman"/>
                <w:lang w:val="en-US"/>
              </w:rPr>
              <w:t>medicine</w:t>
            </w:r>
            <w:proofErr w:type="gramEnd"/>
            <w:r w:rsidRPr="00C609EF">
              <w:rPr>
                <w:rFonts w:cs="Times New Roman" w:eastAsia="Times New Roman"/>
                <w:lang w:val="en-US"/>
              </w:rPr>
              <w:t xml:space="preserve"> rada</w:t>
            </w:r>
            <w:r w:rsidRPr="00C609EF">
              <w:rPr>
                <w:rFonts w:cs="Times New Roman" w:eastAsia="Times New Roman"/>
                <w:i/>
                <w:lang w:val="en-US"/>
              </w:rPr>
              <w:t xml:space="preserve"> dr. Paladin Šušnjara</w:t>
            </w:r>
            <w:r w:rsidRPr="00C609EF">
              <w:rPr>
                <w:rFonts w:cs="Times New Roman" w:eastAsia="Times New Roman"/>
                <w:lang w:val="en-US"/>
              </w:rPr>
              <w:t>, Sinj, OIB: 05432866336.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4.450,00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4.450,00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200.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PARADOX, d.o.o., Rijeka, OIB: 52477341273.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330,00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330,00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201.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Ivan Parlov, javni bilježnik, Zagreb, OIB: 46897954573.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6.841,25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6.841,25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202.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PASSAVANT IMPIANTI S.P.A., Novate Milanese, OIB: 83022428268.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2.504.390,88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2.504.390,88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203.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Mišo Perković, Obrt </w:t>
            </w:r>
            <w:r w:rsidRPr="00C609EF">
              <w:rPr>
                <w:rFonts w:cs="Times New Roman" w:eastAsia="Times New Roman"/>
                <w:i/>
                <w:lang w:val="en-US"/>
              </w:rPr>
              <w:t>Šomi company</w:t>
            </w:r>
            <w:r w:rsidRPr="00C609EF">
              <w:rPr>
                <w:rFonts w:cs="Times New Roman" w:eastAsia="Times New Roman"/>
                <w:lang w:val="en-US"/>
              </w:rPr>
              <w:t>, Lokva Rogoznica, OIB: 24024898545.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21.385,00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21.385,00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204.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Franka Petri-čević, Obrt </w:t>
            </w:r>
            <w:r w:rsidRPr="00C609EF">
              <w:rPr>
                <w:rFonts w:cs="Times New Roman" w:eastAsia="Times New Roman"/>
                <w:i/>
                <w:lang w:val="en-US"/>
              </w:rPr>
              <w:t>MF</w:t>
            </w:r>
            <w:r w:rsidRPr="00C609EF">
              <w:rPr>
                <w:rFonts w:cs="Times New Roman" w:eastAsia="Times New Roman"/>
                <w:lang w:val="en-US"/>
              </w:rPr>
              <w:t>, Tugare, OIB: 71039483657.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3.750,00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3.750,00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205.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PICOTRANS, </w:t>
            </w:r>
            <w:proofErr w:type="gramStart"/>
            <w:r w:rsidRPr="00C609EF">
              <w:rPr>
                <w:rFonts w:cs="Times New Roman" w:eastAsia="Times New Roman"/>
                <w:lang w:val="en-US"/>
              </w:rPr>
              <w:t>do.o.,</w:t>
            </w:r>
            <w:proofErr w:type="gramEnd"/>
            <w:r w:rsidRPr="00C609EF">
              <w:rPr>
                <w:rFonts w:cs="Times New Roman" w:eastAsia="Times New Roman"/>
                <w:lang w:val="en-US"/>
              </w:rPr>
              <w:t xml:space="preserve"> Sinj, OIB: 00415225518.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1.926,50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1.926,50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206.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PLAMA, </w:t>
            </w:r>
            <w:proofErr w:type="gramStart"/>
            <w:r w:rsidRPr="00C609EF">
              <w:rPr>
                <w:rFonts w:cs="Times New Roman" w:eastAsia="Times New Roman"/>
                <w:lang w:val="en-US"/>
              </w:rPr>
              <w:t>do.o.,</w:t>
            </w:r>
            <w:proofErr w:type="gramEnd"/>
            <w:r w:rsidRPr="00C609EF">
              <w:rPr>
                <w:rFonts w:cs="Times New Roman" w:eastAsia="Times New Roman"/>
                <w:lang w:val="en-US"/>
              </w:rPr>
              <w:t xml:space="preserve"> Split, OIB: 62132909666.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7.125,00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7.125,00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right"/>
        <w:rPr>
          <w:rFonts w:cs="Times New Roman" w:eastAsia="Times New Roman"/>
          <w:lang w:val="en-US"/>
        </w:rPr>
      </w:pPr>
      <w:r w:rsidRPr="00C609EF">
        <w:rPr>
          <w:rFonts w:cs="Times New Roman" w:eastAsia="Times New Roman"/>
          <w:b/>
          <w:lang w:val="en-US"/>
        </w:rPr>
        <w:t>- 25 -</w:t>
      </w:r>
      <w:r w:rsidRPr="00C609EF">
        <w:rPr>
          <w:rFonts w:cs="Times New Roman" w:eastAsia="Times New Roman"/>
          <w:lang w:val="en-US"/>
        </w:rPr>
        <w:t xml:space="preserve">                               </w:t>
      </w:r>
      <w:r w:rsidRPr="00C609EF">
        <w:rPr>
          <w:rFonts w:cs="Times New Roman" w:eastAsia="Times New Roman"/>
          <w:b/>
          <w:lang w:val="en-US"/>
        </w:rPr>
        <w:t>Broj:  14. -St-1106/2015.</w:t>
      </w: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Red.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Ime/naziv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tražbine u kn. u 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207.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PODUZEĆE ZA CESTE SPLIT, d.d., Dugopolje, OIB: 37901994151.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19.487,96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19.487,96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208.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POLIETILEN PARTNER, d.o.o., Šestano-vac, OIB: 67288202275.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127,50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127.50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209.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Bože Poljak, Sinj, OIB: 74322421914.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117.279,16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Tražbina iz radnog odnosa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210.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POLJOOPSKRBA MEĐUNA-RODNA TRGOVINA, d.o.o., Zagreb, OIB: 06928938729.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11.601,60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11.601,60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211.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PORSCHE LEASING, do.o. Zagreb, OIB: 90275854576.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104,60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104,60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212.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POSEBNI PROJEKT, do.o. Split, OIB: 55261748133.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16.150,00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16.150,00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213.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RAGUSA, d.d., Dbrovnik, OIB: 68907889567.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13.545,01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24.981,26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13.545,01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11.436,25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Dužnik/ neutemeljenost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214.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PROKION, </w:t>
            </w:r>
            <w:proofErr w:type="gramStart"/>
            <w:r w:rsidRPr="00C609EF">
              <w:rPr>
                <w:rFonts w:cs="Times New Roman" w:eastAsia="Times New Roman"/>
                <w:lang w:val="en-US"/>
              </w:rPr>
              <w:t>doo.,</w:t>
            </w:r>
            <w:proofErr w:type="gramEnd"/>
            <w:r w:rsidRPr="00C609EF">
              <w:rPr>
                <w:rFonts w:cs="Times New Roman" w:eastAsia="Times New Roman"/>
                <w:lang w:val="en-US"/>
              </w:rPr>
              <w:t xml:space="preserve"> Split, OIB: 20711407093.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85.665,22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85.665,22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215.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PROMET, d.o.o., Split, OIB: 13421314997.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48,00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48,00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right"/>
        <w:rPr>
          <w:rFonts w:cs="Times New Roman" w:eastAsia="Times New Roman"/>
          <w:lang w:val="en-US"/>
        </w:rPr>
      </w:pPr>
      <w:r w:rsidRPr="00C609EF">
        <w:rPr>
          <w:rFonts w:cs="Times New Roman" w:eastAsia="Times New Roman"/>
          <w:b/>
          <w:lang w:val="en-US"/>
        </w:rPr>
        <w:t>- 26 -</w:t>
      </w:r>
      <w:r w:rsidRPr="00C609EF">
        <w:rPr>
          <w:rFonts w:cs="Times New Roman" w:eastAsia="Times New Roman"/>
          <w:lang w:val="en-US"/>
        </w:rPr>
        <w:t xml:space="preserve">                               </w:t>
      </w:r>
      <w:r w:rsidRPr="00C609EF">
        <w:rPr>
          <w:rFonts w:cs="Times New Roman" w:eastAsia="Times New Roman"/>
          <w:b/>
          <w:lang w:val="en-US"/>
        </w:rPr>
        <w:t>Broj:  14. -St-1106/2015.</w:t>
      </w: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Red.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Ime/naziv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tražbine u kn. u 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216.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PRONING DHI, d.o.o., Zagreb, OIB: 37633620694.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8.000,00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8.000,00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217.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R-PIM, d.o.o., Strmec Samobo-rski, OIB: 38514700472.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4.857,50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4.857,50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218.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RAD, d.o.o., Drniš, OIB: 71304592430.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1.750,00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1.750,00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219.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Tomislav Radica, </w:t>
            </w:r>
            <w:r w:rsidRPr="00C609EF">
              <w:rPr>
                <w:rFonts w:cs="Times New Roman" w:eastAsia="Times New Roman"/>
                <w:i/>
                <w:lang w:val="en-US"/>
              </w:rPr>
              <w:t>Obrt Sub</w:t>
            </w:r>
            <w:r w:rsidRPr="00C609EF">
              <w:rPr>
                <w:rFonts w:cs="Times New Roman" w:eastAsia="Times New Roman"/>
                <w:lang w:val="en-US"/>
              </w:rPr>
              <w:t>, Split, OIB: 62079251511.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1.500,00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1.500,00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220.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Marijo Radilović, Obrt </w:t>
            </w:r>
            <w:r w:rsidRPr="00C609EF">
              <w:rPr>
                <w:rFonts w:cs="Times New Roman" w:eastAsia="Times New Roman"/>
                <w:i/>
                <w:lang w:val="en-US"/>
              </w:rPr>
              <w:t>Pasike</w:t>
            </w:r>
            <w:r w:rsidRPr="00C609EF">
              <w:rPr>
                <w:rFonts w:cs="Times New Roman" w:eastAsia="Times New Roman"/>
                <w:lang w:val="en-US"/>
              </w:rPr>
              <w:t>, Tugare, OIB: 90044678434.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46.099,71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46.099,71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221.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Mario Rašić, Obrt </w:t>
            </w:r>
            <w:r w:rsidRPr="00C609EF">
              <w:rPr>
                <w:rFonts w:cs="Times New Roman" w:eastAsia="Times New Roman"/>
                <w:i/>
                <w:lang w:val="en-US"/>
              </w:rPr>
              <w:t>Rašić</w:t>
            </w:r>
            <w:r w:rsidRPr="00C609EF">
              <w:rPr>
                <w:rFonts w:cs="Times New Roman" w:eastAsia="Times New Roman"/>
                <w:lang w:val="en-US"/>
              </w:rPr>
              <w:t>, Split, OIB: 89515431598.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2.625,00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2.625,00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222.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REPUBLIKA HRVATSKA, Ministarstvo zdravlja</w:t>
            </w:r>
            <w:proofErr w:type="gramStart"/>
            <w:r w:rsidRPr="00C609EF">
              <w:rPr>
                <w:rFonts w:cs="Times New Roman" w:eastAsia="Times New Roman"/>
                <w:lang w:val="en-US"/>
              </w:rPr>
              <w:t>,Zagreb</w:t>
            </w:r>
            <w:proofErr w:type="gramEnd"/>
            <w:r w:rsidRPr="00C609EF">
              <w:rPr>
                <w:rFonts w:cs="Times New Roman" w:eastAsia="Times New Roman"/>
                <w:lang w:val="en-US"/>
              </w:rPr>
              <w:t>, OIB: 52634238587.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10.465.302,</w:t>
            </w:r>
          </w:p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66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Odbaci-vanje.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223.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REPUBLIKA HRVATSKA, Ministarstvo fi-nancija, Zagreb OIB: 18683136487.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1.901.681,00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2.523.305,50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2.523.305,50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224.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RIVALITAS, d.o.o., Split, OIB: 13557954530.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86.999,01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86.999,01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right"/>
        <w:rPr>
          <w:rFonts w:cs="Times New Roman" w:eastAsia="Times New Roman"/>
          <w:lang w:val="en-US"/>
        </w:rPr>
      </w:pPr>
      <w:r w:rsidRPr="00C609EF">
        <w:rPr>
          <w:rFonts w:cs="Times New Roman" w:eastAsia="Times New Roman"/>
          <w:b/>
          <w:lang w:val="en-US"/>
        </w:rPr>
        <w:t>- 27 -</w:t>
      </w:r>
      <w:r w:rsidRPr="00C609EF">
        <w:rPr>
          <w:rFonts w:cs="Times New Roman" w:eastAsia="Times New Roman"/>
          <w:lang w:val="en-US"/>
        </w:rPr>
        <w:t xml:space="preserve">                               </w:t>
      </w:r>
      <w:r w:rsidRPr="00C609EF">
        <w:rPr>
          <w:rFonts w:cs="Times New Roman" w:eastAsia="Times New Roman"/>
          <w:b/>
          <w:lang w:val="en-US"/>
        </w:rPr>
        <w:t>Broj:  14. -St-1106/2015.</w:t>
      </w: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Red.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Ime/naziv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tražbine u kn. u 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225.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Ana Romac, javni bilježnik, Sinj, OIB: 10857582161.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9.567,35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9.567,35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226.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Frano Romac, Obrt </w:t>
            </w:r>
            <w:r w:rsidRPr="00C609EF">
              <w:rPr>
                <w:rFonts w:cs="Times New Roman" w:eastAsia="Times New Roman"/>
                <w:i/>
                <w:lang w:val="en-US"/>
              </w:rPr>
              <w:t>Frano kop</w:t>
            </w:r>
            <w:r w:rsidRPr="00C609EF">
              <w:rPr>
                <w:rFonts w:cs="Times New Roman" w:eastAsia="Times New Roman"/>
                <w:lang w:val="en-US"/>
              </w:rPr>
              <w:t>, Sinj, OIB: 96515709959.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800,00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800,00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227.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RRIF-PLUS, d.o.o., Zagreb, OIB: 18376805890.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36,00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36,00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228.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SARAĐEN, d.o.o., Stankovci, OIB: 59578167745.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20.167,51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20.167,51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229.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SBERBANK, d.d., Zagreb, OIB: 78427478595.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275.922,24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1.210.506,88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259,68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Razlučno pravo: 1.210.247,20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230.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Semmelrock Stein+Design, d.o.o., Ogulin, OIB: 42739970250.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46.254,00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46.254,00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231.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SECON HDGK, d.o.o., Zagreb, OIB: 73110852729.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4.250,00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4.250,00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232.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SG Leasing, d.o.o., Zagreb, OIB: 08745792574.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2.064.146,71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1.609.760,92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1.609.760,92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454.385,79 je vjerovn-iku vraćeni leasing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233.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SICHEM, d.o.o., Split, OIB: 99594401457.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373.505,71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373.505,</w:t>
            </w:r>
            <w:r w:rsidRPr="00C609EF">
              <w:rPr>
                <w:rFonts w:cs="Times New Roman" w:eastAsia="Times New Roman"/>
                <w:sz w:val="22"/>
                <w:szCs w:val="22"/>
                <w:lang w:val="en-US"/>
              </w:rPr>
              <w:t>71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right"/>
        <w:rPr>
          <w:rFonts w:cs="Times New Roman" w:eastAsia="Times New Roman"/>
          <w:lang w:val="en-US"/>
        </w:rPr>
      </w:pPr>
      <w:r w:rsidRPr="00C609EF">
        <w:rPr>
          <w:rFonts w:cs="Times New Roman" w:eastAsia="Times New Roman"/>
          <w:b/>
          <w:lang w:val="en-US"/>
        </w:rPr>
        <w:t>- 28 -</w:t>
      </w:r>
      <w:r w:rsidRPr="00C609EF">
        <w:rPr>
          <w:rFonts w:cs="Times New Roman" w:eastAsia="Times New Roman"/>
          <w:lang w:val="en-US"/>
        </w:rPr>
        <w:t xml:space="preserve">                               </w:t>
      </w:r>
      <w:r w:rsidRPr="00C609EF">
        <w:rPr>
          <w:rFonts w:cs="Times New Roman" w:eastAsia="Times New Roman"/>
          <w:b/>
          <w:lang w:val="en-US"/>
        </w:rPr>
        <w:t>Broj:  14. -St-1106/2015.</w:t>
      </w: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Red.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Ime/naziv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tražbine u kn. u 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234.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SG-SPLITSKA BANKA, d.d., Split, </w:t>
            </w:r>
            <w:proofErr w:type="gramStart"/>
            <w:r w:rsidRPr="00C609EF">
              <w:rPr>
                <w:rFonts w:cs="Times New Roman" w:eastAsia="Times New Roman"/>
                <w:lang w:val="en-US"/>
              </w:rPr>
              <w:t>OIB</w:t>
            </w:r>
            <w:proofErr w:type="gramEnd"/>
            <w:r w:rsidRPr="00C609EF">
              <w:rPr>
                <w:rFonts w:cs="Times New Roman" w:eastAsia="Times New Roman"/>
                <w:lang w:val="en-US"/>
              </w:rPr>
              <w:t>: 69326397242.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1.326.913,10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71.371,77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71.371,77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4.060.017</w:t>
            </w:r>
            <w:proofErr w:type="gramStart"/>
            <w:r w:rsidRPr="00C609EF">
              <w:rPr>
                <w:rFonts w:cs="Times New Roman" w:eastAsia="Times New Roman"/>
                <w:lang w:val="en-US"/>
              </w:rPr>
              <w:t>,57</w:t>
            </w:r>
            <w:proofErr w:type="gramEnd"/>
            <w:r w:rsidRPr="00C609EF">
              <w:rPr>
                <w:rFonts w:cs="Times New Roman" w:eastAsia="Times New Roman"/>
                <w:lang w:val="en-US"/>
              </w:rPr>
              <w:t xml:space="preserve"> kuna je razlučno pravo.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235.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SPLITING, d.o.o., Split, OIB: 06280878935.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291.749,50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291.749,</w:t>
            </w:r>
            <w:r w:rsidRPr="00C609EF">
              <w:rPr>
                <w:rFonts w:cs="Times New Roman" w:eastAsia="Times New Roman"/>
                <w:sz w:val="22"/>
                <w:szCs w:val="22"/>
                <w:lang w:val="en-US"/>
              </w:rPr>
              <w:t>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236.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SD ŽUPANIJA, Split, OIB: 40781519492.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956.043,97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956.043,</w:t>
            </w:r>
            <w:r w:rsidRPr="00C609EF">
              <w:rPr>
                <w:rFonts w:cs="Times New Roman" w:eastAsia="Times New Roman"/>
                <w:sz w:val="22"/>
                <w:szCs w:val="22"/>
                <w:lang w:val="en-US"/>
              </w:rPr>
              <w:t>97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237.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SKDD, d.d., Zagreb, OIB: 64406809162.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6.882,07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9.723,33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9.723,33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238.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STRABAG, d.o.o., Zagreb, OIB: 74971361430.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75.239,42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68.087,67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68.087,67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239.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STRAŽEVAC, d.o.o., Sobra, OIB: 47941521917.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4.500,00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4.500,00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240.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STROJOPRO-MET ZAGREB, </w:t>
            </w:r>
            <w:proofErr w:type="gramStart"/>
            <w:r w:rsidRPr="00C609EF">
              <w:rPr>
                <w:rFonts w:cs="Times New Roman" w:eastAsia="Times New Roman"/>
                <w:lang w:val="en-US"/>
              </w:rPr>
              <w:t>do.o.,</w:t>
            </w:r>
            <w:proofErr w:type="gramEnd"/>
            <w:r w:rsidRPr="00C609EF">
              <w:rPr>
                <w:rFonts w:cs="Times New Roman" w:eastAsia="Times New Roman"/>
                <w:lang w:val="en-US"/>
              </w:rPr>
              <w:t xml:space="preserve"> Šenkovac, OIB: 97994010225.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74,06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74,06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241.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SUHAČ COMMERCE, d.o.o., Glavice, OIB: 86259621042.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53.925,09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53.925,09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242.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SUNCE OSIGURANJE, d.d., Zagreb, OIB: 12012147571.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4.437,74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4.437,74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right"/>
        <w:rPr>
          <w:rFonts w:cs="Times New Roman" w:eastAsia="Times New Roman"/>
          <w:lang w:val="en-US"/>
        </w:rPr>
      </w:pPr>
      <w:r w:rsidRPr="00C609EF">
        <w:rPr>
          <w:rFonts w:cs="Times New Roman" w:eastAsia="Times New Roman"/>
          <w:b/>
          <w:lang w:val="en-US"/>
        </w:rPr>
        <w:t>- 29 -</w:t>
      </w:r>
      <w:r w:rsidRPr="00C609EF">
        <w:rPr>
          <w:rFonts w:cs="Times New Roman" w:eastAsia="Times New Roman"/>
          <w:lang w:val="en-US"/>
        </w:rPr>
        <w:t xml:space="preserve">                               </w:t>
      </w:r>
      <w:r w:rsidRPr="00C609EF">
        <w:rPr>
          <w:rFonts w:cs="Times New Roman" w:eastAsia="Times New Roman"/>
          <w:b/>
          <w:lang w:val="en-US"/>
        </w:rPr>
        <w:t>Broj:  14. -St-1106/2015.</w:t>
      </w: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Red.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Ime/naziv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tražbine u kn. u 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243.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ŠAKAL, d.o.o., Sinj, OIB: 62454736226.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317,72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317.72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244.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Ilija Šarić, javni bilježnik, Split, OIB: 20682859885.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1.040,00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1.040,00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245.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Ivan Šipić, Obrt </w:t>
            </w:r>
            <w:r w:rsidRPr="00C609EF">
              <w:rPr>
                <w:rFonts w:cs="Times New Roman" w:eastAsia="Times New Roman"/>
                <w:i/>
                <w:lang w:val="en-US"/>
              </w:rPr>
              <w:t>Sokol</w:t>
            </w:r>
            <w:r w:rsidRPr="00C609EF">
              <w:rPr>
                <w:rFonts w:cs="Times New Roman" w:eastAsia="Times New Roman"/>
                <w:lang w:val="en-US"/>
              </w:rPr>
              <w:t>, Trilj, OIB: 05712147600.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7.021,92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7.021,92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246.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ŠPANDAU, </w:t>
            </w:r>
            <w:proofErr w:type="gramStart"/>
            <w:r w:rsidRPr="00C609EF">
              <w:rPr>
                <w:rFonts w:cs="Times New Roman" w:eastAsia="Times New Roman"/>
                <w:lang w:val="en-US"/>
              </w:rPr>
              <w:t>do.o.,</w:t>
            </w:r>
            <w:proofErr w:type="gramEnd"/>
            <w:r w:rsidRPr="00C609EF">
              <w:rPr>
                <w:rFonts w:cs="Times New Roman" w:eastAsia="Times New Roman"/>
                <w:lang w:val="en-US"/>
              </w:rPr>
              <w:t xml:space="preserve"> Sinj, OIB: 18020556957.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4.316,15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4.316,15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247.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ŠVENDA- TARMANN CHEME, d.o.o., Prelog, OIB: 12443607100.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2.158,90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2.158,90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248.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T &amp; B, d.o.o., Hrvace, OIB: 84546649259.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1.321,25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1.321,25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249.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Slavko Tadić, Obrt </w:t>
            </w:r>
            <w:r w:rsidRPr="00C609EF">
              <w:rPr>
                <w:rFonts w:cs="Times New Roman" w:eastAsia="Times New Roman"/>
                <w:i/>
                <w:lang w:val="en-US"/>
              </w:rPr>
              <w:t>Isi dijamant</w:t>
            </w:r>
            <w:r w:rsidRPr="00C609EF">
              <w:rPr>
                <w:rFonts w:cs="Times New Roman" w:eastAsia="Times New Roman"/>
                <w:lang w:val="en-US"/>
              </w:rPr>
              <w:t>, Hrvace, OIB: 48771932222.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3.300,00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3.300,00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250.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TAHO-ST, d.o.o., Solin, OIB: 96320385428.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5.167,18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5.167,18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251.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TAMA TRADE, d.o.o., Split, OIB: 06903403573.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3.449,16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3.449,16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252.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Tehnoxgroup Hrvatska, d.o.o., Zagreb, OIB: 31826907316.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49.627,68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50.781,93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50.781,93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right"/>
        <w:rPr>
          <w:rFonts w:cs="Times New Roman" w:eastAsia="Times New Roman"/>
          <w:lang w:val="en-US"/>
        </w:rPr>
      </w:pPr>
      <w:r w:rsidRPr="00C609EF">
        <w:rPr>
          <w:rFonts w:cs="Times New Roman" w:eastAsia="Times New Roman"/>
          <w:b/>
          <w:lang w:val="en-US"/>
        </w:rPr>
        <w:t>- 30 -</w:t>
      </w:r>
      <w:r w:rsidRPr="00C609EF">
        <w:rPr>
          <w:rFonts w:cs="Times New Roman" w:eastAsia="Times New Roman"/>
          <w:lang w:val="en-US"/>
        </w:rPr>
        <w:t xml:space="preserve">                               </w:t>
      </w:r>
      <w:r w:rsidRPr="00C609EF">
        <w:rPr>
          <w:rFonts w:cs="Times New Roman" w:eastAsia="Times New Roman"/>
          <w:b/>
          <w:lang w:val="en-US"/>
        </w:rPr>
        <w:t>Broj:  14. -St-1106/2015.</w:t>
      </w: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Red.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Ime/naziv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tražbine u kn. u 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253.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TECH CONSULT, d.o.o., Varaždin, OIB: 13532840968.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4.237,50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4.237,50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254.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TEHNOMATE-RIJAL, d.o.o., Sinj, OIB: 00186927774.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86.789,69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225.467,20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86.789,69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138.677,51 je izvan roka i odbačeno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255.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TEKO, d.o.o., Šibenik, OIB: 93957456478.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2.226,25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2.226,25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256.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TENZOR, d.o.o., Solin, OIB: 38868602895.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5.625,00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5.625,00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257.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TEPIH- CENTAR, d.o.o., Zagreb, OIB: 82118227192.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3.480,50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3.480,50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258.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TERMIN, d.o.o., Glavina Donja, OIB: 54229813516.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0,01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0,01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259.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TERRA JASKA, d.o.o., Strmec S., OIB: 81184470570.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3.905,06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3.905,06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260.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TIM - KUŠAN, d.o.o., Zagreb, OIB: 02861692008.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4.338,49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4.338,49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261.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TIMONT, d.o.o., Trogir, OIB: 04115350526.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10.763,98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10.763,98 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right"/>
        <w:rPr>
          <w:rFonts w:cs="Times New Roman" w:eastAsia="Times New Roman"/>
          <w:lang w:val="en-US"/>
        </w:rPr>
      </w:pPr>
      <w:r w:rsidRPr="00C609EF">
        <w:rPr>
          <w:rFonts w:cs="Times New Roman" w:eastAsia="Times New Roman"/>
          <w:b/>
          <w:lang w:val="en-US"/>
        </w:rPr>
        <w:t>- 31 -</w:t>
      </w:r>
      <w:r w:rsidRPr="00C609EF">
        <w:rPr>
          <w:rFonts w:cs="Times New Roman" w:eastAsia="Times New Roman"/>
          <w:lang w:val="en-US"/>
        </w:rPr>
        <w:t xml:space="preserve">                               </w:t>
      </w:r>
      <w:r w:rsidRPr="00C609EF">
        <w:rPr>
          <w:rFonts w:cs="Times New Roman" w:eastAsia="Times New Roman"/>
          <w:b/>
          <w:lang w:val="en-US"/>
        </w:rPr>
        <w:t>Broj:  14. -St-1106/2015.</w:t>
      </w: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Red.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Ime/naziv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tražbine u kn. u 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262.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Transport beton LUBINA, d.o.o., Knin, OIB: 87910130484.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6.484,38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6.484,38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263.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TRLIN, d.o.o., Split, OIB: 83381942673.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3.977,50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3.977,50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264.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Tvornica limene ambalaže, d.d., u stečaju, Vela Luka, OIB: 11142559388.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888,16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888,16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265.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Udruga </w:t>
            </w:r>
            <w:r w:rsidRPr="00C609EF">
              <w:rPr>
                <w:rFonts w:cs="Times New Roman" w:eastAsia="Times New Roman"/>
                <w:i/>
                <w:lang w:val="en-US"/>
              </w:rPr>
              <w:t>Stari zanati Sinj</w:t>
            </w:r>
            <w:r w:rsidRPr="00C609EF">
              <w:rPr>
                <w:rFonts w:cs="Times New Roman" w:eastAsia="Times New Roman"/>
                <w:lang w:val="en-US"/>
              </w:rPr>
              <w:t>, Sinj, OIB: 23688152566.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266.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Pave Ugrin, Obrt </w:t>
            </w:r>
            <w:r w:rsidRPr="00C609EF">
              <w:rPr>
                <w:rFonts w:cs="Times New Roman" w:eastAsia="Times New Roman"/>
                <w:i/>
                <w:lang w:val="en-US"/>
              </w:rPr>
              <w:t>Guming</w:t>
            </w:r>
            <w:r w:rsidRPr="00C609EF">
              <w:rPr>
                <w:rFonts w:cs="Times New Roman" w:eastAsia="Times New Roman"/>
                <w:lang w:val="en-US"/>
              </w:rPr>
              <w:t>, Trogir, OIB: 11249979303.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123,00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123,00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267.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Uni credit lea-sing Croatia, d.o.o., Zagreb, OIB: 18736141210.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114.650,78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103.290,18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103.290,</w:t>
            </w:r>
            <w:r w:rsidRPr="00C609EF">
              <w:rPr>
                <w:rFonts w:cs="Times New Roman" w:eastAsia="Times New Roman"/>
                <w:sz w:val="22"/>
                <w:szCs w:val="22"/>
                <w:lang w:val="en-US"/>
              </w:rPr>
              <w:t>18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268.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UNITED NATIONS CHILDRENS FUND, Zagreb, OIB: 18282095247.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828,00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828,00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269.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UNIVERZAL, d.o.o., Zagreb, OIB: 79045452342.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27.292,70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27.292,70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270.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V.V.V.V. BLAJIĆ, d.o.o.</w:t>
            </w:r>
            <w:proofErr w:type="gramStart"/>
            <w:r w:rsidRPr="00C609EF">
              <w:rPr>
                <w:rFonts w:cs="Times New Roman" w:eastAsia="Times New Roman"/>
                <w:lang w:val="en-US"/>
              </w:rPr>
              <w:t>,  Sinj</w:t>
            </w:r>
            <w:proofErr w:type="gramEnd"/>
            <w:r w:rsidRPr="00C609EF">
              <w:rPr>
                <w:rFonts w:cs="Times New Roman" w:eastAsia="Times New Roman"/>
                <w:lang w:val="en-US"/>
              </w:rPr>
              <w:t>, OIB: 02367636550.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562,50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562,50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right"/>
        <w:rPr>
          <w:rFonts w:cs="Times New Roman" w:eastAsia="Times New Roman"/>
          <w:lang w:val="en-US"/>
        </w:rPr>
      </w:pPr>
      <w:r w:rsidRPr="00C609EF">
        <w:rPr>
          <w:rFonts w:cs="Times New Roman" w:eastAsia="Times New Roman"/>
          <w:b/>
          <w:lang w:val="en-US"/>
        </w:rPr>
        <w:t>- 32 -</w:t>
      </w:r>
      <w:r w:rsidRPr="00C609EF">
        <w:rPr>
          <w:rFonts w:cs="Times New Roman" w:eastAsia="Times New Roman"/>
          <w:lang w:val="en-US"/>
        </w:rPr>
        <w:t xml:space="preserve">                               </w:t>
      </w:r>
      <w:r w:rsidRPr="00C609EF">
        <w:rPr>
          <w:rFonts w:cs="Times New Roman" w:eastAsia="Times New Roman"/>
          <w:b/>
          <w:lang w:val="en-US"/>
        </w:rPr>
        <w:t>Broj:  14. -St-1106/2015.</w:t>
      </w: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Red.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Ime/naziv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tražbine u kn. u 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271.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VATRO-PROMET, d.o.o., Lučko,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OIB: 57189591567.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56,25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56,25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272.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VB LEASING, d.o.o., Zagreb, OIB: 55525619967.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2.156.055,75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148.115,99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148.115,</w:t>
            </w:r>
            <w:r w:rsidRPr="00C609EF">
              <w:rPr>
                <w:rFonts w:cs="Times New Roman" w:eastAsia="Times New Roman"/>
                <w:sz w:val="22"/>
                <w:szCs w:val="22"/>
                <w:lang w:val="en-US"/>
              </w:rPr>
              <w:t>99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U preosta-lom dijelu je izlučno pravo.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273.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VELMOT, d.o.o., Sinj, OIB: 92093249106.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3.551,62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3.551,62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274.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VINTIJAN, d.o.o., Pula, OIB: 34299735778.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378.381,72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378.381,</w:t>
            </w:r>
            <w:r w:rsidRPr="00C609EF">
              <w:rPr>
                <w:rFonts w:cs="Times New Roman" w:eastAsia="Times New Roman"/>
                <w:sz w:val="22"/>
                <w:szCs w:val="22"/>
                <w:lang w:val="en-US"/>
              </w:rPr>
              <w:t>72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275.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VIŠIĆ i PARTNERI, j.t.d., Šibenik, OIB: 81742785904.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34.725,00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34.725,00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276.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Ivan Vitić, Obrt </w:t>
            </w:r>
            <w:r w:rsidRPr="00C609EF">
              <w:rPr>
                <w:rFonts w:cs="Times New Roman" w:eastAsia="Times New Roman"/>
                <w:i/>
                <w:lang w:val="en-US"/>
              </w:rPr>
              <w:t>Mesnice Vitić</w:t>
            </w:r>
            <w:r w:rsidRPr="00C609EF">
              <w:rPr>
                <w:rFonts w:cs="Times New Roman" w:eastAsia="Times New Roman"/>
                <w:lang w:val="en-US"/>
              </w:rPr>
              <w:t>, Sinj, OIB: 26102173286.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66.951,39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66.951,39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277.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VODA MLJET, d.o.o., Babino Polje, OIB: 00439628164.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213.590,68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213.590,</w:t>
            </w:r>
            <w:r w:rsidRPr="00C609EF">
              <w:rPr>
                <w:rFonts w:cs="Times New Roman" w:eastAsia="Times New Roman"/>
                <w:sz w:val="22"/>
                <w:szCs w:val="22"/>
                <w:lang w:val="en-US"/>
              </w:rPr>
              <w:t>68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278.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VODOINSTA-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LACIJA, d.o.o., Zadar, OIB: 57403791680.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20.000,00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20.000,00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279.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VODOPRIVREDA IMOTSKI, d.d., u stečaju, Imotski, OIB: 00951837547.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14.496,56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14.496,56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right"/>
        <w:rPr>
          <w:rFonts w:cs="Times New Roman" w:eastAsia="Times New Roman"/>
          <w:lang w:val="en-US"/>
        </w:rPr>
      </w:pPr>
      <w:r w:rsidRPr="00C609EF">
        <w:rPr>
          <w:rFonts w:cs="Times New Roman" w:eastAsia="Times New Roman"/>
          <w:b/>
          <w:lang w:val="en-US"/>
        </w:rPr>
        <w:t>- 33 -</w:t>
      </w:r>
      <w:r w:rsidRPr="00C609EF">
        <w:rPr>
          <w:rFonts w:cs="Times New Roman" w:eastAsia="Times New Roman"/>
          <w:lang w:val="en-US"/>
        </w:rPr>
        <w:t xml:space="preserve">                               </w:t>
      </w:r>
      <w:r w:rsidRPr="00C609EF">
        <w:rPr>
          <w:rFonts w:cs="Times New Roman" w:eastAsia="Times New Roman"/>
          <w:b/>
          <w:lang w:val="en-US"/>
        </w:rPr>
        <w:t>Broj:  14. -St-1106/2015.</w:t>
      </w: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Red.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Ime/naziv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tražbine u kn. u 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280.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VODOPRIVREDA SPLIT, d.d., Solin, OIB: 91694259484.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1.970.547,59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554.576,17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554.576,</w:t>
            </w:r>
            <w:r w:rsidRPr="00C609EF">
              <w:rPr>
                <w:rFonts w:cs="Times New Roman" w:eastAsia="Times New Roman"/>
                <w:sz w:val="22"/>
                <w:szCs w:val="22"/>
                <w:lang w:val="en-US"/>
              </w:rPr>
              <w:t>17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281.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VODOVOD DUBROVNIK, d.o.o., Dubro-vnik, OIB: 00862047577.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534.991,83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534.991,</w:t>
            </w:r>
            <w:r w:rsidRPr="00C609EF">
              <w:rPr>
                <w:rFonts w:cs="Times New Roman" w:eastAsia="Times New Roman"/>
                <w:sz w:val="22"/>
                <w:szCs w:val="22"/>
                <w:lang w:val="en-US"/>
              </w:rPr>
              <w:t>83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282.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Vodovod i kana-lizacija, d.o.o., Split, OIB: 56826138353.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472.890,56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472.890,</w:t>
            </w:r>
            <w:r w:rsidRPr="00C609EF">
              <w:rPr>
                <w:rFonts w:cs="Times New Roman" w:eastAsia="Times New Roman"/>
                <w:sz w:val="22"/>
                <w:szCs w:val="22"/>
                <w:lang w:val="en-US"/>
              </w:rPr>
              <w:t>56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283.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Vodovod i odvodnja cetinske krajine, d.o.o., Sinj, </w:t>
            </w:r>
            <w:r w:rsidRPr="00C609EF">
              <w:rPr>
                <w:rFonts w:cs="Times New Roman" w:eastAsia="Times New Roman"/>
                <w:sz w:val="22"/>
                <w:szCs w:val="22"/>
                <w:lang w:val="en-US"/>
              </w:rPr>
              <w:t>OIB:</w:t>
            </w:r>
            <w:r w:rsidRPr="00C609EF">
              <w:rPr>
                <w:rFonts w:cs="Times New Roman" w:eastAsia="Times New Roman"/>
                <w:lang w:val="en-US"/>
              </w:rPr>
              <w:t xml:space="preserve"> 81685682389.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7.301,91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7.301,91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284.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VODOVOD I ODVODNJA, d.o.o., Šibenik, OIB: 26251326399.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174.551.78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174.551,</w:t>
            </w:r>
            <w:r w:rsidRPr="00C609EF">
              <w:rPr>
                <w:rFonts w:cs="Times New Roman" w:eastAsia="Times New Roman"/>
                <w:sz w:val="22"/>
                <w:szCs w:val="22"/>
                <w:lang w:val="en-US"/>
              </w:rPr>
              <w:t>78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285.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VODOVOD PULA, d.o.o., Pula, OIB: 19798348108.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1.062,50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1.062,50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286.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VODOVOD, d.o.o., Blato, OIB: 25167296962.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318,76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318,76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287.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VOLJAK, d.o.o., Primošten, OIB: 36906726596.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11.221,38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11.221,38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288.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VRSA TRADE, d.o.o., Split, OIB: 92449240781.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24.900,00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24.900,00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right"/>
        <w:rPr>
          <w:rFonts w:cs="Times New Roman" w:eastAsia="Times New Roman"/>
          <w:lang w:val="en-US"/>
        </w:rPr>
      </w:pPr>
      <w:r w:rsidRPr="00C609EF">
        <w:rPr>
          <w:rFonts w:cs="Times New Roman" w:eastAsia="Times New Roman"/>
          <w:b/>
          <w:lang w:val="en-US"/>
        </w:rPr>
        <w:t>- 34 -</w:t>
      </w:r>
      <w:r w:rsidRPr="00C609EF">
        <w:rPr>
          <w:rFonts w:cs="Times New Roman" w:eastAsia="Times New Roman"/>
          <w:lang w:val="en-US"/>
        </w:rPr>
        <w:t xml:space="preserve">                               </w:t>
      </w:r>
      <w:r w:rsidRPr="00C609EF">
        <w:rPr>
          <w:rFonts w:cs="Times New Roman" w:eastAsia="Times New Roman"/>
          <w:b/>
          <w:lang w:val="en-US"/>
        </w:rPr>
        <w:t>Broj:  14. -St-1106/2015.</w:t>
      </w: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Red.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Ime/naziv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tražbine u kn. u 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289.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i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Goran Vukas, Obrt </w:t>
            </w:r>
            <w:r w:rsidRPr="00C609EF">
              <w:rPr>
                <w:rFonts w:cs="Times New Roman" w:eastAsia="Times New Roman"/>
                <w:i/>
                <w:lang w:val="en-US"/>
              </w:rPr>
              <w:t>Termoinsta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proofErr w:type="gramStart"/>
            <w:r w:rsidRPr="00C609EF">
              <w:rPr>
                <w:rFonts w:cs="Times New Roman" w:eastAsia="Times New Roman"/>
                <w:i/>
                <w:lang w:val="en-US"/>
              </w:rPr>
              <w:t>later</w:t>
            </w:r>
            <w:proofErr w:type="gramEnd"/>
            <w:r w:rsidRPr="00C609EF">
              <w:rPr>
                <w:rFonts w:cs="Times New Roman" w:eastAsia="Times New Roman"/>
                <w:lang w:val="en-US"/>
              </w:rPr>
              <w:t>, Trilj,OIB: 32032452630.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3.899,00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3.899,00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290.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VUKONIĆ, d.o.o., Križevci, OIB: 19000710240.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6.388,34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6.388,34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291.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Damir Vukov, </w:t>
            </w:r>
            <w:r w:rsidRPr="00C609EF">
              <w:rPr>
                <w:rFonts w:cs="Times New Roman" w:eastAsia="Times New Roman"/>
                <w:i/>
                <w:lang w:val="en-US"/>
              </w:rPr>
              <w:t xml:space="preserve">Obrt V. 4 A, </w:t>
            </w:r>
            <w:r w:rsidRPr="00C609EF">
              <w:rPr>
                <w:rFonts w:cs="Times New Roman" w:eastAsia="Times New Roman"/>
                <w:lang w:val="en-US"/>
              </w:rPr>
              <w:t>Split, OIB: 89953770225.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2.250,10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2.250,10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292.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WELLMAX, d.o.o., Split, OIB: 94608546102.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195,25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195,25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293.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Viener osigura-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nje Vienna Insu-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proofErr w:type="gramStart"/>
            <w:r w:rsidRPr="00C609EF">
              <w:rPr>
                <w:rFonts w:cs="Times New Roman" w:eastAsia="Times New Roman"/>
                <w:lang w:val="en-US"/>
              </w:rPr>
              <w:t>rance</w:t>
            </w:r>
            <w:proofErr w:type="gramEnd"/>
            <w:r w:rsidRPr="00C609EF">
              <w:rPr>
                <w:rFonts w:cs="Times New Roman" w:eastAsia="Times New Roman"/>
                <w:lang w:val="en-US"/>
              </w:rPr>
              <w:t xml:space="preserve"> Group, d.d., Zagreb, OIB: 52848403362.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15.095,00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15.095,00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294.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ZAGREB-BETON PRO-JEKT, d.o.o., Sesvetski Kraljevec, OIB: 09684622951.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154.991,26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154.991,</w:t>
            </w:r>
            <w:r w:rsidRPr="00C609EF">
              <w:rPr>
                <w:rFonts w:cs="Times New Roman" w:eastAsia="Times New Roman"/>
                <w:sz w:val="22"/>
                <w:szCs w:val="22"/>
                <w:lang w:val="en-US"/>
              </w:rPr>
              <w:t>26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295.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ZAGREBAČKA BANKA, d.d., Zagreb, OIB: 92963223473.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36.514,45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104.547,73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104.547,</w:t>
            </w:r>
            <w:r w:rsidRPr="00C609EF">
              <w:rPr>
                <w:rFonts w:cs="Times New Roman" w:eastAsia="Times New Roman"/>
                <w:sz w:val="22"/>
                <w:szCs w:val="22"/>
                <w:lang w:val="en-US"/>
              </w:rPr>
              <w:t>73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296.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Zavod za istraži-vanje i razvoj sigurnosti, </w:t>
            </w:r>
            <w:proofErr w:type="gramStart"/>
            <w:r w:rsidRPr="00C609EF">
              <w:rPr>
                <w:rFonts w:cs="Times New Roman" w:eastAsia="Times New Roman"/>
                <w:lang w:val="en-US"/>
              </w:rPr>
              <w:t>do.o.,</w:t>
            </w:r>
            <w:proofErr w:type="gramEnd"/>
            <w:r w:rsidRPr="00C609EF">
              <w:rPr>
                <w:rFonts w:cs="Times New Roman" w:eastAsia="Times New Roman"/>
                <w:lang w:val="en-US"/>
              </w:rPr>
              <w:t xml:space="preserve"> Zagreb, OIB: 05494093403.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327,50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327,50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right"/>
        <w:rPr>
          <w:rFonts w:cs="Times New Roman" w:eastAsia="Times New Roman"/>
          <w:lang w:val="en-US"/>
        </w:rPr>
      </w:pPr>
      <w:r w:rsidRPr="00C609EF">
        <w:rPr>
          <w:rFonts w:cs="Times New Roman" w:eastAsia="Times New Roman"/>
          <w:b/>
          <w:lang w:val="en-US"/>
        </w:rPr>
        <w:t>- 35 -</w:t>
      </w:r>
      <w:r w:rsidRPr="00C609EF">
        <w:rPr>
          <w:rFonts w:cs="Times New Roman" w:eastAsia="Times New Roman"/>
          <w:lang w:val="en-US"/>
        </w:rPr>
        <w:t xml:space="preserve">                               </w:t>
      </w:r>
      <w:r w:rsidRPr="00C609EF">
        <w:rPr>
          <w:rFonts w:cs="Times New Roman" w:eastAsia="Times New Roman"/>
          <w:b/>
          <w:lang w:val="en-US"/>
        </w:rPr>
        <w:t>Broj:  14. -St-1106/2015.</w:t>
      </w: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Red.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Ime/naziv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tražbine u kn. u 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297.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Zavod za javno zdravstvo Šibe-nsko Kninske županije,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Šibenik OIB: 84082732674.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2.020,00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2.020,00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298.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ZVONKO GRADNJA </w:t>
            </w:r>
            <w:proofErr w:type="gramStart"/>
            <w:r w:rsidRPr="00C609EF">
              <w:rPr>
                <w:rFonts w:cs="Times New Roman" w:eastAsia="Times New Roman"/>
                <w:lang w:val="en-US"/>
              </w:rPr>
              <w:t>doo.,</w:t>
            </w:r>
            <w:proofErr w:type="gramEnd"/>
            <w:r w:rsidRPr="00C609EF">
              <w:rPr>
                <w:rFonts w:cs="Times New Roman" w:eastAsia="Times New Roman"/>
                <w:lang w:val="en-US"/>
              </w:rPr>
              <w:t xml:space="preserve"> Split, OIB: 33506889517.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2.714,30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2.714,30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299.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Petar Žanko, javni bilježnik Trogir, OIB: 28652704371.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2.287,50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2.287,50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300.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Jakša Žitko, Obrt Jakša Žitko, Split, OIB: 26327549287.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821,66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821,66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301.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ŽUPANIJSKE CESTE SPLIT, d.o.o., Split, OIB: 44118999421.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10.319,00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10.758,22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10.758,22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302.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Hrvatske auto-ceste, d.o.o., Zagreb, OIB: 57500462912.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260,12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260,12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303.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INSTITUT IGH, d.d., Zagreb, OIB: 79766124714.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12.617,95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12.617,95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Dužnik/tražbina se ne odnosi na Dužnika.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304.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VIP-net, d.o.o., Zagreb, OIB: 29524210204.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19.887,22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19.887,22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Dužnik/ obveza predsteč. </w:t>
            </w:r>
            <w:proofErr w:type="gramStart"/>
            <w:r w:rsidRPr="00C609EF">
              <w:rPr>
                <w:rFonts w:cs="Times New Roman" w:eastAsia="Times New Roman"/>
                <w:lang w:val="en-US"/>
              </w:rPr>
              <w:t>mase</w:t>
            </w:r>
            <w:proofErr w:type="gramEnd"/>
            <w:r w:rsidRPr="00C609EF">
              <w:rPr>
                <w:rFonts w:cs="Times New Roman" w:eastAsia="Times New Roman"/>
                <w:lang w:val="en-US"/>
              </w:rPr>
              <w:t>.</w:t>
            </w:r>
          </w:p>
        </w:tc>
      </w:tr>
    </w:tbl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right"/>
        <w:rPr>
          <w:rFonts w:cs="Times New Roman" w:eastAsia="Times New Roman"/>
          <w:lang w:val="en-US"/>
        </w:rPr>
      </w:pPr>
      <w:r w:rsidRPr="00C609EF">
        <w:rPr>
          <w:rFonts w:cs="Times New Roman" w:eastAsia="Times New Roman"/>
          <w:b/>
          <w:lang w:val="en-US"/>
        </w:rPr>
        <w:t>- 36 -</w:t>
      </w:r>
      <w:r w:rsidRPr="00C609EF">
        <w:rPr>
          <w:rFonts w:cs="Times New Roman" w:eastAsia="Times New Roman"/>
          <w:lang w:val="en-US"/>
        </w:rPr>
        <w:t xml:space="preserve">                               </w:t>
      </w:r>
      <w:r w:rsidRPr="00C609EF">
        <w:rPr>
          <w:rFonts w:cs="Times New Roman" w:eastAsia="Times New Roman"/>
          <w:b/>
          <w:lang w:val="en-US"/>
        </w:rPr>
        <w:t>Broj:  14. -St-1106/2015.</w:t>
      </w: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Red.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Ime/naziv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tražbine u kn. u 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305.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POLJUD VILE, d.o.o., Split, OIB: 88953373589.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1.209.617,80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1.209.617,80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Dužnik/ustupljeno Gradu Šibeniku</w:t>
            </w:r>
          </w:p>
        </w:tc>
      </w:tr>
      <w:tr w:rsidTr="00C609EF" w:rsidR="00C609EF" w:rsidRPr="00C609EF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306.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HRVATSKE VODE, Zagreb, OIB: 28921383001.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7.966,39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Izvan roka/odbačena.</w:t>
            </w:r>
          </w:p>
        </w:tc>
      </w:tr>
    </w:tbl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lang w:val="en-US"/>
        </w:rPr>
      </w:pPr>
    </w:p>
    <w:p w:rsidRDefault="00C609EF" w:rsidP="00C609EF" w:rsidR="00C609EF" w:rsidRPr="00C609EF">
      <w:pPr>
        <w:spacing w:after="0"/>
        <w:jc w:val="center"/>
        <w:rPr>
          <w:rFonts w:cs="Times New Roman" w:eastAsia="Times New Roman"/>
          <w:lang w:val="en-US"/>
        </w:rPr>
      </w:pPr>
      <w:r w:rsidRPr="00C609EF">
        <w:rPr>
          <w:rFonts w:cs="Times New Roman" w:eastAsia="Times New Roman"/>
          <w:lang w:val="en-US"/>
        </w:rPr>
        <w:t>B</w:t>
      </w:r>
      <w:proofErr w:type="gramStart"/>
      <w:r w:rsidRPr="00C609EF">
        <w:rPr>
          <w:rFonts w:cs="Times New Roman" w:eastAsia="Times New Roman"/>
          <w:lang w:val="en-US"/>
        </w:rPr>
        <w:t>/  Tablica</w:t>
      </w:r>
      <w:proofErr w:type="gramEnd"/>
      <w:r w:rsidRPr="00C609EF">
        <w:rPr>
          <w:rFonts w:cs="Times New Roman" w:eastAsia="Times New Roman"/>
          <w:lang w:val="en-US"/>
        </w:rPr>
        <w:t xml:space="preserve"> razlučnih prava</w:t>
      </w: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675"/>
        <w:gridCol w:w="1842"/>
        <w:gridCol w:w="1700"/>
        <w:gridCol w:w="1558"/>
        <w:gridCol w:w="1275"/>
        <w:gridCol w:w="2266"/>
        <w:gridCol w:w="284"/>
      </w:tblGrid>
      <w:tr w:rsidTr="00C609EF" w:rsidR="00C609EF" w:rsidRPr="00C609EF">
        <w:trPr>
          <w:trHeight w:val="693"/>
        </w:trPr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Red.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Ime/naziv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razlučnog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tražbine osigurane razl. pravom u kn. u izvješću Dužnika: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tražbi-ne osigurane razl. pravom u kn. po vjerovniku: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Pravni te-melj razl. prava :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Imovina Dužnika na kojoj postoji razlučno pravo</w:t>
            </w:r>
          </w:p>
        </w:tc>
        <w:tc>
          <w:tcPr>
            <w:tcW w:type="dxa" w:w="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</w:p>
        </w:tc>
      </w:tr>
      <w:tr w:rsidTr="00C609EF" w:rsidR="00C609EF" w:rsidRPr="00C609EF">
        <w:trPr>
          <w:trHeight w:val="693"/>
        </w:trPr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SBERBANK, d.d., Zagreb, OIB: 78427478595.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1.210.247,20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1.210.247,20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Ugovor o kreditu br.: 501671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Nekretnine upisane u zemljišne knjige Općinskog suda u Splitu, ZK odjel Sinj, k.o. Sinj, ZU 2424, označena kao kat. </w:t>
            </w:r>
            <w:proofErr w:type="gramStart"/>
            <w:r w:rsidRPr="00C609EF">
              <w:rPr>
                <w:rFonts w:cs="Times New Roman" w:eastAsia="Times New Roman"/>
                <w:lang w:val="en-US"/>
              </w:rPr>
              <w:t>čest</w:t>
            </w:r>
            <w:proofErr w:type="gramEnd"/>
            <w:r w:rsidRPr="00C609EF">
              <w:rPr>
                <w:rFonts w:cs="Times New Roman" w:eastAsia="Times New Roman"/>
                <w:lang w:val="en-US"/>
              </w:rPr>
              <w:t xml:space="preserve">. 236/4., dvor i zgrada, površine 1.201 m2 i ZU 957, označena kao kat. </w:t>
            </w:r>
            <w:proofErr w:type="gramStart"/>
            <w:r w:rsidRPr="00C609EF">
              <w:rPr>
                <w:rFonts w:cs="Times New Roman" w:eastAsia="Times New Roman"/>
                <w:lang w:val="en-US"/>
              </w:rPr>
              <w:t>čest</w:t>
            </w:r>
            <w:proofErr w:type="gramEnd"/>
            <w:r w:rsidRPr="00C609EF">
              <w:rPr>
                <w:rFonts w:cs="Times New Roman" w:eastAsia="Times New Roman"/>
                <w:lang w:val="en-US"/>
              </w:rPr>
              <w:t>. 327, voćnjak, površine 6.660 m2.</w:t>
            </w:r>
          </w:p>
        </w:tc>
        <w:tc>
          <w:tcPr>
            <w:tcW w:type="dxa" w:w="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</w:p>
        </w:tc>
      </w:tr>
    </w:tbl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right"/>
        <w:rPr>
          <w:rFonts w:cs="Times New Roman" w:eastAsia="Times New Roman"/>
          <w:lang w:val="en-US"/>
        </w:rPr>
      </w:pPr>
      <w:r w:rsidRPr="00C609EF">
        <w:rPr>
          <w:rFonts w:cs="Times New Roman" w:eastAsia="Times New Roman"/>
          <w:b/>
          <w:lang w:val="en-US"/>
        </w:rPr>
        <w:t>- 37 -</w:t>
      </w:r>
      <w:r w:rsidRPr="00C609EF">
        <w:rPr>
          <w:rFonts w:cs="Times New Roman" w:eastAsia="Times New Roman"/>
          <w:lang w:val="en-US"/>
        </w:rPr>
        <w:t xml:space="preserve">                               </w:t>
      </w:r>
      <w:r w:rsidRPr="00C609EF">
        <w:rPr>
          <w:rFonts w:cs="Times New Roman" w:eastAsia="Times New Roman"/>
          <w:b/>
          <w:lang w:val="en-US"/>
        </w:rPr>
        <w:t>Broj:  14. -St-1106/2015.</w:t>
      </w: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6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675"/>
        <w:gridCol w:w="1842"/>
        <w:gridCol w:w="1700"/>
        <w:gridCol w:w="1558"/>
        <w:gridCol w:w="1275"/>
        <w:gridCol w:w="2266"/>
        <w:gridCol w:w="284"/>
      </w:tblGrid>
      <w:tr w:rsidTr="00C609EF" w:rsidR="00C609EF" w:rsidRPr="00C609EF">
        <w:trPr>
          <w:trHeight w:val="693"/>
        </w:trPr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Red.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broj: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Ime/naziv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razlučnog</w:t>
            </w:r>
          </w:p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vjerovnika: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tražbine osigurane razl. pravom u kn. u izvješću Dužnika: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Visina tražbi-ne osigurane razl. pravom u kn. po vjerovniku: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Pravni te-melj razl. prava :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C609EF">
              <w:rPr>
                <w:rFonts w:cs="Times New Roman" w:eastAsia="Times New Roman"/>
                <w:lang w:val="fr-FR"/>
              </w:rPr>
              <w:t>Imovina Dužnika na kojoj postoji razlučno pravo</w:t>
            </w:r>
          </w:p>
        </w:tc>
        <w:tc>
          <w:tcPr>
            <w:tcW w:type="dxa" w:w="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</w:p>
        </w:tc>
      </w:tr>
      <w:tr w:rsidTr="00C609EF" w:rsidR="00C609EF" w:rsidRPr="00C609EF">
        <w:trPr>
          <w:trHeight w:val="693"/>
        </w:trPr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2.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SOCIETE GENERALE – SPLITSKA BANKA, d.d., Split, OIB: 69326397242.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4.060.017,57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>4.060.017,57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Ugovori o kreditu br.: 1487/12. </w:t>
            </w:r>
            <w:proofErr w:type="gramStart"/>
            <w:r w:rsidRPr="00C609EF">
              <w:rPr>
                <w:rFonts w:cs="Times New Roman" w:eastAsia="Times New Roman"/>
                <w:lang w:val="en-US"/>
              </w:rPr>
              <w:t>i</w:t>
            </w:r>
            <w:proofErr w:type="gramEnd"/>
            <w:r w:rsidRPr="00C609EF">
              <w:rPr>
                <w:rFonts w:cs="Times New Roman" w:eastAsia="Times New Roman"/>
                <w:lang w:val="en-US"/>
              </w:rPr>
              <w:t xml:space="preserve"> 5143/03.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609EF" w:rsidP="00C609EF" w:rsidR="00C609EF" w:rsidRPr="00C609EF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C609EF">
              <w:rPr>
                <w:rFonts w:cs="Times New Roman" w:eastAsia="Times New Roman"/>
                <w:lang w:val="en-US"/>
              </w:rPr>
              <w:t xml:space="preserve">Nekretnine upisane u zemljišne knjige Općinskog suda u Splitu, ZK odjel Sinj, k.o. Sinj: </w:t>
            </w:r>
            <w:r w:rsidRPr="00C609EF">
              <w:rPr>
                <w:rFonts w:cs="Times New Roman" w:eastAsia="Times New Roman"/>
                <w:b/>
                <w:lang w:val="en-US"/>
              </w:rPr>
              <w:t>A</w:t>
            </w:r>
            <w:proofErr w:type="gramStart"/>
            <w:r w:rsidRPr="00C609EF">
              <w:rPr>
                <w:rFonts w:cs="Times New Roman" w:eastAsia="Times New Roman"/>
                <w:b/>
                <w:lang w:val="en-US"/>
              </w:rPr>
              <w:t>/</w:t>
            </w:r>
            <w:r w:rsidRPr="00C609EF">
              <w:rPr>
                <w:rFonts w:cs="Times New Roman" w:eastAsia="Times New Roman"/>
                <w:lang w:val="en-US"/>
              </w:rPr>
              <w:t xml:space="preserve">  ZU</w:t>
            </w:r>
            <w:proofErr w:type="gramEnd"/>
            <w:r w:rsidRPr="00C609EF">
              <w:rPr>
                <w:rFonts w:cs="Times New Roman" w:eastAsia="Times New Roman"/>
                <w:lang w:val="en-US"/>
              </w:rPr>
              <w:t xml:space="preserve"> 2568, označena kao kat. </w:t>
            </w:r>
            <w:proofErr w:type="gramStart"/>
            <w:r w:rsidRPr="00C609EF">
              <w:rPr>
                <w:rFonts w:cs="Times New Roman" w:eastAsia="Times New Roman"/>
                <w:lang w:val="en-US"/>
              </w:rPr>
              <w:t>čest</w:t>
            </w:r>
            <w:proofErr w:type="gramEnd"/>
            <w:r w:rsidRPr="00C609EF">
              <w:rPr>
                <w:rFonts w:cs="Times New Roman" w:eastAsia="Times New Roman"/>
                <w:lang w:val="en-US"/>
              </w:rPr>
              <w:t xml:space="preserve">. 257/1., zgrada, garaža i dvor površine 1.545 m2 i kat. </w:t>
            </w:r>
            <w:proofErr w:type="gramStart"/>
            <w:r w:rsidRPr="00C609EF">
              <w:rPr>
                <w:rFonts w:cs="Times New Roman" w:eastAsia="Times New Roman"/>
                <w:lang w:val="en-US"/>
              </w:rPr>
              <w:t>čest</w:t>
            </w:r>
            <w:proofErr w:type="gramEnd"/>
            <w:r w:rsidRPr="00C609EF">
              <w:rPr>
                <w:rFonts w:cs="Times New Roman" w:eastAsia="Times New Roman"/>
                <w:lang w:val="en-US"/>
              </w:rPr>
              <w:t xml:space="preserve">. 258/1., dvor, površine 431 m2; </w:t>
            </w:r>
            <w:r w:rsidRPr="00C609EF">
              <w:rPr>
                <w:rFonts w:cs="Times New Roman" w:eastAsia="Times New Roman"/>
                <w:b/>
                <w:lang w:val="en-US"/>
              </w:rPr>
              <w:t>B/</w:t>
            </w:r>
            <w:r w:rsidRPr="00C609EF">
              <w:rPr>
                <w:rFonts w:cs="Times New Roman" w:eastAsia="Times New Roman"/>
                <w:lang w:val="en-US"/>
              </w:rPr>
              <w:t xml:space="preserve"> ZU 1732, označena kao kat. </w:t>
            </w:r>
            <w:proofErr w:type="gramStart"/>
            <w:r w:rsidRPr="00C609EF">
              <w:rPr>
                <w:rFonts w:cs="Times New Roman" w:eastAsia="Times New Roman"/>
                <w:lang w:val="en-US"/>
              </w:rPr>
              <w:t>čest</w:t>
            </w:r>
            <w:proofErr w:type="gramEnd"/>
            <w:r w:rsidRPr="00C609EF">
              <w:rPr>
                <w:rFonts w:cs="Times New Roman" w:eastAsia="Times New Roman"/>
                <w:lang w:val="en-US"/>
              </w:rPr>
              <w:t xml:space="preserve">. </w:t>
            </w:r>
            <w:proofErr w:type="gramStart"/>
            <w:r w:rsidRPr="00C609EF">
              <w:rPr>
                <w:rFonts w:cs="Times New Roman" w:eastAsia="Times New Roman"/>
                <w:lang w:val="en-US"/>
              </w:rPr>
              <w:t>1790.,</w:t>
            </w:r>
            <w:proofErr w:type="gramEnd"/>
            <w:r w:rsidRPr="00C609EF">
              <w:rPr>
                <w:rFonts w:cs="Times New Roman" w:eastAsia="Times New Roman"/>
                <w:lang w:val="en-US"/>
              </w:rPr>
              <w:t xml:space="preserve"> zgrada, površine 279. </w:t>
            </w:r>
            <w:proofErr w:type="gramStart"/>
            <w:r w:rsidRPr="00C609EF">
              <w:rPr>
                <w:rFonts w:cs="Times New Roman" w:eastAsia="Times New Roman"/>
                <w:lang w:val="en-US"/>
              </w:rPr>
              <w:t>m2</w:t>
            </w:r>
            <w:proofErr w:type="gramEnd"/>
            <w:r w:rsidRPr="00C609EF">
              <w:rPr>
                <w:rFonts w:cs="Times New Roman" w:eastAsia="Times New Roman"/>
                <w:lang w:val="en-US"/>
              </w:rPr>
              <w:t xml:space="preserve"> i kat. </w:t>
            </w:r>
            <w:proofErr w:type="gramStart"/>
            <w:r w:rsidRPr="00C609EF">
              <w:rPr>
                <w:rFonts w:cs="Times New Roman" w:eastAsia="Times New Roman"/>
                <w:lang w:val="en-US"/>
              </w:rPr>
              <w:t>čest</w:t>
            </w:r>
            <w:proofErr w:type="gramEnd"/>
            <w:r w:rsidRPr="00C609EF">
              <w:rPr>
                <w:rFonts w:cs="Times New Roman" w:eastAsia="Times New Roman"/>
                <w:lang w:val="en-US"/>
              </w:rPr>
              <w:t xml:space="preserve">. 255/4., dvor, površine 943. m2, poduložak 2. </w:t>
            </w:r>
            <w:proofErr w:type="gramStart"/>
            <w:r w:rsidRPr="00C609EF">
              <w:rPr>
                <w:rFonts w:cs="Times New Roman" w:eastAsia="Times New Roman"/>
                <w:lang w:val="en-US"/>
              </w:rPr>
              <w:t>i</w:t>
            </w:r>
            <w:proofErr w:type="gramEnd"/>
            <w:r w:rsidRPr="00C609EF">
              <w:rPr>
                <w:rFonts w:cs="Times New Roman" w:eastAsia="Times New Roman"/>
                <w:lang w:val="en-US"/>
              </w:rPr>
              <w:t xml:space="preserve"> to baš: 2. etaža 0/0 1. </w:t>
            </w:r>
            <w:proofErr w:type="gramStart"/>
            <w:r w:rsidRPr="00C609EF">
              <w:rPr>
                <w:rFonts w:cs="Times New Roman" w:eastAsia="Times New Roman"/>
                <w:lang w:val="en-US"/>
              </w:rPr>
              <w:t>prava</w:t>
            </w:r>
            <w:proofErr w:type="gramEnd"/>
            <w:r w:rsidRPr="00C609EF">
              <w:rPr>
                <w:rFonts w:cs="Times New Roman" w:eastAsia="Times New Roman"/>
                <w:lang w:val="en-US"/>
              </w:rPr>
              <w:t xml:space="preserve"> vlasništva č. zem. 255/4., čest. </w:t>
            </w:r>
            <w:proofErr w:type="gramStart"/>
            <w:r w:rsidRPr="00C609EF">
              <w:rPr>
                <w:rFonts w:cs="Times New Roman" w:eastAsia="Times New Roman"/>
                <w:lang w:val="en-US"/>
              </w:rPr>
              <w:t>zgr</w:t>
            </w:r>
            <w:proofErr w:type="gramEnd"/>
            <w:r w:rsidRPr="00C609EF">
              <w:rPr>
                <w:rFonts w:cs="Times New Roman" w:eastAsia="Times New Roman"/>
                <w:lang w:val="en-US"/>
              </w:rPr>
              <w:t xml:space="preserve">. 1790/1., Zk. izuzev zabilježenog etažnog vlasništva u pogledu zgr. 1790. </w:t>
            </w:r>
            <w:proofErr w:type="gramStart"/>
            <w:r w:rsidRPr="00C609EF">
              <w:rPr>
                <w:rFonts w:cs="Times New Roman" w:eastAsia="Times New Roman"/>
                <w:lang w:val="en-US"/>
              </w:rPr>
              <w:t>i</w:t>
            </w:r>
            <w:proofErr w:type="gramEnd"/>
            <w:r w:rsidRPr="00C609EF">
              <w:rPr>
                <w:rFonts w:cs="Times New Roman" w:eastAsia="Times New Roman"/>
                <w:lang w:val="en-US"/>
              </w:rPr>
              <w:t xml:space="preserve"> to u pogledu tri prostorije u zapadnom dijelu prizemlja sa pripadajućim hodnikom u površini od 72,07 m2 u nacrtu označenom zelenom bojom te dijela zajedničkih dijelova u prizemlju u nacrtu označeno žutom bojom.; </w:t>
            </w:r>
            <w:r w:rsidRPr="00C609EF">
              <w:rPr>
                <w:rFonts w:cs="Times New Roman" w:eastAsia="Times New Roman"/>
                <w:b/>
                <w:lang w:val="en-US"/>
              </w:rPr>
              <w:t>C/</w:t>
            </w:r>
            <w:r w:rsidRPr="00C609EF">
              <w:rPr>
                <w:rFonts w:cs="Times New Roman" w:eastAsia="Times New Roman"/>
                <w:lang w:val="en-US"/>
              </w:rPr>
              <w:t xml:space="preserve"> ZU 2423, označena kao kat. </w:t>
            </w:r>
            <w:proofErr w:type="gramStart"/>
            <w:r w:rsidRPr="00C609EF">
              <w:rPr>
                <w:rFonts w:cs="Times New Roman" w:eastAsia="Times New Roman"/>
                <w:lang w:val="en-US"/>
              </w:rPr>
              <w:t>čest</w:t>
            </w:r>
            <w:proofErr w:type="gramEnd"/>
            <w:r w:rsidRPr="00C609EF">
              <w:rPr>
                <w:rFonts w:cs="Times New Roman" w:eastAsia="Times New Roman"/>
                <w:lang w:val="en-US"/>
              </w:rPr>
              <w:t xml:space="preserve">. 236/4., dvor i zgrada, ukupne površine 1.201 m2; </w:t>
            </w:r>
            <w:r w:rsidRPr="00C609EF">
              <w:rPr>
                <w:rFonts w:cs="Times New Roman" w:eastAsia="Times New Roman"/>
                <w:b/>
                <w:lang w:val="en-US"/>
              </w:rPr>
              <w:t>D/</w:t>
            </w:r>
            <w:r w:rsidRPr="00C609EF">
              <w:rPr>
                <w:rFonts w:cs="Times New Roman" w:eastAsia="Times New Roman"/>
                <w:lang w:val="en-US"/>
              </w:rPr>
              <w:t xml:space="preserve"> ZU </w:t>
            </w:r>
            <w:proofErr w:type="gramStart"/>
            <w:r w:rsidRPr="00C609EF">
              <w:rPr>
                <w:rFonts w:cs="Times New Roman" w:eastAsia="Times New Roman"/>
                <w:lang w:val="en-US"/>
              </w:rPr>
              <w:t>957.,</w:t>
            </w:r>
            <w:proofErr w:type="gramEnd"/>
            <w:r w:rsidRPr="00C609EF">
              <w:rPr>
                <w:rFonts w:cs="Times New Roman" w:eastAsia="Times New Roman"/>
                <w:lang w:val="en-US"/>
              </w:rPr>
              <w:t xml:space="preserve"> označena kao kat. </w:t>
            </w:r>
            <w:proofErr w:type="gramStart"/>
            <w:r w:rsidRPr="00C609EF">
              <w:rPr>
                <w:rFonts w:cs="Times New Roman" w:eastAsia="Times New Roman"/>
                <w:lang w:val="en-US"/>
              </w:rPr>
              <w:t>čest</w:t>
            </w:r>
            <w:proofErr w:type="gramEnd"/>
            <w:r w:rsidRPr="00C609EF">
              <w:rPr>
                <w:rFonts w:cs="Times New Roman" w:eastAsia="Times New Roman"/>
                <w:lang w:val="en-US"/>
              </w:rPr>
              <w:t xml:space="preserve">. </w:t>
            </w:r>
            <w:proofErr w:type="gramStart"/>
            <w:r w:rsidRPr="00C609EF">
              <w:rPr>
                <w:rFonts w:cs="Times New Roman" w:eastAsia="Times New Roman"/>
                <w:lang w:val="en-US"/>
              </w:rPr>
              <w:t>327.,</w:t>
            </w:r>
            <w:proofErr w:type="gramEnd"/>
            <w:r w:rsidRPr="00C609EF">
              <w:rPr>
                <w:rFonts w:cs="Times New Roman" w:eastAsia="Times New Roman"/>
                <w:lang w:val="en-US"/>
              </w:rPr>
              <w:t xml:space="preserve"> voćnjak, površine 6.660 m2.   </w:t>
            </w:r>
          </w:p>
        </w:tc>
        <w:tc>
          <w:tcPr>
            <w:tcW w:type="dxa" w:w="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609EF" w:rsidP="00C609EF" w:rsidR="00C609EF" w:rsidRPr="00C609EF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</w:p>
        </w:tc>
      </w:tr>
    </w:tbl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  <w:proofErr w:type="gramStart"/>
      <w:r w:rsidRPr="00C609EF">
        <w:rPr>
          <w:rFonts w:cs="Times New Roman" w:eastAsia="Times New Roman"/>
          <w:szCs w:val="20"/>
          <w:lang w:val="en-US"/>
        </w:rPr>
        <w:t>U Splitu, 28.</w:t>
      </w:r>
      <w:proofErr w:type="gramEnd"/>
      <w:r w:rsidRPr="00C609EF">
        <w:rPr>
          <w:rFonts w:cs="Times New Roman" w:eastAsia="Times New Roman"/>
          <w:szCs w:val="20"/>
          <w:lang w:val="en-US"/>
        </w:rPr>
        <w:t xml:space="preserve"> </w:t>
      </w:r>
      <w:proofErr w:type="gramStart"/>
      <w:r w:rsidRPr="00C609EF">
        <w:rPr>
          <w:rFonts w:cs="Times New Roman" w:eastAsia="Times New Roman"/>
          <w:szCs w:val="20"/>
          <w:lang w:val="en-US"/>
        </w:rPr>
        <w:t>siječnja</w:t>
      </w:r>
      <w:proofErr w:type="gramEnd"/>
      <w:r w:rsidRPr="00C609EF">
        <w:rPr>
          <w:rFonts w:cs="Times New Roman" w:eastAsia="Times New Roman"/>
          <w:szCs w:val="20"/>
          <w:lang w:val="en-US"/>
        </w:rPr>
        <w:t xml:space="preserve"> 2016. </w:t>
      </w:r>
      <w:proofErr w:type="gramStart"/>
      <w:r w:rsidRPr="00C609EF">
        <w:rPr>
          <w:rFonts w:cs="Times New Roman" w:eastAsia="Times New Roman"/>
          <w:szCs w:val="20"/>
          <w:lang w:val="en-US"/>
        </w:rPr>
        <w:t>godine</w:t>
      </w:r>
      <w:proofErr w:type="gramEnd"/>
      <w:r w:rsidRPr="00C609EF">
        <w:rPr>
          <w:rFonts w:cs="Times New Roman" w:eastAsia="Times New Roman"/>
          <w:szCs w:val="20"/>
          <w:lang w:val="en-US"/>
        </w:rPr>
        <w:t>.</w:t>
      </w: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  <w:r w:rsidRPr="00C609EF">
        <w:rPr>
          <w:rFonts w:cs="Times New Roman" w:eastAsia="Times New Roman"/>
          <w:szCs w:val="20"/>
          <w:lang w:val="en-US"/>
        </w:rPr>
        <w:t xml:space="preserve">                                                                                                                        S U D A C:</w:t>
      </w: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  <w:r w:rsidRPr="00C609EF">
        <w:rPr>
          <w:rFonts w:cs="Times New Roman" w:eastAsia="Times New Roman"/>
          <w:szCs w:val="20"/>
          <w:lang w:val="en-US"/>
        </w:rPr>
        <w:t xml:space="preserve">                                                                                                                        Jozo Ćaleta,</w:t>
      </w: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Calibri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Calibri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Calibri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Calibri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Calibri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Calibri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Calibri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Calibri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Calibri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Calibri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Calibri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Calibri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Calibri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Calibri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Calibri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Calibri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Calibri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Calibri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Calibri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Calibri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Calibri"/>
        </w:rPr>
      </w:pPr>
    </w:p>
    <w:p w:rsidRDefault="00C609EF" w:rsidP="00C609EF" w:rsidR="00C609EF" w:rsidRPr="00C609EF">
      <w:pPr>
        <w:spacing w:after="0"/>
        <w:jc w:val="both"/>
        <w:rPr>
          <w:rFonts w:cs="Times New Roman" w:eastAsia="Calibri"/>
        </w:rPr>
      </w:pPr>
    </w:p>
    <w:p w:rsidRDefault="00C609EF" w:rsidP="00C609EF" w:rsidR="00C609EF" w:rsidRPr="00C609EF">
      <w:pPr>
        <w:spacing w:after="0"/>
        <w:jc w:val="right"/>
        <w:rPr>
          <w:rFonts w:cs="Times New Roman" w:eastAsia="Times New Roman"/>
          <w:b/>
          <w:lang w:val="en-US"/>
        </w:rPr>
      </w:pPr>
      <w:r w:rsidRPr="00C609EF">
        <w:rPr>
          <w:rFonts w:cs="Times New Roman" w:eastAsia="Times New Roman"/>
          <w:b/>
          <w:lang w:val="en-US"/>
        </w:rPr>
        <w:t>- 38 -</w:t>
      </w:r>
      <w:r w:rsidRPr="00C609EF">
        <w:rPr>
          <w:rFonts w:cs="Times New Roman" w:eastAsia="Times New Roman"/>
          <w:lang w:val="en-US"/>
        </w:rPr>
        <w:t xml:space="preserve">                               </w:t>
      </w:r>
      <w:r w:rsidRPr="00C609EF">
        <w:rPr>
          <w:rFonts w:cs="Times New Roman" w:eastAsia="Times New Roman"/>
          <w:b/>
          <w:lang w:val="en-US"/>
        </w:rPr>
        <w:t>Broj:  14. -St-1106/2015.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09E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Bezpopisa1" w:type="numbering">
    <w:name w:val="Bez popisa1"/>
    <w:next w:val="Bezpopisa"/>
    <w:uiPriority w:val="99"/>
    <w:semiHidden/>
    <w:unhideWhenUsed/>
    <w:rsid w:val="00C609EF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Bezpopisa1" w:type="numbering">
    <w:name w:val="Bez popisa1"/>
    <w:next w:val="Bezpopisa"/>
    <w:uiPriority w:val="99"/>
    <w:semiHidden/>
    <w:unhideWhenUsed/>
    <w:rsid w:val="00C609EF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887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ISPITANIH TRAŽBINA I TABLICA RAZLUČNIH PRAVA</izvorni_sadrzaj>
    <derivirana_varijabla naziv="DomainObject.Primjedba_1">TABLICA ISPITANIH TRAŽBINA I TABLICA RAZLUČNIH PRAVA</derivirana_varijabla>
  </DomainObject.Primjedba>
  <DomainObject.Oznaka>
    <izvorni_sadrzaj>St-1106/2015-38</izvorni_sadrzaj>
    <derivirana_varijabla naziv="DomainObject.Oznaka_1">St-1106/2015-38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1106</izvorni_sadrzaj>
    <derivirana_varijabla naziv="DomainObject.Predmet.Broj_1">1106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St-1106/2015</izvorni_sadrzaj>
    <derivirana_varijabla naziv="DomainObject.Predmet.OznakaBroj_1">St-1106/2015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CETINA dioničko društvo za izgradnju vodnih građevina i građevinarstvo</izvorni_sadrzaj>
    <derivirana_varijabla naziv="DomainObject.Predmet.StrankaFormated_1">  CETINA dioničko društvo za izgradnju vodnih građevina i građevinarstvo</derivirana_varijabla>
  </DomainObject.Predmet.StrankaFormated>
  <DomainObject.Predmet.StrankaFormatedOIB>
    <izvorni_sadrzaj>  CETINA dioničko društvo za izgradnju vodnih građevina i građevinarstvo, OIB 98900394029</izvorni_sadrzaj>
    <derivirana_varijabla naziv="DomainObject.Predmet.StrankaFormatedOIB_1">  CETINA dioničko društvo za izgradnju vodnih građevina i građevinarstvo, OIB 98900394029</derivirana_varijabla>
  </DomainObject.Predmet.StrankaFormatedOIB>
  <DomainObject.Predmet.StrankaFormatedWithAdress>
    <izvorni_sadrzaj> CETINA dioničko društvo za izgradnju vodnih građevina i građevinarstvo, Ulica Miljenka Buljana 35, 21230 Sinj</izvorni_sadrzaj>
    <derivirana_varijabla naziv="DomainObject.Predmet.StrankaFormatedWithAdress_1"> CETINA dioničko društvo za izgradnju vodnih građevina i građevinarstvo, Ulica Miljenka Buljana 35, 21230 Sinj</derivirana_varijabla>
  </DomainObject.Predmet.StrankaFormatedWithAdress>
  <DomainObject.Predmet.StrankaFormatedWithAdressOIB>
    <izvorni_sadrzaj> CETINA dioničko društvo za izgradnju vodnih građevina i građevinarstvo, OIB 98900394029, Ulica Miljenka Buljana 35, 21230 Sinj</izvorni_sadrzaj>
    <derivirana_varijabla naziv="DomainObject.Predmet.StrankaFormatedWithAdressOIB_1"> CETINA dioničko društvo za izgradnju vodnih građevina i građevinarstvo, OIB 98900394029, Ulica Miljenka Buljana 35, 21230 Sinj</derivirana_varijabla>
  </DomainObject.Predmet.StrankaFormatedWithAdressOIB>
  <DomainObject.Predmet.StrankaWithAdress>
    <izvorni_sadrzaj>CETINA dioničko društvo za izgradnju vodnih građevina i građevinarstvo Ulica Miljenka Buljana 35,21230 Sinj</izvorni_sadrzaj>
    <derivirana_varijabla naziv="DomainObject.Predmet.StrankaWithAdress_1">CETINA dioničko društvo za izgradnju vodnih građevina i građevinarstvo Ulica Miljenka Buljana 35,21230 Sinj</derivirana_varijabla>
  </DomainObject.Predmet.StrankaWithAdress>
  <DomainObject.Predmet.StrankaWithAdressOIB>
    <izvorni_sadrzaj>CETINA dioničko društvo za izgradnju vodnih građevina i građevinarstvo, OIB 98900394029, Ulica Miljenka Buljana 35,21230 Sinj</izvorni_sadrzaj>
    <derivirana_varijabla naziv="DomainObject.Predmet.StrankaWithAdressOIB_1">CETINA dioničko društvo za izgradnju vodnih građevina i građevinarstvo, OIB 98900394029, Ulica Miljenka Buljana 35,21230 Sinj</derivirana_varijabla>
  </DomainObject.Predmet.StrankaWithAdressOIB>
  <DomainObject.Predmet.StrankaNazivFormated>
    <izvorni_sadrzaj>CETINA dioničko društvo za izgradnju vodnih građevina i građevinarstvo</izvorni_sadrzaj>
    <derivirana_varijabla naziv="DomainObject.Predmet.StrankaNazivFormated_1">CETINA dioničko društvo za izgradnju vodnih građevina i građevinarstvo</derivirana_varijabla>
  </DomainObject.Predmet.StrankaNazivFormated>
  <DomainObject.Predmet.StrankaNazivFormatedOIB>
    <izvorni_sadrzaj>CETINA dioničko društvo za izgradnju vodnih građevina i građevinarstvo, OIB 98900394029</izvorni_sadrzaj>
    <derivirana_varijabla naziv="DomainObject.Predmet.StrankaNazivFormatedOIB_1">CETINA dioničko društvo za izgradnju vodnih građevina i građevinarstvo, OIB 98900394029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CETINA dioničko društvo za izgradnju vodnih građevina i građevinarstvo</item>
    </izvorni_sadrzaj>
    <derivirana_varijabla naziv="DomainObject.Predmet.StrankaListFormated_1">
      <item>CETINA dioničko društvo za izgradnju vodnih građevina i građevinarstvo</item>
    </derivirana_varijabla>
  </DomainObject.Predmet.StrankaListFormated>
  <DomainObject.Predmet.StrankaListFormatedOIB>
    <izvorni_sadrzaj>
      <item>CETINA dioničko društvo za izgradnju vodnih građevina i građevinarstvo, OIB 98900394029</item>
    </izvorni_sadrzaj>
    <derivirana_varijabla naziv="DomainObject.Predmet.StrankaListFormatedOIB_1">
      <item>CETINA dioničko društvo za izgradnju vodnih građevina i građevinarstvo, OIB 98900394029</item>
    </derivirana_varijabla>
  </DomainObject.Predmet.StrankaListFormatedOIB>
  <DomainObject.Predmet.StrankaListFormatedWithAdress>
    <izvorni_sadrzaj>
      <item>CETINA dioničko društvo za izgradnju vodnih građevina i građevinarstvo, Ulica Miljenka Buljana 35, 21230 Sinj</item>
    </izvorni_sadrzaj>
    <derivirana_varijabla naziv="DomainObject.Predmet.StrankaListFormatedWithAdress_1">
      <item>CETINA dioničko društvo za izgradnju vodnih građevina i građevinarstvo, Ulica Miljenka Buljana 35, 21230 Sinj</item>
    </derivirana_varijabla>
  </DomainObject.Predmet.StrankaListFormatedWithAdress>
  <DomainObject.Predmet.StrankaListFormatedWithAdressOIB>
    <izvorni_sadrzaj>
      <item>CETINA dioničko društvo za izgradnju vodnih građevina i građevinarstvo, OIB 98900394029, Ulica Miljenka Buljana 35, 21230 Sinj</item>
    </izvorni_sadrzaj>
    <derivirana_varijabla naziv="DomainObject.Predmet.StrankaListFormatedWithAdressOIB_1">
      <item>CETINA dioničko društvo za izgradnju vodnih građevina i građevinarstvo, OIB 98900394029, Ulica Miljenka Buljana 35, 21230 Sinj</item>
    </derivirana_varijabla>
  </DomainObject.Predmet.StrankaListFormatedWithAdressOIB>
  <DomainObject.Predmet.StrankaListNazivFormated>
    <izvorni_sadrzaj>
      <item>CETINA dioničko društvo za izgradnju vodnih građevina i građevinarstvo</item>
    </izvorni_sadrzaj>
    <derivirana_varijabla naziv="DomainObject.Predmet.StrankaListNazivFormated_1">
      <item>CETINA dioničko društvo za izgradnju vodnih građevina i građevinarstvo</item>
    </derivirana_varijabla>
  </DomainObject.Predmet.StrankaListNazivFormated>
  <DomainObject.Predmet.StrankaListNazivFormatedOIB>
    <izvorni_sadrzaj>
      <item>CETINA dioničko društvo za izgradnju vodnih građevina i građevinarstvo, OIB 98900394029</item>
    </izvorni_sadrzaj>
    <derivirana_varijabla naziv="DomainObject.Predmet.StrankaListNazivFormatedOIB_1">
      <item>CETINA dioničko društvo za izgradnju vodnih građevina i građevinarstvo, OIB 98900394029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>St-1106/2015-38</izvorni_sadrzaj>
    <derivirana_varijabla naziv="DomainObject.PoslovniBrojDokumenta_1">St-1106/2015-38</derivirana_varijabla>
  </DomainObject.PoslovniBrojDokumenta>
  <DomainObject.Predmet.StrankaIDrugi>
    <izvorni_sadrzaj>CETINA dioničko društvo za izgradnju vodnih građevina i građevinarstvo</izvorni_sadrzaj>
    <derivirana_varijabla naziv="DomainObject.Predmet.StrankaIDrugi_1">CETINA dioničko društvo za izgradnju vodnih građevina i građevinarstvo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CETINA dioničko društvo za izgradnju vodnih građevina i građevinarstvo, OIB 98900394029, Ulica Miljenka Buljana 35, 21230 Sinj</izvorni_sadrzaj>
    <derivirana_varijabla naziv="DomainObject.Predmet.StrankaIDrugiAdressOIB_1">CETINA dioničko društvo za izgradnju vodnih građevina i građevinarstvo, OIB 98900394029, Ulica Miljenka Buljana 35, 21230 Sinj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CETINA dioničko društvo za izgradnju vodnih građevina i građevinarstvo</item>
    </izvorni_sadrzaj>
    <derivirana_varijabla naziv="DomainObject.Predmet.SudioniciListNaziv_1">
      <item>CETINA dioničko društvo za izgradnju vodnih građevina i građevinarstvo</item>
    </derivirana_varijabla>
  </DomainObject.Predmet.SudioniciListNaziv>
  <DomainObject.Predmet.SudioniciListAdressOIB>
    <izvorni_sadrzaj>
      <item>CETINA dioničko društvo za izgradnju vodnih građevina i građevinarstvo, OIB 98900394029, Ulica Miljenka Buljana 35,21230 Sinj</item>
    </izvorni_sadrzaj>
    <derivirana_varijabla naziv="DomainObject.Predmet.SudioniciListAdressOIB_1">
      <item>CETINA dioničko društvo za izgradnju vodnih građevina i građevinarstvo, OIB 98900394029, Ulica Miljenka Buljana 35,21230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CAE7D0-2269-47B7-B9CA-D2E5A1853B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46</properties:Pages>
  <properties:Words>5414</properties:Words>
  <properties:Characters>30841</properties:Characters>
  <properties:Lines>4422</properties:Lines>
  <properties:Paragraphs>2563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2016-02-11T12:32:00Z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46</vt:i4>
  </prop:property>
  <prop:property name="Naslov" pid="5" fmtid="{D5CDD505-2E9C-101B-9397-08002B2CF9AE}">
    <vt:lpwstr>St-1106/2015-38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