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f5ad" w14:paraId="72cf5a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73AA6">
        <w:t>2915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E1A29">
        <w:t>4</w:t>
      </w:r>
      <w:r w:rsidR="00E62CCF">
        <w:t>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473AA6">
        <w:t>KAPO ALEN j.d.o.o. za ugostiteljstvo,</w:t>
      </w:r>
      <w:r w:rsidR="00F7241A">
        <w:t xml:space="preserve"> </w:t>
      </w:r>
      <w:r w:rsidR="00473AA6">
        <w:t>Barbarići Kravarski, Šešerini 54</w:t>
      </w:r>
      <w:r w:rsidR="00F7241A">
        <w:t xml:space="preserve">, OIB: </w:t>
      </w:r>
      <w:r w:rsidR="00473AA6">
        <w:t>51209714525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73AA6">
        <w:t>6.809,88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E1A29">
        <w:t>4</w:t>
      </w:r>
      <w:r w:rsidR="00E62CCF">
        <w:t>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572A94">
        <w:t>, v.r.</w:t>
      </w:r>
    </w:p>
    <w:p w:rsidRDefault="00F8310C" w:rsidP="00572798" w:rsidR="00F8310C" w:rsidRPr="009C5689">
      <w:pPr>
        <w:jc w:val="right"/>
      </w:pPr>
    </w:p>
    <w:p w:rsidRDefault="00572A94" w:rsidP="00572A94" w:rsidR="00572A94">
      <w:pPr>
        <w:autoSpaceDE w:val="false"/>
        <w:autoSpaceDN w:val="false"/>
        <w:adjustRightInd w:val="false"/>
      </w:pPr>
      <w:r>
        <w:t>Za točnost otpravka - ovl. službenik</w:t>
      </w:r>
    </w:p>
    <w:p w:rsidRDefault="00572A94" w:rsidP="00572A94" w:rsidR="00F8310C" w:rsidRPr="009C5689">
      <w:r>
        <w:t>Katarina Drndelić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73AA6"/>
    <w:rsid w:val="004B337A"/>
    <w:rsid w:val="004F3962"/>
    <w:rsid w:val="0051490E"/>
    <w:rsid w:val="0053446F"/>
    <w:rsid w:val="00572798"/>
    <w:rsid w:val="00572A9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E1A29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St-2915/2018</izvorni_sadrzaj>
    <derivirana_varijabla naziv="DomainObject.Predmet.OznakaBroj_1">St-2915/2018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 ALEN j.d.o.o. za ugostiteljstvo</izvorni_sadrzaj>
    <derivirana_varijabla naziv="DomainObject.Predmet.ProtustrankaFormated_1">  KAPO ALEN j.d.o.o. za ugostiteljstvo</derivirana_varijabla>
  </DomainObject.Predmet.ProtustrankaFormated>
  <DomainObject.Predmet.ProtustrankaFormatedOIB>
    <izvorni_sadrzaj>  KAPO ALEN j.d.o.o. za ugostiteljstvo, OIB 51209714525</izvorni_sadrzaj>
    <derivirana_varijabla naziv="DomainObject.Predmet.ProtustrankaFormatedOIB_1">  KAPO ALEN j.d.o.o. za ugostiteljstvo, OIB 51209714525</derivirana_varijabla>
  </DomainObject.Predmet.ProtustrankaFormatedOIB>
  <DomainObject.Predmet.ProtustrankaFormatedWithAdress>
    <izvorni_sadrzaj> KAPO ALEN j.d.o.o. za ugostiteljstvo, Šešerini 54, 10413 Barbarići Kravarski</izvorni_sadrzaj>
    <derivirana_varijabla naziv="DomainObject.Predmet.ProtustrankaFormatedWithAdress_1"> KAPO ALEN j.d.o.o. za ugostiteljstvo, Šešerini 54, 10413 Barbarići Kravarski</derivirana_varijabla>
  </DomainObject.Predmet.ProtustrankaFormatedWithAdress>
  <DomainObject.Predmet.ProtustrankaFormatedWithAdressOIB>
    <izvorni_sadrzaj> KAPO ALEN j.d.o.o. za ugostiteljstvo, OIB 51209714525, Šešerini 54, 10413 Barbarići Kravarski</izvorni_sadrzaj>
    <derivirana_varijabla naziv="DomainObject.Predmet.ProtustrankaFormatedWithAdressOIB_1"> KAPO ALEN j.d.o.o. za ugostiteljstvo, OIB 51209714525, Šešerini 54, 10413 Barbarići Kravarski</derivirana_varijabla>
  </DomainObject.Predmet.ProtustrankaFormatedWithAdressOIB>
  <DomainObject.Predmet.ProtustrankaWithAdress>
    <izvorni_sadrzaj>KAPO ALEN j.d.o.o. za ugostiteljstvo Šešerini 54, 10413 Barbarići Kravarski</izvorni_sadrzaj>
    <derivirana_varijabla naziv="DomainObject.Predmet.ProtustrankaWithAdress_1">KAPO ALEN j.d.o.o. za ugostiteljstvo Šešerini 54, 10413 Barbarići Kravarski</derivirana_varijabla>
  </DomainObject.Predmet.ProtustrankaWithAdress>
  <DomainObject.Predmet.ProtustrankaWithAdressOIB>
    <izvorni_sadrzaj>KAPO ALEN j.d.o.o. za ugostiteljstvo, OIB 51209714525, Šešerini 54, 10413 Barbarići Kravarski</izvorni_sadrzaj>
    <derivirana_varijabla naziv="DomainObject.Predmet.ProtustrankaWithAdressOIB_1">KAPO ALEN j.d.o.o. za ugostiteljstvo, OIB 51209714525, Šešerini 54, 10413 Barbarići Kravarski</derivirana_varijabla>
  </DomainObject.Predmet.ProtustrankaWithAdressOIB>
  <DomainObject.Predmet.ProtustrankaNazivFormated>
    <izvorni_sadrzaj>KAPO ALEN j.d.o.o. za ugostiteljstvo</izvorni_sadrzaj>
    <derivirana_varijabla naziv="DomainObject.Predmet.ProtustrankaNazivFormated_1">KAPO ALEN j.d.o.o. za ugostiteljstvo</derivirana_varijabla>
  </DomainObject.Predmet.ProtustrankaNazivFormated>
  <DomainObject.Predmet.ProtustrankaNazivFormatedOIB>
    <izvorni_sadrzaj>KAPO ALEN j.d.o.o. za ugostiteljstvo, OIB 51209714525</izvorni_sadrzaj>
    <derivirana_varijabla naziv="DomainObject.Predmet.ProtustrankaNazivFormatedOIB_1">KAPO ALEN j.d.o.o. za ugostiteljstvo, OIB 51209714525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 ALEN j.d.o.o. za ugostiteljstvo</item>
    </izvorni_sadrzaj>
    <derivirana_varijabla naziv="DomainObject.Predmet.ProtuStrankaListFormated_1">
      <item>KAPO ALEN j.d.o.o. za ugostiteljstvo</item>
    </derivirana_varijabla>
  </DomainObject.Predmet.ProtuStrankaListFormated>
  <DomainObject.Predmet.ProtuStrankaListFormatedOIB>
    <izvorni_sadrzaj>
      <item>KAPO ALEN j.d.o.o. za ugostiteljstvo, OIB 51209714525</item>
    </izvorni_sadrzaj>
    <derivirana_varijabla naziv="DomainObject.Predmet.ProtuStrankaListFormatedOIB_1">
      <item>KAPO ALEN j.d.o.o. za ugostiteljstvo, OIB 51209714525</item>
    </derivirana_varijabla>
  </DomainObject.Predmet.ProtuStrankaListFormatedOIB>
  <DomainObject.Predmet.ProtuStrankaListFormatedWithAdress>
    <izvorni_sadrzaj>
      <item>KAPO ALEN j.d.o.o. za ugostiteljstvo, Šešerini 54, 10413 Barbarići Kravarski</item>
    </izvorni_sadrzaj>
    <derivirana_varijabla naziv="DomainObject.Predmet.ProtuStrankaListFormatedWithAdress_1">
      <item>KAPO ALEN j.d.o.o. za ugostiteljstvo, Šešerini 54, 10413 Barbarići Kravarski</item>
    </derivirana_varijabla>
  </DomainObject.Predmet.ProtuStrankaListFormatedWithAdress>
  <DomainObject.Predmet.ProtuStrankaListFormatedWithAdressOIB>
    <izvorni_sadrzaj>
      <item>KAPO ALEN j.d.o.o. za ugostiteljstvo, OIB 51209714525, Šešerini 54, 10413 Barbarići Kravarski</item>
    </izvorni_sadrzaj>
    <derivirana_varijabla naziv="DomainObject.Predmet.ProtuStrankaListFormatedWithAdressOIB_1">
      <item>KAPO ALEN j.d.o.o. za ugostiteljstvo, OIB 51209714525, Šešerini 54, 10413 Barbarići Kravarski</item>
    </derivirana_varijabla>
  </DomainObject.Predmet.ProtuStrankaListFormatedWithAdressOIB>
  <DomainObject.Predmet.ProtuStrankaListNazivFormated>
    <izvorni_sadrzaj>
      <item>KAPO ALEN j.d.o.o. za ugostiteljstvo</item>
    </izvorni_sadrzaj>
    <derivirana_varijabla naziv="DomainObject.Predmet.ProtuStrankaListNazivFormated_1">
      <item>KAPO ALEN j.d.o.o. za ugostiteljstvo</item>
    </derivirana_varijabla>
  </DomainObject.Predmet.ProtuStrankaListNazivFormated>
  <DomainObject.Predmet.ProtuStrankaListNazivFormatedOIB>
    <izvorni_sadrzaj>
      <item>KAPO ALEN j.d.o.o. za ugostiteljstvo, OIB 51209714525</item>
    </izvorni_sadrzaj>
    <derivirana_varijabla naziv="DomainObject.Predmet.ProtuStrankaListNazivFormatedOIB_1">
      <item>KAPO ALEN j.d.o.o. za ugostiteljstvo, OIB 51209714525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 ALEN j.d.o.o. za ugostiteljstvo</izvorni_sadrzaj>
    <derivirana_varijabla naziv="DomainObject.Predmet.ProtustrankaIDrugi_1">KAPO ALEN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KAPO ALEN j.d.o.o. za ugostiteljstvo, OIB 51209714525, Šešerini 54, 10413 Barbarići Kravarski</izvorni_sadrzaj>
    <derivirana_varijabla naziv="DomainObject.Predmet.ProtustrankaIDrugiAdressOIB_1">KAPO ALEN j.d.o.o. za ugostiteljstvo, OIB 51209714525, Šešerini 54, 10413 Barbarići Kravarski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 ALEN j.d.o.o. za ugostiteljstvo</item>
    </izvorni_sadrzaj>
    <derivirana_varijabla naziv="DomainObject.Predmet.SudioniciListNaziv_1">
      <item>FINA Regionalni centar Zagreb</item>
      <item>KAPO ALEN j.d.o.o. za ugostiteljstvo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KAPO ALEN j.d.o.o. za ugostiteljstvo, OIB 51209714525, Šešerini 54,10413 Barbarići Kravarski</item>
    </izvorni_sadrzaj>
    <derivirana_varijabla naziv="DomainObject.Predmet.SudioniciListAdressOIB_1">
      <item>FINA Regionalni centar Zagreb, OIB 85821130368, Trg svibanjskih žrtava 1995. 1,10000 Zagreb</item>
      <item>KAPO ALEN j.d.o.o. za ugostiteljstvo, OIB 51209714525, Šešerini 54,10413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51209714525</item>
    </izvorni_sadrzaj>
    <derivirana_varijabla naziv="DomainObject.Predmet.SudioniciListNazivOIB_1">
      <item>, OIB 85821130368</item>
      <item>, OIB 51209714525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20027-3EBF-4CA6-8499-A1D143BEE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2019-03-01T12:34:00Z</dcterms:created>
  <dc:creator>ilukac</dc:creator>
  <cp:lastModifiedBy>Katarina Drndelić</cp:lastModifiedBy>
  <cp:lastPrinted>2019-03-04T07:45:00Z</cp:lastPrinted>
  <dcterms:modified xmlns:xsi="http://www.w3.org/2001/XMLSchema-instance" xsi:type="dcterms:W3CDTF">2019-03-04T07:46:00Z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