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21cb" w14:paraId="c2621c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C64EB0" w:rsidR="00C64EB0" w:rsidRPr="007B1E6A">
      <w:pPr>
        <w:jc w:val="right"/>
      </w:pPr>
      <w:r>
        <w:tab/>
      </w:r>
      <w:r>
        <w:tab/>
        <w:t>1 St</w:t>
      </w:r>
      <w:r w:rsidR="00BF6C03">
        <w:t>-</w:t>
      </w:r>
      <w:r w:rsidR="00D204A1">
        <w:t>188</w:t>
      </w:r>
      <w:r w:rsidR="00C97C9B">
        <w:t>/</w:t>
      </w:r>
      <w:r w:rsidR="00D204A1">
        <w:t>15</w:t>
      </w:r>
      <w:r w:rsidR="00C97C9B">
        <w:t>-</w:t>
      </w:r>
      <w:r w:rsidR="00D204A1">
        <w:t>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D204A1">
        <w:t xml:space="preserve">BAŠTUN d.o.o., Benkovac, </w:t>
      </w:r>
      <w:proofErr w:type="spellStart"/>
      <w:r w:rsidR="00D204A1">
        <w:t>Pristeg</w:t>
      </w:r>
      <w:proofErr w:type="spellEnd"/>
      <w:r w:rsidR="00D204A1">
        <w:t xml:space="preserve"> 106, Benkovac, </w:t>
      </w:r>
      <w:r w:rsidR="00D204A1" w:rsidRPr="00F60CD9">
        <w:t>OIB:</w:t>
      </w:r>
      <w:r w:rsidR="00D204A1">
        <w:t xml:space="preserve"> 77581448463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D204A1">
        <w:t>1</w:t>
      </w:r>
      <w:r w:rsidR="00827FF0">
        <w:t>3</w:t>
      </w:r>
      <w:r w:rsidR="00D204A1">
        <w:t>. siječnja 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3F6ADE">
        <w:t>og</w:t>
      </w:r>
      <w:r w:rsidRPr="004551BA">
        <w:t xml:space="preserve"> stečajn</w:t>
      </w:r>
      <w:r w:rsidR="003F6ADE">
        <w:t>og</w:t>
      </w:r>
      <w:r w:rsidRPr="004551BA">
        <w:t xml:space="preserve"> upravitelj</w:t>
      </w:r>
      <w:r w:rsidR="003F6ADE">
        <w:t xml:space="preserve">a </w:t>
      </w:r>
      <w:r w:rsidR="00D204A1">
        <w:t>Milana Ljubičića</w:t>
      </w:r>
      <w:r w:rsidR="004551BA" w:rsidRPr="004551BA">
        <w:t xml:space="preserve"> </w:t>
      </w:r>
      <w:r w:rsidRPr="004551BA">
        <w:t xml:space="preserve">u iznosu od </w:t>
      </w:r>
      <w:r w:rsidR="009D0866">
        <w:t>8</w:t>
      </w:r>
      <w:r w:rsidR="004551BA">
        <w:t>.000,00</w:t>
      </w:r>
      <w:r w:rsidRPr="004551BA">
        <w:t xml:space="preserve"> kuna</w:t>
      </w:r>
      <w:r w:rsidR="00E152B5">
        <w:t xml:space="preserve"> bruto</w:t>
      </w:r>
      <w:r w:rsidRPr="004551BA">
        <w:t xml:space="preserve">. </w:t>
      </w:r>
    </w:p>
    <w:p w:rsidRDefault="005C752C" w:rsidP="005C752C" w:rsidR="005C752C">
      <w:pPr>
        <w:ind w:firstLine="705"/>
        <w:jc w:val="both"/>
      </w:pPr>
    </w:p>
    <w:p w:rsidRDefault="005C752C" w:rsidP="005C752C" w:rsidR="005C752C" w:rsidRPr="00827FF0">
      <w:pPr>
        <w:ind w:firstLine="705"/>
        <w:jc w:val="both"/>
      </w:pPr>
      <w:r w:rsidRPr="00827FF0">
        <w:t xml:space="preserve">II. Odobrava se trošak po specifikaciji od dana </w:t>
      </w:r>
      <w:r w:rsidR="00D204A1" w:rsidRPr="00827FF0">
        <w:t>15. prosinca</w:t>
      </w:r>
      <w:r w:rsidR="003F6ADE" w:rsidRPr="00827FF0">
        <w:t xml:space="preserve"> 2015</w:t>
      </w:r>
      <w:r w:rsidRPr="00827FF0">
        <w:t>. na način da se isto</w:t>
      </w:r>
      <w:r w:rsidR="00905489" w:rsidRPr="00827FF0">
        <w:t>me</w:t>
      </w:r>
      <w:r w:rsidRPr="00827FF0">
        <w:t xml:space="preserve"> na račun plati iznos od </w:t>
      </w:r>
      <w:r w:rsidR="00DF1CEE" w:rsidRPr="00827FF0">
        <w:t xml:space="preserve"> 2.301,00</w:t>
      </w:r>
      <w:r w:rsidRPr="00827FF0">
        <w:t xml:space="preserve"> kuna.</w:t>
      </w:r>
    </w:p>
    <w:p w:rsidRDefault="005C752C" w:rsidP="005C752C" w:rsidR="005C752C" w:rsidRPr="003573CC">
      <w:pPr>
        <w:ind w:left="705"/>
        <w:jc w:val="both"/>
      </w:pPr>
    </w:p>
    <w:p w:rsidRDefault="005C752C" w:rsidP="005C752C" w:rsidR="005C752C" w:rsidRPr="003573CC">
      <w:pPr>
        <w:ind w:left="705"/>
        <w:jc w:val="both"/>
      </w:pPr>
      <w:r w:rsidRPr="003573CC">
        <w:t>II</w:t>
      </w:r>
      <w:r>
        <w:t>I</w:t>
      </w:r>
      <w:r w:rsidRPr="003573CC">
        <w:t>. Isplat</w:t>
      </w:r>
      <w:r>
        <w:t>a</w:t>
      </w:r>
      <w:r w:rsidRPr="003573CC">
        <w:t xml:space="preserve"> će se  izvršiti sa </w:t>
      </w:r>
      <w:proofErr w:type="spellStart"/>
      <w:r w:rsidRPr="00FB21C9">
        <w:t>kontovnika</w:t>
      </w:r>
      <w:proofErr w:type="spellEnd"/>
      <w:r w:rsidRPr="00FB21C9">
        <w:t xml:space="preserve"> zajedničkih pristojbi (fond </w:t>
      </w:r>
      <w:r w:rsidR="007872AC">
        <w:t>144.</w:t>
      </w:r>
      <w:r w:rsidRPr="00FB21C9">
        <w:t xml:space="preserve">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7872AC" w:rsidR="007872AC" w:rsidRPr="0064286F">
      <w:pPr>
        <w:ind w:firstLine="705"/>
        <w:jc w:val="both"/>
      </w:pPr>
      <w:r w:rsidRPr="0064286F">
        <w:t xml:space="preserve">Rješenjem ovog suda od </w:t>
      </w:r>
      <w:r w:rsidR="00DF1CEE">
        <w:t>10. studenoga</w:t>
      </w:r>
      <w:r w:rsidR="003F6ADE">
        <w:t xml:space="preserve"> 2015</w:t>
      </w:r>
      <w:r w:rsidRPr="0064286F">
        <w:t>. imenovan je privremen</w:t>
      </w:r>
      <w:r w:rsidR="003F6ADE">
        <w:t>i</w:t>
      </w:r>
      <w:r w:rsidRPr="0064286F">
        <w:t xml:space="preserve"> stečajn</w:t>
      </w:r>
      <w:r w:rsidR="003F6ADE">
        <w:t>i</w:t>
      </w:r>
      <w:r w:rsidR="005C752C">
        <w:t xml:space="preserve"> </w:t>
      </w:r>
      <w:r>
        <w:t xml:space="preserve">upravitelj </w:t>
      </w:r>
      <w:r w:rsidRPr="0064286F">
        <w:t>koj</w:t>
      </w:r>
      <w:r w:rsidR="003F6ADE">
        <w:t xml:space="preserve">i </w:t>
      </w:r>
      <w:r w:rsidRPr="0064286F">
        <w:t>je dana</w:t>
      </w:r>
      <w:r>
        <w:t xml:space="preserve"> </w:t>
      </w:r>
      <w:r w:rsidR="00DF1CEE">
        <w:t>30. prosinca</w:t>
      </w:r>
      <w:r w:rsidR="003F6ADE">
        <w:t xml:space="preserve"> 2015</w:t>
      </w:r>
      <w:r>
        <w:t>.</w:t>
      </w:r>
      <w:r w:rsidRPr="0064286F">
        <w:t xml:space="preserve"> godine dostavi</w:t>
      </w:r>
      <w:r w:rsidR="003F6ADE">
        <w:t>o</w:t>
      </w:r>
      <w:r w:rsidRPr="0064286F">
        <w:t xml:space="preserve"> izvješće, čime su se stekli uvjeti iz </w:t>
      </w:r>
      <w:r w:rsidR="007872AC">
        <w:t>članka 4</w:t>
      </w:r>
      <w:r w:rsidR="007872AC" w:rsidRPr="007470DC">
        <w:t>.</w:t>
      </w:r>
      <w:r w:rsidR="007872AC" w:rsidRPr="00DF1CEE">
        <w:rPr>
          <w:b/>
        </w:rPr>
        <w:t xml:space="preserve"> </w:t>
      </w:r>
      <w:r w:rsidR="007872AC" w:rsidRPr="0064286F">
        <w:t>Uredbe o kriterijima i načinu obračuna</w:t>
      </w:r>
      <w:r w:rsidR="007872AC">
        <w:t xml:space="preserve"> i</w:t>
      </w:r>
      <w:r w:rsidR="007872AC" w:rsidRPr="0064286F">
        <w:t xml:space="preserve"> plaćanja nagrad</w:t>
      </w:r>
      <w:r w:rsidR="007872AC">
        <w:t>e</w:t>
      </w:r>
      <w:r w:rsidR="007872AC" w:rsidRPr="0064286F">
        <w:t xml:space="preserve"> stečajnim upraviteljima</w:t>
      </w:r>
      <w:r w:rsidR="007872AC">
        <w:t xml:space="preserve"> (Narodne novine 71/15).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 xml:space="preserve">U Zadru dana </w:t>
      </w:r>
      <w:r w:rsidR="00D204A1">
        <w:t>1</w:t>
      </w:r>
      <w:r w:rsidR="00827FF0">
        <w:t>3</w:t>
      </w:r>
      <w:r w:rsidR="00D204A1">
        <w:t>. siječnja 2016</w:t>
      </w:r>
      <w:r w:rsidRPr="003573CC">
        <w:t xml:space="preserve">. </w:t>
      </w:r>
    </w:p>
    <w:p w:rsidRDefault="00371D43" w:rsidP="005C752C" w:rsidR="00371D43">
      <w:pPr>
        <w:jc w:val="right"/>
      </w:pP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</w:t>
      </w:r>
      <w:r w:rsidR="00827FF0">
        <w:t>tečajni s</w:t>
      </w:r>
      <w:r w:rsidRPr="007B1E6A">
        <w:t>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9D0866" w:rsidP="00B50947" w:rsidR="009D0866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3F6ADE">
        <w:t>m</w:t>
      </w:r>
      <w:r w:rsidR="005C752C">
        <w:t xml:space="preserve"> upravitelj</w:t>
      </w:r>
      <w:r w:rsidR="003F6ADE">
        <w:t>u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6B6E"/>
    <w:rsid w:val="003F6ADE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872AC"/>
    <w:rsid w:val="007B1E6A"/>
    <w:rsid w:val="007C6BF1"/>
    <w:rsid w:val="007E15DF"/>
    <w:rsid w:val="00817F69"/>
    <w:rsid w:val="00827FF0"/>
    <w:rsid w:val="00833D9A"/>
    <w:rsid w:val="00886894"/>
    <w:rsid w:val="00890095"/>
    <w:rsid w:val="00905489"/>
    <w:rsid w:val="009250E5"/>
    <w:rsid w:val="00986612"/>
    <w:rsid w:val="009909B0"/>
    <w:rsid w:val="009920C6"/>
    <w:rsid w:val="009A60C6"/>
    <w:rsid w:val="009B4F44"/>
    <w:rsid w:val="009D0866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F6C03"/>
    <w:rsid w:val="00C64EB0"/>
    <w:rsid w:val="00C97C9B"/>
    <w:rsid w:val="00CA2AA9"/>
    <w:rsid w:val="00CE069C"/>
    <w:rsid w:val="00CF7517"/>
    <w:rsid w:val="00D204A1"/>
    <w:rsid w:val="00D27BB2"/>
    <w:rsid w:val="00D375C3"/>
    <w:rsid w:val="00DF1CEE"/>
    <w:rsid w:val="00E152B5"/>
    <w:rsid w:val="00E3307B"/>
    <w:rsid w:val="00E44A35"/>
    <w:rsid w:val="00E52205"/>
    <w:rsid w:val="00E62116"/>
    <w:rsid w:val="00E702CF"/>
    <w:rsid w:val="00ED7ECB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E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EC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EC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EC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E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EC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EC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EC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BAŠTUN d.o.o. za poslovne usluge</izvorni_sadrzaj>
    <derivirana_varijabla naziv="DomainObject.Predmet.ProtustrankaFormated_1">  BAŠTUN d.o.o. za poslovne usluge</derivirana_varijabla>
  </DomainObject.Predmet.ProtustrankaFormated>
  <DomainObject.Predmet.ProtustrankaFormatedOIB>
    <izvorni_sadrzaj>  BAŠTUN d.o.o. za poslovne usluge, OIB 77581448463</izvorni_sadrzaj>
    <derivirana_varijabla naziv="DomainObject.Predmet.ProtustrankaFormatedOIB_1">  BAŠTUN d.o.o. za poslovne usluge, OIB 77581448463</derivirana_varijabla>
  </DomainObject.Predmet.ProtustrankaFormatedOIB>
  <DomainObject.Predmet.ProtustrankaFormatedWithAdress>
    <izvorni_sadrzaj> BAŠTUN d.o.o. za poslovne usluge, Pristeg/106, 23420 Benkovac</izvorni_sadrzaj>
    <derivirana_varijabla naziv="DomainObject.Predmet.ProtustrankaFormatedWithAdress_1"> BAŠTUN d.o.o. za poslovne usluge, Pristeg/106, 23420 Benkovac</derivirana_varijabla>
  </DomainObject.Predmet.ProtustrankaFormatedWithAdress>
  <DomainObject.Predmet.ProtustrankaFormatedWithAdressOIB>
    <izvorni_sadrzaj> BAŠTUN d.o.o. za poslovne usluge, OIB 77581448463, Pristeg/106, 23420 Benkovac</izvorni_sadrzaj>
    <derivirana_varijabla naziv="DomainObject.Predmet.ProtustrankaFormatedWithAdressOIB_1"> BAŠTUN d.o.o. za poslovne usluge, OIB 77581448463, Pristeg/106, 23420 Benkovac</derivirana_varijabla>
  </DomainObject.Predmet.ProtustrankaFormatedWithAdressOIB>
  <DomainObject.Predmet.ProtustrankaWithAdress>
    <izvorni_sadrzaj>BAŠTUN d.o.o. za poslovne usluge Pristeg/106, 23420 Benkovac</izvorni_sadrzaj>
    <derivirana_varijabla naziv="DomainObject.Predmet.ProtustrankaWithAdress_1">BAŠTUN d.o.o. za poslovne usluge Pristeg/106, 23420 Benkovac</derivirana_varijabla>
  </DomainObject.Predmet.ProtustrankaWithAdress>
  <DomainObject.Predmet.ProtustrankaWithAdressOIB>
    <izvorni_sadrzaj>BAŠTUN d.o.o. za poslovne usluge, OIB 77581448463, Pristeg/106, 23420 Benkovac</izvorni_sadrzaj>
    <derivirana_varijabla naziv="DomainObject.Predmet.ProtustrankaWithAdressOIB_1">BAŠTUN d.o.o. za poslovne usluge, OIB 77581448463, Pristeg/106, 23420 Benkovac</derivirana_varijabla>
  </DomainObject.Predmet.ProtustrankaWithAdressOIB>
  <DomainObject.Predmet.ProtustrankaNazivFormated>
    <izvorni_sadrzaj>BAŠTUN d.o.o. za poslovne usluge</izvorni_sadrzaj>
    <derivirana_varijabla naziv="DomainObject.Predmet.ProtustrankaNazivFormated_1">BAŠTUN d.o.o. za poslovne usluge</derivirana_varijabla>
  </DomainObject.Predmet.ProtustrankaNazivFormated>
  <DomainObject.Predmet.ProtustrankaNazivFormatedOIB>
    <izvorni_sadrzaj>BAŠTUN d.o.o. za poslovne usluge, OIB 77581448463</izvorni_sadrzaj>
    <derivirana_varijabla naziv="DomainObject.Predmet.ProtustrankaNazivFormatedOIB_1">BAŠTUN d.o.o. za poslovne usluge, OIB 77581448463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BAŠTUN d.o.o. za poslovne usluge</item>
    </izvorni_sadrzaj>
    <derivirana_varijabla naziv="DomainObject.Predmet.ProtuStrankaListFormated_1">
      <item>BAŠTUN d.o.o. za poslovne usluge</item>
    </derivirana_varijabla>
  </DomainObject.Predmet.ProtuStrankaListFormated>
  <DomainObject.Predmet.ProtuStrankaListFormatedOIB>
    <izvorni_sadrzaj>
      <item>BAŠTUN d.o.o. za poslovne usluge, OIB 77581448463</item>
    </izvorni_sadrzaj>
    <derivirana_varijabla naziv="DomainObject.Predmet.ProtuStrankaListFormatedOIB_1">
      <item>BAŠTUN d.o.o. za poslovne usluge, OIB 77581448463</item>
    </derivirana_varijabla>
  </DomainObject.Predmet.ProtuStrankaListFormatedOIB>
  <DomainObject.Predmet.ProtuStrankaListFormatedWithAdress>
    <izvorni_sadrzaj>
      <item>BAŠTUN d.o.o. za poslovne usluge, Pristeg/106, 23420 Benkovac</item>
    </izvorni_sadrzaj>
    <derivirana_varijabla naziv="DomainObject.Predmet.ProtuStrankaListFormatedWithAdress_1">
      <item>BAŠTUN d.o.o. za poslovne usluge, Pristeg/106, 23420 Benkovac</item>
    </derivirana_varijabla>
  </DomainObject.Predmet.ProtuStrankaListFormatedWithAdress>
  <DomainObject.Predmet.ProtuStrankaListFormatedWithAdressOIB>
    <izvorni_sadrzaj>
      <item>BAŠTUN d.o.o. za poslovne usluge, OIB 77581448463, Pristeg/106, 23420 Benkovac</item>
    </izvorni_sadrzaj>
    <derivirana_varijabla naziv="DomainObject.Predmet.ProtuStrankaListFormatedWithAdressOIB_1">
      <item>BAŠTUN d.o.o. za poslovne usluge, OIB 77581448463, Pristeg/106, 23420 Benkovac</item>
    </derivirana_varijabla>
  </DomainObject.Predmet.ProtuStrankaListFormatedWithAdressOIB>
  <DomainObject.Predmet.ProtuStrankaListNazivFormated>
    <izvorni_sadrzaj>
      <item>BAŠTUN d.o.o. za poslovne usluge</item>
    </izvorni_sadrzaj>
    <derivirana_varijabla naziv="DomainObject.Predmet.ProtuStrankaListNazivFormated_1">
      <item>BAŠTUN d.o.o. za poslovne usluge</item>
    </derivirana_varijabla>
  </DomainObject.Predmet.ProtuStrankaListNazivFormated>
  <DomainObject.Predmet.ProtuStrankaListNazivFormatedOIB>
    <izvorni_sadrzaj>
      <item>BAŠTUN d.o.o. za poslovne usluge, OIB 77581448463</item>
    </izvorni_sadrzaj>
    <derivirana_varijabla naziv="DomainObject.Predmet.ProtuStrankaListNazivFormatedOIB_1">
      <item>BAŠTUN d.o.o. za poslovne usluge, OIB 77581448463</item>
    </derivirana_varijabla>
  </DomainObject.Predmet.ProtuStrankaListNazivFormatedOIB>
  <DomainObject.Predmet.OstaliListFormated>
    <izvorni_sadrzaj>
      <item>Mirjana Parancin</item>
      <item>Milan Ljubičić</item>
    </izvorni_sadrzaj>
    <derivirana_varijabla naziv="DomainObject.Predmet.OstaliListFormated_1">
      <item>Mirjana Parancin</item>
      <item>Milan Ljubičić</item>
    </derivirana_varijabla>
  </DomainObject.Predmet.OstaliListFormated>
  <DomainObject.Predmet.OstaliListFormatedOIB>
    <izvorni_sadrzaj>
      <item>Mirjana Parancin, OIB 82555339780</item>
      <item>Milan Ljubičić, OIB 87161295116</item>
    </izvorni_sadrzaj>
    <derivirana_varijabla naziv="DomainObject.Predmet.OstaliListFormatedOIB_1">
      <item>Mirjana Parancin, OIB 82555339780</item>
      <item>Milan Ljubičić, OIB 87161295116</item>
    </derivirana_varijabla>
  </DomainObject.Predmet.OstaliListFormatedOIB>
  <DomainObject.Predmet.OstaliListFormatedWithAdress>
    <izvorni_sadrzaj>
      <item>Mirjana Parancin, Pristeg 106, 23422 Pristeg</item>
      <item>Milan Ljubičić</item>
    </izvorni_sadrzaj>
    <derivirana_varijabla naziv="DomainObject.Predmet.OstaliListFormatedWithAdress_1">
      <item>Mirjana Parancin, Pristeg 106, 23422 Pristeg</item>
      <item>Milan Ljubičić</item>
    </derivirana_varijabla>
  </DomainObject.Predmet.OstaliListFormatedWithAdress>
  <DomainObject.Predmet.OstaliListFormatedWithAdressOIB>
    <izvorni_sadrzaj>
      <item>Mirjana Parancin, OIB 82555339780, Pristeg 106, 23422 Pristeg</item>
      <item>Milan Ljubičić, OIB 87161295116</item>
    </izvorni_sadrzaj>
    <derivirana_varijabla naziv="DomainObject.Predmet.OstaliListFormatedWithAdressOIB_1">
      <item>Mirjana Parancin, OIB 82555339780, Pristeg 106, 23422 Pristeg</item>
      <item>Milan Ljubičić, OIB 87161295116</item>
    </derivirana_varijabla>
  </DomainObject.Predmet.OstaliListFormatedWithAdressOIB>
  <DomainObject.Predmet.OstaliListNazivFormated>
    <izvorni_sadrzaj>
      <item>Mirjana Parancin</item>
      <item>Milan Ljubičić</item>
    </izvorni_sadrzaj>
    <derivirana_varijabla naziv="DomainObject.Predmet.OstaliListNazivFormated_1">
      <item>Mirjana Parancin</item>
      <item>Milan Ljubičić</item>
    </derivirana_varijabla>
  </DomainObject.Predmet.OstaliListNazivFormated>
  <DomainObject.Predmet.OstaliListNazivFormatedOIB>
    <izvorni_sadrzaj>
      <item>Mirjana Parancin, OIB 82555339780</item>
      <item>Milan Ljubičić, OIB 87161295116</item>
    </izvorni_sadrzaj>
    <derivirana_varijabla naziv="DomainObject.Predmet.OstaliListNazivFormatedOIB_1">
      <item>Mirjana Parancin, OIB 82555339780</item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BAŠTUN d.o.o. za poslovne usluge</izvorni_sadrzaj>
    <derivirana_varijabla naziv="DomainObject.Predmet.ProtustrankaIDrugi_1">BAŠTUN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BAŠTUN d.o.o. za poslovne usluge, OIB 77581448463, Pristeg/106, 23420 Benkovac</izvorni_sadrzaj>
    <derivirana_varijabla naziv="DomainObject.Predmet.ProtustrankaIDrugiAdressOIB_1">BAŠTUN d.o.o. za poslovne usluge, OIB 77581448463, Pristeg/106,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BAŠTUN d.o.o. za poslovne usluge</item>
      <item>Mirjana Parancin</item>
      <item>Milan Ljubičić</item>
    </izvorni_sadrzaj>
    <derivirana_varijabla naziv="DomainObject.Predmet.SudioniciListNaziv_1">
      <item>FINA</item>
      <item>BAŠTUN d.o.o. za poslovne usluge</item>
      <item>Mirjana Parancin</item>
      <item>Milan Ljubičić</item>
    </derivirana_varijabla>
  </DomainObject.Predmet.SudioniciListNaziv>
  <DomainObject.Predmet.SudioniciListAdressOIB>
    <izvorni_sadrzaj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izvorni_sadrzaj>
    <derivirana_varijabla naziv="DomainObject.Predmet.SudioniciListAdressOIB_1">
      <item>FINA, OIB 85821130368</item>
      <item>BAŠTUN d.o.o. za poslovne usluge, OIB 77581448463, Pristeg/106,23420 Benkovac</item>
      <item>Mirjana Parancin, OIB 82555339780, Pristeg 106,23422 Pristeg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77581448463</item>
      <item>, OIB 82555339780</item>
      <item>, OIB 87161295116</item>
    </izvorni_sadrzaj>
    <derivirana_varijabla naziv="DomainObject.Predmet.SudioniciListNazivOIB_1">
      <item>, OIB 85821130368</item>
      <item>, OIB 77581448463</item>
      <item>, OIB 82555339780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204</properties:Words>
  <properties:Characters>984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2016-01-12T08:12:00Z</dcterms:created>
  <dc:creator>abajlo</dc:creator>
  <cp:lastModifiedBy>wsadmin</cp:lastModifiedBy>
  <cp:lastPrinted>2015-03-02T10:16:00Z</cp:lastPrinted>
  <dcterms:modified xmlns:xsi="http://www.w3.org/2001/XMLSchema-instance" xsi:type="dcterms:W3CDTF">2016-01-13T09:41:00Z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