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9634" w14:paraId="a76963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D3D">
        <w:rPr>
          <w:b/>
          <w:lang w:val="hr-HR"/>
        </w:rPr>
        <w:t>7</w:t>
      </w:r>
      <w:r w:rsidR="0004594D">
        <w:rPr>
          <w:b/>
          <w:lang w:val="hr-HR"/>
        </w:rPr>
        <w:t>50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4594D">
        <w:rPr>
          <w:lang w:val="hr-HR"/>
        </w:rPr>
        <w:t>EDIP d.o.o. Split, Kaštelanska bb, OIB: 20454896247, MBS: 060012882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4594D">
        <w:rPr>
          <w:lang w:val="hr-HR"/>
        </w:rPr>
        <w:t>EDIP d.o.o. Split, Kaštelanska bb, OIB: 20454896247, MBS: 060012882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C1D79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4594D">
        <w:rPr>
          <w:lang w:val="hr-HR"/>
        </w:rPr>
        <w:t>EDIP d.o.o. Split, Kaštelanska bb, OIB: 20454896247, MBS: 060012882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4594D">
        <w:rPr>
          <w:lang w:val="hr-HR"/>
        </w:rPr>
        <w:t>EDIP d.o.o. Split.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4594D">
        <w:rPr>
          <w:lang w:val="hr-HR"/>
        </w:rPr>
        <w:t>1160</w:t>
      </w:r>
      <w:r>
        <w:rPr>
          <w:lang w:val="hr-HR"/>
        </w:rPr>
        <w:t xml:space="preserve"> dan, u ukupnom iznosu od </w:t>
      </w:r>
      <w:r w:rsidR="0004594D">
        <w:rPr>
          <w:lang w:val="hr-HR"/>
        </w:rPr>
        <w:t>9.942,78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2D3D3D" w:rsidP="00403F01" w:rsidR="002D3D3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B3CCC" w:rsidRPr="00AB3CC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04594D">
      <w:t>50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4594D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B3CCC"/>
    <w:rsid w:val="00AC4892"/>
    <w:rsid w:val="00B347F0"/>
    <w:rsid w:val="00B6615F"/>
    <w:rsid w:val="00BC1D79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C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3C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3C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3C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C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3C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3C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3C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EDIP društvo s ograničenom odgovornošću za trgovinu, usluge, vanjsku trgovinu, ugostiteljstvo i turizam</izvorni_sadrzaj>
    <derivirana_varijabla naziv="DomainObject.Predmet.ProtustrankaFormated_1">  EDIP društvo s ograničenom odgovornošću za trgovinu, usluge, vanjsku trgovinu, ugostiteljstvo i turizam</derivirana_varijabla>
  </DomainObject.Predmet.ProtustrankaFormated>
  <DomainObject.Predmet.ProtustrankaFormatedOIB>
    <izvorni_sadrzaj>  EDIP društvo s ograničenom odgovornošću za trgovinu, usluge, vanjsku trgovinu, ugostiteljstvo i turizam, OIB 20454896247</izvorni_sadrzaj>
    <derivirana_varijabla naziv="DomainObject.Predmet.ProtustrankaFormatedOIB_1">  EDIP društvo s ograničenom odgovornošću za trgovinu, usluge, vanjsku trgovinu, ugostiteljstvo i turizam, OIB 20454896247</derivirana_varijabla>
  </DomainObject.Predmet.ProtustrankaFormatedOIB>
  <DomainObject.Predmet.ProtustrankaFormatedWithAdress>
    <izvorni_sadrzaj> EDIP društvo s ograničenom odgovornošću za trgovinu, usluge, vanjsku trgovinu, ugostiteljstvo i turizam, Kaštelanska/bb, 21000 Split</izvorni_sadrzaj>
    <derivirana_varijabla naziv="DomainObject.Predmet.ProtustrankaFormatedWithAdress_1"> EDIP društvo s ograničenom odgovornošću za trgovinu, usluge, vanjsku trgovinu, ugostiteljstvo i turizam, Kaštelanska/bb, 21000 Split</derivirana_varijabla>
  </DomainObject.Predmet.ProtustrankaFormatedWithAdress>
  <DomainObject.Predmet.ProtustrankaFormatedWithAdressOIB>
    <izvorni_sadrzaj> EDIP društvo s ograničenom odgovornošću za trgovinu, usluge, vanjsku trgovinu, ugostiteljstvo i turizam, OIB 20454896247, Kaštelanska/bb, 21000 Split</izvorni_sadrzaj>
    <derivirana_varijabla naziv="DomainObject.Predmet.ProtustrankaFormatedWithAdressOIB_1"> EDIP društvo s ograničenom odgovornošću za trgovinu, usluge, vanjsku trgovinu, ugostiteljstvo i turizam, OIB 20454896247, Kaštelanska/bb, 21000 Split</derivirana_varijabla>
  </DomainObject.Predmet.ProtustrankaFormatedWithAdressOIB>
  <DomainObject.Predmet.ProtustrankaWithAdress>
    <izvorni_sadrzaj>EDIP društvo s ograničenom odgovornošću za trgovinu, usluge, vanjsku trgovinu, ugostiteljstvo i turizam Kaštelanska/bb, 21000 Split</izvorni_sadrzaj>
    <derivirana_varijabla naziv="DomainObject.Predmet.ProtustrankaWithAdress_1">EDIP društvo s ograničenom odgovornošću za trgovinu, usluge, vanjsku trgovinu, ugostiteljstvo i turizam Kaštelanska/bb, 21000 Split</derivirana_varijabla>
  </DomainObject.Predmet.ProtustrankaWithAdress>
  <DomainObject.Predmet.ProtustrankaWithAdressOIB>
    <izvorni_sadrzaj>EDIP društvo s ograničenom odgovornošću za trgovinu, usluge, vanjsku trgovinu, ugostiteljstvo i turizam, OIB 20454896247, Kaštelanska/bb, 21000 Split</izvorni_sadrzaj>
    <derivirana_varijabla naziv="DomainObject.Predmet.ProtustrankaWithAdressOIB_1">EDIP društvo s ograničenom odgovornošću za trgovinu, usluge, vanjsku trgovinu, ugostiteljstvo i turizam, OIB 20454896247, Kaštelanska/bb, 21000 Split</derivirana_varijabla>
  </DomainObject.Predmet.ProtustrankaWithAdressOIB>
  <DomainObject.Predmet.ProtustrankaNazivFormated>
    <izvorni_sadrzaj>EDIP društvo s ograničenom odgovornošću za trgovinu, usluge, vanjsku trgovinu, ugostiteljstvo i turizam</izvorni_sadrzaj>
    <derivirana_varijabla naziv="DomainObject.Predmet.ProtustrankaNazivFormated_1">EDIP društvo s ograničenom odgovornošću za trgovinu, usluge, vanjsku trgovinu, ugostiteljstvo i turizam</derivirana_varijabla>
  </DomainObject.Predmet.ProtustrankaNazivFormated>
  <DomainObject.Predmet.ProtustrankaNazivFormatedOIB>
    <izvorni_sadrzaj>EDIP društvo s ograničenom odgovornošću za trgovinu, usluge, vanjsku trgovinu, ugostiteljstvo i turizam, OIB 20454896247</izvorni_sadrzaj>
    <derivirana_varijabla naziv="DomainObject.Predmet.ProtustrankaNazivFormatedOIB_1">EDIP društvo s ograničenom odgovornošću za trgovinu, usluge, vanjsku trgovinu, ugostiteljstvo i turizam, OIB 20454896247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9942.78</izvorni_sadrzaj>
    <derivirana_varijabla naziv="DomainObject.Predmet.TrenutnaVrijednost_1">9942.78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EDIP društvo s ograničenom odgovornošću za trgovinu, usluge, vanjsku trgovinu, ugostiteljstvo i turizam</item>
    </izvorni_sadrzaj>
    <derivirana_varijabla naziv="DomainObject.Predmet.ProtuStrankaListFormated_1">
      <item>EDIP društvo s ograničenom odgovornošću za trgovinu, usluge, vanjsku trgovinu, ugostiteljstvo i turizam</item>
    </derivirana_varijabla>
  </DomainObject.Predmet.ProtuStrankaListFormated>
  <DomainObject.Predmet.ProtuStrankaListFormatedOIB>
    <izvorni_sadrzaj>
      <item>EDIP društvo s ograničenom odgovornošću za trgovinu, usluge, vanjsku trgovinu, ugostiteljstvo i turizam, OIB 20454896247</item>
    </izvorni_sadrzaj>
    <derivirana_varijabla naziv="DomainObject.Predmet.ProtuStrankaListFormatedOIB_1">
      <item>EDIP društvo s ograničenom odgovornošću za trgovinu, usluge, vanjsku trgovinu, ugostiteljstvo i turizam, OIB 20454896247</item>
    </derivirana_varijabla>
  </DomainObject.Predmet.ProtuStrankaListFormatedOIB>
  <DomainObject.Predmet.ProtuStrankaListFormatedWithAdress>
    <izvorni_sadrzaj>
      <item>EDIP društvo s ograničenom odgovornošću za trgovinu, usluge, vanjsku trgovinu, ugostiteljstvo i turizam, Kaštelanska/bb, 21000 Split</item>
    </izvorni_sadrzaj>
    <derivirana_varijabla naziv="DomainObject.Predmet.ProtuStrankaListFormatedWithAdress_1">
      <item>EDIP društvo s ograničenom odgovornošću za trgovinu, usluge, vanjsku trgovinu, ugostiteljstvo i turizam, Kaštelanska/bb, 21000 Split</item>
    </derivirana_varijabla>
  </DomainObject.Predmet.ProtuStrankaListFormatedWithAdress>
  <DomainObject.Predmet.ProtuStrankaListFormatedWithAdressOIB>
    <izvorni_sadrzaj>
      <item>EDIP društvo s ograničenom odgovornošću za trgovinu, usluge, vanjsku trgovinu, ugostiteljstvo i turizam, OIB 20454896247, Kaštelanska/bb, 21000 Split</item>
    </izvorni_sadrzaj>
    <derivirana_varijabla naziv="DomainObject.Predmet.ProtuStrankaListFormatedWithAdressOIB_1">
      <item>EDIP društvo s ograničenom odgovornošću za trgovinu, usluge, vanjsku trgovinu, ugostiteljstvo i turizam, OIB 20454896247, Kaštelanska/bb, 21000 Split</item>
    </derivirana_varijabla>
  </DomainObject.Predmet.ProtuStrankaListFormatedWithAdressOIB>
  <DomainObject.Predmet.ProtuStrankaListNazivFormated>
    <izvorni_sadrzaj>
      <item>EDIP društvo s ograničenom odgovornošću za trgovinu, usluge, vanjsku trgovinu, ugostiteljstvo i turizam</item>
    </izvorni_sadrzaj>
    <derivirana_varijabla naziv="DomainObject.Predmet.ProtuStrankaListNazivFormated_1">
      <item>EDIP društvo s ograničenom odgovornošću za trgovinu, usluge, vanjsku trgovinu, ugostiteljstvo i turizam</item>
    </derivirana_varijabla>
  </DomainObject.Predmet.ProtuStrankaListNazivFormated>
  <DomainObject.Predmet.ProtuStrankaListNazivFormatedOIB>
    <izvorni_sadrzaj>
      <item>EDIP društvo s ograničenom odgovornošću za trgovinu, usluge, vanjsku trgovinu, ugostiteljstvo i turizam, OIB 20454896247</item>
    </izvorni_sadrzaj>
    <derivirana_varijabla naziv="DomainObject.Predmet.ProtuStrankaListNazivFormatedOIB_1">
      <item>EDIP društvo s ograničenom odgovornošću za trgovinu, usluge, vanjsku trgovinu, ugostiteljstvo i turizam, OIB 20454896247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EDIP društvo s ograničenom odgovornošću za trgovinu, usluge, vanjsku trgovinu, ugostiteljstvo i turizam</izvorni_sadrzaj>
    <derivirana_varijabla naziv="DomainObject.Predmet.ProtustrankaIDrugi_1">EDIP društvo s ograničenom odgovornošću za trgovinu, usluge, vanjsku trgovinu, ugostiteljstvo i turizam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EDIP društvo s ograničenom odgovornošću za trgovinu, usluge, vanjsku trgovinu, ugostiteljstvo i turizam, OIB 20454896247, Kaštelanska/bb, 21000 Split</izvorni_sadrzaj>
    <derivirana_varijabla naziv="DomainObject.Predmet.ProtustrankaIDrugiAdressOIB_1">EDIP društvo s ograničenom odgovornošću za trgovinu, usluge, vanjsku trgovinu, ugostiteljstvo i turizam, OIB 20454896247, Kaštelanska/bb,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EDIP društvo s ograničenom odgovornošću za trgovinu, usluge, vanjsku trgovinu, ugostiteljstvo i turizam</item>
      <item>FINANCIJSKA AGENCIJA, RC SPLIT</item>
    </izvorni_sadrzaj>
    <derivirana_varijabla naziv="DomainObject.Predmet.SudioniciListNaziv_1">
      <item>EDIP društvo s ograničenom odgovornošću za trgovinu, usluge, vanjsku trgovinu, ugostiteljstvo i turizam</item>
      <item>FINANCIJSKA AGENCIJA, RC SPLIT</item>
    </derivirana_varijabla>
  </DomainObject.Predmet.SudioniciListNaziv>
  <DomainObject.Predmet.SudioniciListAdressOIB>
    <izvorni_sadrzaj>
      <item>EDIP društvo s ograničenom odgovornošću za trgovinu, usluge, vanjsku trgovinu, ugostiteljstvo i turizam, OIB 20454896247, Kaštelanska/bb,21000 Split</item>
      <item>FINANCIJSKA AGENCIJA, RC SPLIT, OIB 85821130368, Mažur. šet. 24. b,21000 Split</item>
    </izvorni_sadrzaj>
    <derivirana_varijabla naziv="DomainObject.Predmet.SudioniciListAdressOIB_1">
      <item>EDIP društvo s ograničenom odgovornošću za trgovinu, usluge, vanjsku trgovinu, ugostiteljstvo i turizam, OIB 20454896247, Kaštelanska/bb,21000 Split</item>
      <item>FINANCIJSKA AGENCIJA, RC SPLIT, OIB 85821130368, Mažur.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20454896247</item>
      <item>, OIB 85821130368</item>
    </izvorni_sadrzaj>
    <derivirana_varijabla naziv="DomainObject.Predmet.SudioniciListNazivOIB_1">
      <item>, OIB 20454896247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172D6-578B-4CAF-ADB6-FE4DF11F4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4003</properties:Characters>
  <properties:Lines>110</properties:Lines>
  <properties:Paragraphs>35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2015-12-30T08:00:00Z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