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ba7a" w14:paraId="e8cba7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694B47">
        <w:rPr>
          <w:rFonts w:cs="Times New Roman" w:eastAsia="Times New Roman"/>
          <w:szCs w:val="20"/>
          <w:lang w:eastAsia="hr-HR"/>
        </w:rPr>
        <w:t>4795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94B47">
        <w:rPr>
          <w:rFonts w:cs="Times New Roman" w:eastAsia="Times New Roman"/>
          <w:szCs w:val="24"/>
          <w:lang w:eastAsia="hr-HR"/>
        </w:rPr>
        <w:t xml:space="preserve">UDRUGA RODITELJA DJECE S POSEBNIM POTREBAMA "LEPTIR", Mošćenica, Ljudevita Posavskog 20, registarski broj 03001293, OIB:38436097556, </w:t>
      </w:r>
      <w:r w:rsidR="008B688B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694B47" w:rsidRPr="00694B47">
        <w:t>UDRUGA RODITELJA DJECE S POSEBNIM POTREBAMA "LEPTIR", Mošćenica, Ljudevita Posavskog 20, registarski broj 03001293, OIB:38436097556,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694B47" w:rsidRPr="00694B47">
        <w:rPr>
          <w:rFonts w:cs="Times New Roman" w:eastAsia="Times New Roman"/>
          <w:szCs w:val="24"/>
          <w:lang w:eastAsia="hr-HR" w:val="en-GB"/>
        </w:rPr>
        <w:t xml:space="preserve">UDRUGA RODITELJA DJECE S POSEBNIM POTREBAMA "LEPTIR", </w:t>
      </w:r>
      <w:proofErr w:type="spellStart"/>
      <w:r w:rsidR="00694B47" w:rsidRPr="00694B47">
        <w:rPr>
          <w:rFonts w:cs="Times New Roman" w:eastAsia="Times New Roman"/>
          <w:szCs w:val="24"/>
          <w:lang w:eastAsia="hr-HR" w:val="en-GB"/>
        </w:rPr>
        <w:t>Mošćenica</w:t>
      </w:r>
      <w:proofErr w:type="spellEnd"/>
      <w:r w:rsidR="00694B47" w:rsidRPr="00694B47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694B47" w:rsidRPr="00694B47">
        <w:rPr>
          <w:rFonts w:cs="Times New Roman" w:eastAsia="Times New Roman"/>
          <w:szCs w:val="24"/>
          <w:lang w:eastAsia="hr-HR" w:val="en-GB"/>
        </w:rPr>
        <w:t>Ljudevita</w:t>
      </w:r>
      <w:proofErr w:type="spellEnd"/>
      <w:r w:rsidR="00694B47" w:rsidRPr="00694B47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94B47" w:rsidRPr="00694B47">
        <w:rPr>
          <w:rFonts w:cs="Times New Roman" w:eastAsia="Times New Roman"/>
          <w:szCs w:val="24"/>
          <w:lang w:eastAsia="hr-HR" w:val="en-GB"/>
        </w:rPr>
        <w:t>Posavskog</w:t>
      </w:r>
      <w:proofErr w:type="spellEnd"/>
      <w:r w:rsidR="00694B47" w:rsidRPr="00694B47">
        <w:rPr>
          <w:rFonts w:cs="Times New Roman" w:eastAsia="Times New Roman"/>
          <w:szCs w:val="24"/>
          <w:lang w:eastAsia="hr-HR" w:val="en-GB"/>
        </w:rPr>
        <w:t xml:space="preserve"> 20, </w:t>
      </w:r>
      <w:proofErr w:type="spellStart"/>
      <w:r w:rsidR="00694B47" w:rsidRPr="00694B47">
        <w:rPr>
          <w:rFonts w:cs="Times New Roman" w:eastAsia="Times New Roman"/>
          <w:szCs w:val="24"/>
          <w:lang w:eastAsia="hr-HR" w:val="en-GB"/>
        </w:rPr>
        <w:t>registarski</w:t>
      </w:r>
      <w:proofErr w:type="spellEnd"/>
      <w:r w:rsidR="00694B47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94B47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="00694B47">
        <w:rPr>
          <w:rFonts w:cs="Times New Roman" w:eastAsia="Times New Roman"/>
          <w:szCs w:val="24"/>
          <w:lang w:eastAsia="hr-HR" w:val="en-GB"/>
        </w:rPr>
        <w:t xml:space="preserve"> 03001293, OIB</w:t>
      </w:r>
      <w:proofErr w:type="gramStart"/>
      <w:r w:rsidR="00694B47">
        <w:rPr>
          <w:rFonts w:cs="Times New Roman" w:eastAsia="Times New Roman"/>
          <w:szCs w:val="24"/>
          <w:lang w:eastAsia="hr-HR" w:val="en-GB"/>
        </w:rPr>
        <w:t>:38436097556</w:t>
      </w:r>
      <w:proofErr w:type="gramEnd"/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FF287F" w:rsidP="000F20FD" w:rsidR="00FF287F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801842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2350A"/>
    <w:rsid w:val="004C3E3B"/>
    <w:rsid w:val="00555972"/>
    <w:rsid w:val="005827FD"/>
    <w:rsid w:val="005F3B1D"/>
    <w:rsid w:val="005F523B"/>
    <w:rsid w:val="005F794C"/>
    <w:rsid w:val="00615E85"/>
    <w:rsid w:val="00646E6D"/>
    <w:rsid w:val="00684C2B"/>
    <w:rsid w:val="00694B47"/>
    <w:rsid w:val="006C40E9"/>
    <w:rsid w:val="006D650C"/>
    <w:rsid w:val="0073085E"/>
    <w:rsid w:val="007723F9"/>
    <w:rsid w:val="007A6112"/>
    <w:rsid w:val="007B44C1"/>
    <w:rsid w:val="007F71FE"/>
    <w:rsid w:val="00801842"/>
    <w:rsid w:val="0080266B"/>
    <w:rsid w:val="00822B5E"/>
    <w:rsid w:val="008237AF"/>
    <w:rsid w:val="008A2ED8"/>
    <w:rsid w:val="008B688B"/>
    <w:rsid w:val="008C6437"/>
    <w:rsid w:val="008F0DC4"/>
    <w:rsid w:val="00927789"/>
    <w:rsid w:val="009304A1"/>
    <w:rsid w:val="009311E4"/>
    <w:rsid w:val="009B5F8D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17949"/>
    <w:rsid w:val="00E77CF4"/>
    <w:rsid w:val="00EF1B18"/>
    <w:rsid w:val="00F857BD"/>
    <w:rsid w:val="00FF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5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F8D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5F8D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5F8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5F8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5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F8D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5F8D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5F8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5F8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4795</izvorni_sadrzaj>
    <derivirana_varijabla naziv="DomainObject.Predmet.Broj_1">4795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St-4795/2015</izvorni_sadrzaj>
    <derivirana_varijabla naziv="DomainObject.Predmet.OznakaBroj_1">St-4795/2015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RODITELJA DJECE S POSEBNIM POTREBAMA LEPTIR</izvorni_sadrzaj>
    <derivirana_varijabla naziv="DomainObject.Predmet.ProtustrankaFormated_1">  UDRUGA RODITELJA DJECE S POSEBNIM POTREBAMA LEPTIR</derivirana_varijabla>
  </DomainObject.Predmet.ProtustrankaFormated>
  <DomainObject.Predmet.ProtustrankaFormatedOIB>
    <izvorni_sadrzaj>  UDRUGA RODITELJA DJECE S POSEBNIM POTREBAMA LEPTIR, OIB 38436097556</izvorni_sadrzaj>
    <derivirana_varijabla naziv="DomainObject.Predmet.ProtustrankaFormatedOIB_1">  UDRUGA RODITELJA DJECE S POSEBNIM POTREBAMA LEPTIR, OIB 38436097556</derivirana_varijabla>
  </DomainObject.Predmet.ProtustrankaFormatedOIB>
  <DomainObject.Predmet.ProtustrankaFormatedWithAdress>
    <izvorni_sadrzaj> UDRUGA RODITELJA DJECE S POSEBNIM POTREBAMA LEPTIR, Ljudevita Posavskog 20, 44253 Moščenica</izvorni_sadrzaj>
    <derivirana_varijabla naziv="DomainObject.Predmet.ProtustrankaFormatedWithAdress_1"> UDRUGA RODITELJA DJECE S POSEBNIM POTREBAMA LEPTIR, Ljudevita Posavskog 20, 44253 Moščenica</derivirana_varijabla>
  </DomainObject.Predmet.ProtustrankaFormatedWithAdress>
  <DomainObject.Predmet.ProtustrankaFormatedWithAdressOIB>
    <izvorni_sadrzaj> UDRUGA RODITELJA DJECE S POSEBNIM POTREBAMA LEPTIR, OIB 38436097556, Ljudevita Posavskog 20, 44253 Moščenica</izvorni_sadrzaj>
    <derivirana_varijabla naziv="DomainObject.Predmet.ProtustrankaFormatedWithAdressOIB_1"> UDRUGA RODITELJA DJECE S POSEBNIM POTREBAMA LEPTIR, OIB 38436097556, Ljudevita Posavskog 20, 44253 Moščenica</derivirana_varijabla>
  </DomainObject.Predmet.ProtustrankaFormatedWithAdressOIB>
  <DomainObject.Predmet.ProtustrankaWithAdress>
    <izvorni_sadrzaj>UDRUGA RODITELJA DJECE S POSEBNIM POTREBAMA LEPTIR Ljudevita Posavskog 20, 44253 Moščenica</izvorni_sadrzaj>
    <derivirana_varijabla naziv="DomainObject.Predmet.ProtustrankaWithAdress_1">UDRUGA RODITELJA DJECE S POSEBNIM POTREBAMA LEPTIR Ljudevita Posavskog 20, 44253 Moščenica</derivirana_varijabla>
  </DomainObject.Predmet.ProtustrankaWithAdress>
  <DomainObject.Predmet.ProtustrankaWithAdressOIB>
    <izvorni_sadrzaj>UDRUGA RODITELJA DJECE S POSEBNIM POTREBAMA LEPTIR, OIB 38436097556, Ljudevita Posavskog 20, 44253 Moščenica</izvorni_sadrzaj>
    <derivirana_varijabla naziv="DomainObject.Predmet.ProtustrankaWithAdressOIB_1">UDRUGA RODITELJA DJECE S POSEBNIM POTREBAMA LEPTIR, OIB 38436097556, Ljudevita Posavskog 20, 44253 Moščenica</derivirana_varijabla>
  </DomainObject.Predmet.ProtustrankaWithAdressOIB>
  <DomainObject.Predmet.ProtustrankaNazivFormated>
    <izvorni_sadrzaj>UDRUGA RODITELJA DJECE S POSEBNIM POTREBAMA LEPTIR</izvorni_sadrzaj>
    <derivirana_varijabla naziv="DomainObject.Predmet.ProtustrankaNazivFormated_1">UDRUGA RODITELJA DJECE S POSEBNIM POTREBAMA LEPTIR</derivirana_varijabla>
  </DomainObject.Predmet.ProtustrankaNazivFormated>
  <DomainObject.Predmet.ProtustrankaNazivFormatedOIB>
    <izvorni_sadrzaj>UDRUGA RODITELJA DJECE S POSEBNIM POTREBAMA LEPTIR, OIB 38436097556</izvorni_sadrzaj>
    <derivirana_varijabla naziv="DomainObject.Predmet.ProtustrankaNazivFormatedOIB_1">UDRUGA RODITELJA DJECE S POSEBNIM POTREBAMA LEPTIR, OIB 38436097556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RODITELJA DJECE S POSEBNIM POTREBAMA LEPTIR</item>
    </izvorni_sadrzaj>
    <derivirana_varijabla naziv="DomainObject.Predmet.ProtuStrankaListFormated_1">
      <item>UDRUGA RODITELJA DJECE S POSEBNIM POTREBAMA LEPTIR</item>
    </derivirana_varijabla>
  </DomainObject.Predmet.ProtuStrankaListFormated>
  <DomainObject.Predmet.ProtuStrankaListFormatedOIB>
    <izvorni_sadrzaj>
      <item>UDRUGA RODITELJA DJECE S POSEBNIM POTREBAMA LEPTIR, OIB 38436097556</item>
    </izvorni_sadrzaj>
    <derivirana_varijabla naziv="DomainObject.Predmet.ProtuStrankaListFormatedOIB_1">
      <item>UDRUGA RODITELJA DJECE S POSEBNIM POTREBAMA LEPTIR, OIB 38436097556</item>
    </derivirana_varijabla>
  </DomainObject.Predmet.ProtuStrankaListFormatedOIB>
  <DomainObject.Predmet.ProtuStrankaListFormatedWithAdress>
    <izvorni_sadrzaj>
      <item>UDRUGA RODITELJA DJECE S POSEBNIM POTREBAMA LEPTIR, Ljudevita Posavskog 20, 44253 Moščenica</item>
    </izvorni_sadrzaj>
    <derivirana_varijabla naziv="DomainObject.Predmet.ProtuStrankaListFormatedWithAdress_1">
      <item>UDRUGA RODITELJA DJECE S POSEBNIM POTREBAMA LEPTIR, Ljudevita Posavskog 20, 44253 Moščenica</item>
    </derivirana_varijabla>
  </DomainObject.Predmet.ProtuStrankaListFormatedWithAdress>
  <DomainObject.Predmet.ProtuStrankaListFormatedWithAdressOIB>
    <izvorni_sadrzaj>
      <item>UDRUGA RODITELJA DJECE S POSEBNIM POTREBAMA LEPTIR, OIB 38436097556, Ljudevita Posavskog 20, 44253 Moščenica</item>
    </izvorni_sadrzaj>
    <derivirana_varijabla naziv="DomainObject.Predmet.ProtuStrankaListFormatedWithAdressOIB_1">
      <item>UDRUGA RODITELJA DJECE S POSEBNIM POTREBAMA LEPTIR, OIB 38436097556, Ljudevita Posavskog 20, 44253 Moščenica</item>
    </derivirana_varijabla>
  </DomainObject.Predmet.ProtuStrankaListFormatedWithAdressOIB>
  <DomainObject.Predmet.ProtuStrankaListNazivFormated>
    <izvorni_sadrzaj>
      <item>UDRUGA RODITELJA DJECE S POSEBNIM POTREBAMA LEPTIR</item>
    </izvorni_sadrzaj>
    <derivirana_varijabla naziv="DomainObject.Predmet.ProtuStrankaListNazivFormated_1">
      <item>UDRUGA RODITELJA DJECE S POSEBNIM POTREBAMA LEPTIR</item>
    </derivirana_varijabla>
  </DomainObject.Predmet.ProtuStrankaListNazivFormated>
  <DomainObject.Predmet.ProtuStrankaListNazivFormatedOIB>
    <izvorni_sadrzaj>
      <item>UDRUGA RODITELJA DJECE S POSEBNIM POTREBAMA LEPTIR, OIB 38436097556</item>
    </izvorni_sadrzaj>
    <derivirana_varijabla naziv="DomainObject.Predmet.ProtuStrankaListNazivFormatedOIB_1">
      <item>UDRUGA RODITELJA DJECE S POSEBNIM POTREBAMA LEPTIR, OIB 38436097556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RODITELJA DJECE S POSEBNIM POTREBAMA LEPTIR</izvorni_sadrzaj>
    <derivirana_varijabla naziv="DomainObject.Predmet.ProtustrankaIDrugi_1">UDRUGA RODITELJA DJECE S POSEBNIM POTREBAMA LEPTIR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RODITELJA DJECE S POSEBNIM POTREBAMA LEPTIR, OIB 38436097556, Ljudevita Posavskog 20, 44253 Moščenica</izvorni_sadrzaj>
    <derivirana_varijabla naziv="DomainObject.Predmet.ProtustrankaIDrugiAdressOIB_1">UDRUGA RODITELJA DJECE S POSEBNIM POTREBAMA LEPTIR, OIB 38436097556, Ljudevita Posavskog 20,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RODITELJA DJECE S POSEBNIM POTREBAMA LEPTIR</item>
      <item>FINA Regionalni centar Zagreb</item>
    </izvorni_sadrzaj>
    <derivirana_varijabla naziv="DomainObject.Predmet.SudioniciListNaziv_1">
      <item>UDRUGA RODITELJA DJECE S POSEBNIM POTREBAMA LEPTIR</item>
      <item>FINA Regionalni centar Zagreb</item>
    </derivirana_varijabla>
  </DomainObject.Predmet.SudioniciListNaziv>
  <DomainObject.Predmet.SudioniciListAdressOIB>
    <izvorni_sadrzaj>
      <item>UDRUGA RODITELJA DJECE S POSEBNIM POTREBAMA LEPTIR, OIB 38436097556, Ljudevita Posavskog 20,44253 Moščenica</item>
      <item>FINA Regionalni centar Zagreb, OIB 85821130368, Trg svibanjskih žrtava 1995. 1,10000 Zagreb</item>
    </izvorni_sadrzaj>
    <derivirana_varijabla naziv="DomainObject.Predmet.SudioniciListAdressOIB_1">
      <item>UDRUGA RODITELJA DJECE S POSEBNIM POTREBAMA LEPTIR, OIB 38436097556, Ljudevita Posavskog 20,44253 Moščenica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38436097556</item>
      <item>, OIB 85821130368</item>
    </izvorni_sadrzaj>
    <derivirana_varijabla naziv="DomainObject.Predmet.SudioniciListNazivOIB_1">
      <item>, OIB 38436097556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1951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2015-11-20T08:45:00Z</dcterms:created>
  <dc:creator>Mario Žišković</dc:creator>
  <cp:lastModifiedBy>Marijan Marković</cp:lastModifiedBy>
  <cp:lastPrinted>2015-11-20T08:44:00Z</cp:lastPrinted>
  <dcterms:modified xmlns:xsi="http://www.w3.org/2001/XMLSchema-instance" xsi:type="dcterms:W3CDTF">2015-11-20T08:46:00Z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