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7f55" w14:paraId="1b37f55" w:rsidRDefault="004A29FA" w:rsidP="004A29FA" w:rsidR="004A29FA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A29FA" w:rsidP="004A29FA" w:rsidR="004A29FA">
      <w:pPr>
        <w:jc w:val="both"/>
      </w:pPr>
      <w:r>
        <w:t xml:space="preserve">       REPUBLIKA HRVATSKA</w:t>
      </w:r>
    </w:p>
    <w:p w:rsidRDefault="004A29FA" w:rsidP="004A29FA" w:rsidR="004A29F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A29FA" w:rsidP="004A29FA" w:rsidR="004A29FA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A29FA" w:rsidP="004A29FA" w:rsidR="004A29FA">
      <w:pPr>
        <w:ind w:left="5664"/>
      </w:pPr>
    </w:p>
    <w:p w:rsidRDefault="00676791" w:rsidP="004A29FA" w:rsidR="00676791">
      <w:pPr>
        <w:ind w:left="5664"/>
      </w:pPr>
    </w:p>
    <w:p w:rsidRDefault="004A29FA" w:rsidP="004A29FA" w:rsidR="004A29FA">
      <w:pPr>
        <w:jc w:val="center"/>
      </w:pPr>
      <w:r>
        <w:t>R E P U B L I K A   H R V A T S K A</w:t>
      </w:r>
    </w:p>
    <w:p w:rsidRDefault="004A29FA" w:rsidP="004A29FA" w:rsidR="004A29FA">
      <w:pPr>
        <w:rPr>
          <w:b/>
        </w:rPr>
      </w:pPr>
    </w:p>
    <w:p w:rsidRDefault="004A29FA" w:rsidP="004A29FA" w:rsidR="004A29FA">
      <w:pPr>
        <w:jc w:val="center"/>
      </w:pPr>
      <w:r>
        <w:t>R J E Š E N J E</w:t>
      </w:r>
    </w:p>
    <w:p w:rsidRDefault="004A29FA" w:rsidP="004A29FA" w:rsidR="004A29FA">
      <w:pPr>
        <w:jc w:val="center"/>
      </w:pPr>
    </w:p>
    <w:p w:rsidRDefault="004A29FA" w:rsidP="004A29FA" w:rsidR="004A29FA">
      <w:pPr>
        <w:jc w:val="center"/>
      </w:pPr>
    </w:p>
    <w:p w:rsidRDefault="00202A04" w:rsidP="00202A04" w:rsidR="004A29FA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KAŠTEL-KLES društvo s ograničenom odgovornošću za proizvodnju i usluge, skraćena tvrtka KAŠTEL-KLES d.o.o.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Kaštelska</w:t>
      </w:r>
      <w:proofErr w:type="spellEnd"/>
      <w:r>
        <w:t xml:space="preserve"> 8, MBS: 070094161, OIB: 78174052443, radi otvaranja stečajnog postupka nad dužnikom, dana </w:t>
      </w:r>
      <w:r>
        <w:t>23. studenog</w:t>
      </w:r>
      <w:r>
        <w:t xml:space="preserve"> 2016. godine,  </w:t>
      </w:r>
    </w:p>
    <w:p w:rsidRDefault="00076BE2" w:rsidP="00202A04" w:rsidR="00076BE2">
      <w:pPr>
        <w:ind w:firstLine="708"/>
        <w:jc w:val="both"/>
      </w:pPr>
    </w:p>
    <w:p w:rsidRDefault="004A29FA" w:rsidP="004A29FA" w:rsidR="004A29FA">
      <w:pPr>
        <w:jc w:val="both"/>
      </w:pPr>
    </w:p>
    <w:p w:rsidRDefault="004A29FA" w:rsidP="004A29FA" w:rsidR="004A29FA">
      <w:pPr>
        <w:jc w:val="center"/>
      </w:pPr>
      <w:r>
        <w:t xml:space="preserve">r i j e š i o    j e </w:t>
      </w:r>
    </w:p>
    <w:p w:rsidRDefault="004A29FA" w:rsidP="004A29FA" w:rsidR="004A29FA">
      <w:pPr>
        <w:jc w:val="center"/>
      </w:pPr>
    </w:p>
    <w:p w:rsidRDefault="004A29FA" w:rsidP="004A29FA" w:rsidR="004A29FA"/>
    <w:p w:rsidRDefault="004A29FA" w:rsidP="004A29FA" w:rsidR="004A29FA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1B5430">
        <w:t xml:space="preserve">KAŠTEL-KLES društvo s ograničenom odgovornošću za proizvodnju i usluge, skraćena tvrtka KAŠTEL-KLES d.o.o. </w:t>
      </w:r>
      <w:proofErr w:type="spellStart"/>
      <w:r w:rsidR="001B5430">
        <w:t>Pribislavec</w:t>
      </w:r>
      <w:proofErr w:type="spellEnd"/>
      <w:r w:rsidR="001B5430">
        <w:t xml:space="preserve">, </w:t>
      </w:r>
      <w:proofErr w:type="spellStart"/>
      <w:r w:rsidR="001B5430">
        <w:t>Kaštelska</w:t>
      </w:r>
      <w:proofErr w:type="spellEnd"/>
      <w:r w:rsidR="001B5430">
        <w:t xml:space="preserve"> 8, MBS: 070094161, OIB: 78174052443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4A29FA" w:rsidP="004A29FA" w:rsidR="004A29FA">
      <w:pPr>
        <w:jc w:val="both"/>
      </w:pPr>
    </w:p>
    <w:p w:rsidRDefault="004A29FA" w:rsidP="004A29FA" w:rsidR="004A29FA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4A29FA" w:rsidP="004A29FA" w:rsidR="004A29FA">
      <w:pPr>
        <w:jc w:val="both"/>
      </w:pPr>
    </w:p>
    <w:p w:rsidRDefault="00676791" w:rsidP="004A29FA" w:rsidR="00676791">
      <w:pPr>
        <w:jc w:val="both"/>
      </w:pPr>
    </w:p>
    <w:p w:rsidRDefault="004A29FA" w:rsidP="004A29FA" w:rsidR="004A29FA">
      <w:pPr>
        <w:jc w:val="center"/>
      </w:pPr>
      <w:r>
        <w:t>Obrazloženje</w:t>
      </w:r>
    </w:p>
    <w:p w:rsidRDefault="004A29FA" w:rsidP="004A29FA" w:rsidR="004A29FA">
      <w:pPr>
        <w:jc w:val="center"/>
      </w:pPr>
    </w:p>
    <w:p w:rsidRDefault="004A29FA" w:rsidP="004A29FA" w:rsidR="004A29FA">
      <w:pPr>
        <w:jc w:val="center"/>
      </w:pPr>
    </w:p>
    <w:p w:rsidRDefault="004A29FA" w:rsidP="004A29FA" w:rsidR="004A29FA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4A29FA" w:rsidP="004A29FA" w:rsidR="004A29FA">
      <w:pPr>
        <w:jc w:val="both"/>
      </w:pPr>
    </w:p>
    <w:p w:rsidRDefault="004A29FA" w:rsidP="004A29FA" w:rsidR="004A29FA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4A29FA" w:rsidP="004A29FA" w:rsidR="004A29FA">
      <w:pPr>
        <w:jc w:val="both"/>
      </w:pPr>
    </w:p>
    <w:p w:rsidRDefault="004A29FA" w:rsidP="004A29FA" w:rsidR="004A29FA">
      <w:pPr>
        <w:jc w:val="both"/>
      </w:pPr>
    </w:p>
    <w:p w:rsidRDefault="004A29FA" w:rsidP="004A29FA" w:rsidR="004A29FA">
      <w:pPr>
        <w:jc w:val="both"/>
      </w:pPr>
    </w:p>
    <w:p w:rsidRDefault="004A29FA" w:rsidP="004A29FA" w:rsidR="004A29FA">
      <w:pPr>
        <w:jc w:val="center"/>
      </w:pPr>
      <w:r>
        <w:t>U Varaždinu, 23. studenog 2016. godine</w:t>
      </w:r>
    </w:p>
    <w:p w:rsidRDefault="004A29FA" w:rsidP="004A29FA" w:rsidR="004A29FA">
      <w:pPr>
        <w:jc w:val="center"/>
      </w:pPr>
    </w:p>
    <w:p w:rsidRDefault="004A29FA" w:rsidP="004A29FA" w:rsidR="004A29FA">
      <w:pPr>
        <w:jc w:val="center"/>
      </w:pPr>
    </w:p>
    <w:p w:rsidRDefault="004A29FA" w:rsidP="004A29FA" w:rsidR="004A29FA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4A29FA" w:rsidP="004A29FA" w:rsidR="004A29FA">
      <w:pPr>
        <w:jc w:val="both"/>
      </w:pPr>
    </w:p>
    <w:p w:rsidRDefault="004A29FA" w:rsidP="004A29FA" w:rsidR="004A29FA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4A29FA" w:rsidP="004A29FA" w:rsidR="004A29FA">
      <w:pPr>
        <w:jc w:val="both"/>
      </w:pPr>
    </w:p>
    <w:p w:rsidRDefault="004A29FA" w:rsidP="004A29FA" w:rsidR="004A29FA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4A29FA" w:rsidP="004A29FA" w:rsidR="004A29FA">
      <w:pPr>
        <w:jc w:val="both"/>
      </w:pPr>
    </w:p>
    <w:p w:rsidRDefault="004A29FA" w:rsidP="004A29FA" w:rsidR="004A29FA">
      <w:pPr>
        <w:jc w:val="both"/>
      </w:pPr>
    </w:p>
    <w:p w:rsidRDefault="004A29FA" w:rsidP="004A29FA" w:rsidR="004A29FA">
      <w:pPr>
        <w:jc w:val="both"/>
      </w:pPr>
      <w:r>
        <w:t>UPUTA O PRAVNOM LIJEKU:</w:t>
      </w:r>
    </w:p>
    <w:p w:rsidRDefault="004A29FA" w:rsidP="004A29FA" w:rsidR="004A29FA">
      <w:pPr>
        <w:jc w:val="both"/>
      </w:pPr>
      <w:r>
        <w:t xml:space="preserve">Protiv ovog rješenja posebna žalba nije dopuštena. </w:t>
      </w:r>
    </w:p>
    <w:p w:rsidRDefault="004A29FA" w:rsidP="004A29FA" w:rsidR="004A29FA">
      <w:pPr>
        <w:jc w:val="both"/>
      </w:pPr>
    </w:p>
    <w:p w:rsidRDefault="004A29FA" w:rsidP="004A29FA" w:rsidR="004A29FA">
      <w:pPr>
        <w:jc w:val="both"/>
      </w:pPr>
      <w:r>
        <w:t xml:space="preserve">DNA: 1. Direktor dužnika Željko </w:t>
      </w:r>
      <w:proofErr w:type="spellStart"/>
      <w:r>
        <w:t>Ivačić</w:t>
      </w:r>
      <w:proofErr w:type="spellEnd"/>
      <w:r>
        <w:t xml:space="preserve">,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Kaštelska</w:t>
      </w:r>
      <w:proofErr w:type="spellEnd"/>
      <w:r>
        <w:t xml:space="preserve"> 8</w:t>
      </w:r>
    </w:p>
    <w:p w:rsidRDefault="004A29FA" w:rsidP="004A29FA" w:rsidR="004A29FA">
      <w:pPr>
        <w:jc w:val="both"/>
      </w:pPr>
      <w:r>
        <w:t xml:space="preserve">           2. e-Oglasna ploča ovog suda </w:t>
      </w:r>
    </w:p>
    <w:p w:rsidRDefault="00DA0242" w:rsidP="004A29FA" w:rsidR="00DA0242" w:rsidRPr="004A29FA"/>
    <w:sectPr w:rsidSect="0032366B" w:rsidR="00DA0242" w:rsidRPr="004A29F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9FA" w:rsidR="008333A9">
    <w:pPr>
      <w:pStyle w:val="Zaglavlje"/>
    </w:pPr>
    <w:r>
      <w:rPr>
        <w:rStyle w:val="PozadinaSvijetloCrvena"/>
        <w:shd w:fill="auto" w:color="auto" w:val="clear"/>
      </w:rPr>
      <w:t>Poslovni broj: 3 St-637/16-16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BE2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430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04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778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9FA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791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922"/>
    <w:rsid w:val="00746B2F"/>
    <w:rsid w:val="00750DE3"/>
    <w:rsid w:val="00751545"/>
    <w:rsid w:val="007517F5"/>
    <w:rsid w:val="007538C3"/>
    <w:rsid w:val="00753F76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011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A29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A29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60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St-637/2016-16</izvorni_sadrzaj>
    <derivirana_varijabla naziv="DomainObject.Oznaka_1">St-637/2016-16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KAŠTEL-KLES društvo s ograničenom odgovornošću za proizvodnju i usluge</izvorni_sadrzaj>
    <derivirana_varijabla naziv="DomainObject.Predmet.ProtustrankaFormated_1">  KAŠTEL-KLES društvo s ograničenom odgovornošću za proizvodnju i usluge</derivirana_varijabla>
  </DomainObject.Predmet.ProtustrankaFormated>
  <DomainObject.Predmet.ProtustrankaFormatedOIB>
    <izvorni_sadrzaj>  KAŠTEL-KLES društvo s ograničenom odgovornošću za proizvodnju i usluge, OIB 78174052443</izvorni_sadrzaj>
    <derivirana_varijabla naziv="DomainObject.Predmet.ProtustrankaFormatedOIB_1">  KAŠTEL-KLES društvo s ograničenom odgovornošću za proizvodnju i usluge, OIB 78174052443</derivirana_varijabla>
  </DomainObject.Predmet.ProtustrankaFormatedOIB>
  <DomainObject.Predmet.ProtustrankaFormatedWithAdress>
    <izvorni_sadrzaj> KAŠTEL-KLES društvo s ograničenom odgovornošću za proizvodnju i usluge, Kaštelska 8, 40000 Pribislavec</izvorni_sadrzaj>
    <derivirana_varijabla naziv="DomainObject.Predmet.ProtustrankaFormatedWithAdress_1"> KAŠTEL-KLES društvo s ograničenom odgovornošću za proizvodnju i usluge, Kaštelska 8, 40000 Pribislavec</derivirana_varijabla>
  </DomainObject.Predmet.ProtustrankaFormatedWithAdress>
  <DomainObject.Predmet.ProtustrankaFormatedWithAdressOIB>
    <izvorni_sadrzaj> KAŠTEL-KLES društvo s ograničenom odgovornošću za proizvodnju i usluge, OIB 78174052443, Kaštelska 8, 40000 Pribislavec</izvorni_sadrzaj>
    <derivirana_varijabla naziv="DomainObject.Predmet.ProtustrankaFormatedWithAdressOIB_1"> KAŠTEL-KLES društvo s ograničenom odgovornošću za proizvodnju i usluge, OIB 78174052443, Kaštelska 8, 40000 Pribislavec</derivirana_varijabla>
  </DomainObject.Predmet.ProtustrankaFormatedWithAdressOIB>
  <DomainObject.Predmet.ProtustrankaWithAdress>
    <izvorni_sadrzaj>KAŠTEL-KLES društvo s ograničenom odgovornošću za proizvodnju i usluge Kaštelska 8, 40000 Pribislavec</izvorni_sadrzaj>
    <derivirana_varijabla naziv="DomainObject.Predmet.ProtustrankaWithAdress_1">KAŠTEL-KLES društvo s ograničenom odgovornošću za proizvodnju i usluge Kaštelska 8, 40000 Pribislavec</derivirana_varijabla>
  </DomainObject.Predmet.ProtustrankaWithAdress>
  <DomainObject.Predmet.ProtustrankaWithAdressOIB>
    <izvorni_sadrzaj>KAŠTEL-KLES društvo s ograničenom odgovornošću za proizvodnju i usluge, OIB 78174052443, Kaštelska 8, 40000 Pribislavec</izvorni_sadrzaj>
    <derivirana_varijabla naziv="DomainObject.Predmet.ProtustrankaWithAdressOIB_1">KAŠTEL-KLES društvo s ograničenom odgovornošću za proizvodnju i usluge, OIB 78174052443, Kaštelska 8, 40000 Pribislavec</derivirana_varijabla>
  </DomainObject.Predmet.ProtustrankaWithAdressOIB>
  <DomainObject.Predmet.ProtustrankaNazivFormated>
    <izvorni_sadrzaj>KAŠTEL-KLES društvo s ograničenom odgovornošću za proizvodnju i usluge</izvorni_sadrzaj>
    <derivirana_varijabla naziv="DomainObject.Predmet.ProtustrankaNazivFormated_1">KAŠTEL-KLES društvo s ograničenom odgovornošću za proizvodnju i usluge</derivirana_varijabla>
  </DomainObject.Predmet.ProtustrankaNazivFormated>
  <DomainObject.Predmet.ProtustrankaNazivFormatedOIB>
    <izvorni_sadrzaj>KAŠTEL-KLES društvo s ograničenom odgovornošću za proizvodnju i usluge, OIB 78174052443</izvorni_sadrzaj>
    <derivirana_varijabla naziv="DomainObject.Predmet.ProtustrankaNazivFormatedOIB_1">KAŠTEL-KLES društvo s ograničenom odgovornošću za proizvodnju i usluge, OIB 78174052443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119805.57</izvorni_sadrzaj>
    <derivirana_varijabla naziv="DomainObject.Predmet.TrenutnaVrijednost_1">119805.57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KAŠTEL-KLES društvo s ograničenom odgovornošću za proizvodnju i usluge</item>
    </izvorni_sadrzaj>
    <derivirana_varijabla naziv="DomainObject.Predmet.ProtuStrankaListFormated_1">
      <item>KAŠTEL-KLES društvo s ograničenom odgovornošću za proizvodnju i usluge</item>
    </derivirana_varijabla>
  </DomainObject.Predmet.ProtuStrankaListFormated>
  <DomainObject.Predmet.ProtuStrankaListFormatedOIB>
    <izvorni_sadrzaj>
      <item>KAŠTEL-KLES društvo s ograničenom odgovornošću za proizvodnju i usluge, OIB 78174052443</item>
    </izvorni_sadrzaj>
    <derivirana_varijabla naziv="DomainObject.Predmet.ProtuStrankaListFormatedOIB_1">
      <item>KAŠTEL-KLES društvo s ograničenom odgovornošću za proizvodnju i usluge, OIB 78174052443</item>
    </derivirana_varijabla>
  </DomainObject.Predmet.ProtuStrankaListFormatedOIB>
  <DomainObject.Predmet.ProtuStrankaListFormatedWithAdress>
    <izvorni_sadrzaj>
      <item>KAŠTEL-KLES društvo s ograničenom odgovornošću za proizvodnju i usluge, Kaštelska 8, 40000 Pribislavec</item>
    </izvorni_sadrzaj>
    <derivirana_varijabla naziv="DomainObject.Predmet.ProtuStrankaListFormatedWithAdress_1">
      <item>KAŠTEL-KLES društvo s ograničenom odgovornošću za proizvodnju i usluge, Kaštelska 8, 40000 Pribislavec</item>
    </derivirana_varijabla>
  </DomainObject.Predmet.ProtuStrankaListFormatedWithAdress>
  <DomainObject.Predmet.ProtuStrankaListFormatedWithAdressOIB>
    <izvorni_sadrzaj>
      <item>KAŠTEL-KLES društvo s ograničenom odgovornošću za proizvodnju i usluge, OIB 78174052443, Kaštelska 8, 40000 Pribislavec</item>
    </izvorni_sadrzaj>
    <derivirana_varijabla naziv="DomainObject.Predmet.ProtuStrankaListFormatedWithAdressOIB_1">
      <item>KAŠTEL-KLES društvo s ograničenom odgovornošću za proizvodnju i usluge, OIB 78174052443, Kaštelska 8, 40000 Pribislavec</item>
    </derivirana_varijabla>
  </DomainObject.Predmet.ProtuStrankaListFormatedWithAdressOIB>
  <DomainObject.Predmet.ProtuStrankaListNazivFormated>
    <izvorni_sadrzaj>
      <item>KAŠTEL-KLES društvo s ograničenom odgovornošću za proizvodnju i usluge</item>
    </izvorni_sadrzaj>
    <derivirana_varijabla naziv="DomainObject.Predmet.ProtuStrankaListNazivFormated_1">
      <item>KAŠTEL-KLES društvo s ograničenom odgovornošću za proizvodnju i usluge</item>
    </derivirana_varijabla>
  </DomainObject.Predmet.ProtuStrankaListNazivFormated>
  <DomainObject.Predmet.ProtuStrankaListNazivFormatedOIB>
    <izvorni_sadrzaj>
      <item>KAŠTEL-KLES društvo s ograničenom odgovornošću za proizvodnju i usluge, OIB 78174052443</item>
    </izvorni_sadrzaj>
    <derivirana_varijabla naziv="DomainObject.Predmet.ProtuStrankaListNazivFormatedOIB_1">
      <item>KAŠTEL-KLES društvo s ograničenom odgovornošću za proizvodnju i usluge, OIB 78174052443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St-637/2016-16</izvorni_sadrzaj>
    <derivirana_varijabla naziv="DomainObject.PoslovniBrojDokumenta_1">St-637/2016-16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KAŠTEL-KLES društvo s ograničenom odgovornošću za proizvodnju i usluge</izvorni_sadrzaj>
    <derivirana_varijabla naziv="DomainObject.Predmet.ProtustrankaIDrugi_1">KAŠTEL-KLES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KAŠTEL-KLES društvo s ograničenom odgovornošću za proizvodnju i usluge, OIB 78174052443, Kaštelska 8, 40000 Pribislavec</izvorni_sadrzaj>
    <derivirana_varijabla naziv="DomainObject.Predmet.ProtustrankaIDrugiAdressOIB_1">KAŠTEL-KLES društvo s ograničenom odgovornošću za proizvodnju i usluge, OIB 78174052443, Kaštelska 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KAŠTEL-KLES društvo s ograničenom odgovornošću za proizvodnju i usluge</item>
      <item>sudski registar</item>
    </izvorni_sadrzaj>
    <derivirana_varijabla naziv="DomainObject.Predmet.SudioniciListNaziv_1">
      <item>Financijska agencija</item>
      <item>KAŠTEL-KLES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</item>
      <item>KAŠTEL-KLES društvo s ograničenom odgovornošću za proizvodnju i usluge, OIB 78174052443, Kaštelska 8,40000 Pribislavec</item>
      <item>sudski registar</item>
    </izvorni_sadrzaj>
    <derivirana_varijabla naziv="DomainObject.Predmet.SudioniciListAdressOIB_1">
      <item>Financijska agencija, OIB 85821130368</item>
      <item>KAŠTEL-KLES društvo s ograničenom odgovornošću za proizvodnju i usluge, OIB 78174052443, Kaštelska 8,40000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30CEA-5B77-483F-90B2-DA96E3290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1807</properties:Characters>
  <properties:Lines>65</properties:Lines>
  <properties:Paragraphs>20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2016-11-23T11:47:00Z</cp:lastPrinted>
  <dcterms:modified xmlns:xsi="http://www.w3.org/2001/XMLSchema-instance" xsi:type="dcterms:W3CDTF">2016-11-23T11:48:00Z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