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d12b" w14:paraId="b5cd12b" w:rsidRDefault="00EB76C2" w:rsidP="00EB76C2" w:rsidR="00EB76C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6C2" w:rsidP="00EB76C2" w:rsidR="00EB76C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B76C2" w:rsidP="00EB76C2" w:rsidR="00EB76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B76C2" w:rsidP="00EB76C2" w:rsidR="00EB76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B76C2" w:rsidP="00EB76C2" w:rsidR="00EB76C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B76C2" w:rsidP="00EB76C2" w:rsidR="00EB76C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B76C2" w:rsidP="00EB76C2" w:rsidR="00EB76C2" w:rsidRPr="005D578C">
      <w:pPr>
        <w:jc w:val="center"/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B76C2" w:rsidP="00EB76C2" w:rsidR="00EB76C2" w:rsidRPr="005D578C">
      <w:pPr>
        <w:rPr>
          <w:rFonts w:cs="Times New Roman" w:eastAsia="Times New Roman"/>
          <w:szCs w:val="24"/>
        </w:rPr>
      </w:pPr>
    </w:p>
    <w:p w:rsidRDefault="00EB76C2" w:rsidP="00EB76C2" w:rsidR="00EB76C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AGRO-MONTE BRTONIGLA-VERTENEGLIO, Brtonigla, Bunarska 3, OIB 18099991185, reg. br. 18000846, 1</w:t>
      </w:r>
      <w:r w:rsidR="001B268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2016.</w:t>
      </w:r>
    </w:p>
    <w:p w:rsidRDefault="00EB76C2" w:rsidP="00EB76C2" w:rsidR="00EB76C2" w:rsidRPr="005D578C">
      <w:pPr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B76C2" w:rsidP="00EB76C2" w:rsidR="00EB76C2" w:rsidRPr="005D578C">
      <w:pPr>
        <w:rPr>
          <w:rFonts w:cs="Times New Roman" w:eastAsia="Times New Roman"/>
          <w:szCs w:val="24"/>
        </w:rPr>
      </w:pPr>
    </w:p>
    <w:p w:rsidRDefault="00EB76C2" w:rsidP="00EB76C2" w:rsidR="00EB76C2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AGRO-MONTE BRTONIGLA-VERTENEGLIO, Brtonigla, Bunarska 3, OIB 18099991185, reg. br. 18000846.</w:t>
      </w:r>
    </w:p>
    <w:p w:rsidRDefault="00EB76C2" w:rsidP="00EB76C2" w:rsidR="00EB76C2" w:rsidRPr="005D578C">
      <w:pPr>
        <w:ind w:firstLine="709"/>
        <w:rPr>
          <w:rFonts w:cs="Times New Roman" w:eastAsia="Times New Roman"/>
          <w:szCs w:val="24"/>
        </w:rPr>
      </w:pPr>
    </w:p>
    <w:p w:rsidRDefault="00EB76C2" w:rsidP="00EB76C2" w:rsidR="00EB76C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B76C2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EB76C2" w:rsidP="00EB76C2" w:rsidR="00EB76C2">
      <w:pPr>
        <w:rPr>
          <w:rFonts w:cs="Times New Roman" w:eastAsia="Times New Roman"/>
          <w:szCs w:val="20"/>
        </w:rPr>
      </w:pPr>
    </w:p>
    <w:p w:rsidRDefault="00EB76C2" w:rsidP="00EB76C2" w:rsidR="00EB76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AGRO-MONTE BRTONIGLA-VERTENEGLIO, Brtonigla, Bunarska 3, OIB 18099991185, reg. br. 18000846.</w:t>
      </w:r>
    </w:p>
    <w:p w:rsidRDefault="00EB76C2" w:rsidP="00EB76C2" w:rsidR="00EB76C2">
      <w:pPr>
        <w:ind w:firstLine="709"/>
        <w:rPr>
          <w:rFonts w:cs="Times New Roman" w:eastAsia="Times New Roman"/>
          <w:szCs w:val="24"/>
        </w:rPr>
      </w:pPr>
    </w:p>
    <w:p w:rsidRDefault="00EB76C2" w:rsidP="00531963" w:rsidR="00EB76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</w:t>
      </w:r>
      <w:r w:rsidR="00531963">
        <w:rPr>
          <w:rFonts w:cs="Times New Roman" w:eastAsia="Times New Roman"/>
          <w:szCs w:val="24"/>
        </w:rPr>
        <w:t>Uredu državne uprave u Istarskoj županiji, Službi</w:t>
      </w:r>
      <w:r w:rsidR="00531963" w:rsidRPr="00530965">
        <w:rPr>
          <w:rFonts w:cs="Times New Roman" w:eastAsia="Times New Roman"/>
          <w:szCs w:val="24"/>
        </w:rPr>
        <w:t xml:space="preserve"> za opću upravu i društvene djelatnosti</w:t>
      </w:r>
      <w:r w:rsidR="00531963">
        <w:rPr>
          <w:rFonts w:cs="Times New Roman" w:eastAsia="Times New Roman"/>
          <w:szCs w:val="24"/>
        </w:rPr>
        <w:t xml:space="preserve">, radi brisanja dužnika AGRO-MONTE BRTONIGLA-VERTENEGLIO, Brtonigla, Bunarska 3, OIB 18099991185, reg. br. 18000846, iz Registra </w:t>
      </w:r>
      <w:r>
        <w:rPr>
          <w:rFonts w:cs="Times New Roman" w:eastAsia="Times New Roman"/>
          <w:szCs w:val="24"/>
        </w:rPr>
        <w:t>udruga</w:t>
      </w:r>
      <w:r w:rsidR="00531963">
        <w:rPr>
          <w:rFonts w:cs="Times New Roman" w:eastAsia="Times New Roman"/>
          <w:szCs w:val="24"/>
        </w:rPr>
        <w:t xml:space="preserve"> u Republici Hrvatskoj.</w:t>
      </w:r>
    </w:p>
    <w:p w:rsidRDefault="00EB76C2" w:rsidP="00EB76C2" w:rsidR="00EB76C2">
      <w:pPr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B76C2" w:rsidP="00EB76C2" w:rsidR="00EB76C2">
      <w:pPr>
        <w:ind w:firstLine="708"/>
        <w:rPr>
          <w:rFonts w:cs="Times New Roman" w:eastAsia="Times New Roman"/>
          <w:szCs w:val="24"/>
        </w:rPr>
      </w:pPr>
    </w:p>
    <w:p w:rsidRDefault="00EB76C2" w:rsidP="00EB76C2" w:rsidR="00EB76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AGRO-MONTE BRTONIGLA-VERTENEGLIO, Brtonigla.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4.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B76C2" w:rsidP="00EB76C2" w:rsidR="00EB76C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EB76C2" w:rsidP="00EB76C2" w:rsidR="00EB76C2" w:rsidRPr="005D578C">
      <w:pPr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1B268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B76C2" w:rsidP="00EB76C2" w:rsidR="00EB76C2">
      <w:pPr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B76C2" w:rsidP="00EB76C2" w:rsidR="00EB76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EB76C2" w:rsidP="00EB76C2" w:rsidR="00EB76C2">
      <w:pPr>
        <w:jc w:val="left"/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jc w:val="left"/>
        <w:rPr>
          <w:rFonts w:cs="Times New Roman" w:eastAsia="Times New Roman"/>
          <w:szCs w:val="24"/>
        </w:rPr>
      </w:pPr>
    </w:p>
    <w:p w:rsidRDefault="001B2682" w:rsidP="00EB76C2" w:rsidR="001B2682">
      <w:pPr>
        <w:jc w:val="left"/>
        <w:rPr>
          <w:rFonts w:cs="Times New Roman" w:eastAsia="Times New Roman"/>
          <w:szCs w:val="24"/>
        </w:rPr>
      </w:pPr>
    </w:p>
    <w:p w:rsidRDefault="001B2682" w:rsidP="00EB76C2" w:rsidR="001B2682">
      <w:pPr>
        <w:jc w:val="left"/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B76C2" w:rsidP="00EB76C2" w:rsidR="00EB76C2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B76C2" w:rsidP="00EB76C2" w:rsidR="00EB76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B76C2" w:rsidP="00EB76C2" w:rsidR="00EB76C2">
      <w:pPr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rPr>
          <w:rFonts w:cs="Times New Roman" w:eastAsia="Times New Roman"/>
          <w:szCs w:val="24"/>
        </w:rPr>
      </w:pPr>
    </w:p>
    <w:p w:rsidRDefault="00EB76C2" w:rsidP="00EB76C2" w:rsidR="00EB76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B76C2" w:rsidP="00EB76C2" w:rsidR="00EB76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B76C2" w:rsidP="00EB76C2" w:rsidR="00EB76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AGRO-MONTE BRTONIGLA-VERTENEGLIO, Brtonigla, Bunarska 3, </w:t>
      </w:r>
    </w:p>
    <w:p w:rsidRDefault="00EB76C2" w:rsidP="00EB76C2" w:rsidR="00EB76C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EB76C2" w:rsidP="00EB76C2" w:rsidR="00EB76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B76C2" w:rsidP="00EB76C2" w:rsidR="00EB76C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</w:t>
      </w:r>
      <w:r w:rsidRPr="00EB76C2">
        <w:rPr>
          <w:rFonts w:cs="Times New Roman" w:eastAsia="Times New Roman"/>
          <w:szCs w:val="20"/>
        </w:rPr>
        <w:t>Zagreb, Pavla Hatza 10</w:t>
      </w:r>
    </w:p>
    <w:p w:rsidRDefault="00EB76C2" w:rsidP="00EB76C2" w:rsidR="00EB76C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EB76C2" w:rsidP="00EB76C2" w:rsidR="00EB76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531963">
        <w:rPr>
          <w:rFonts w:cs="Times New Roman" w:eastAsia="Times New Roman"/>
          <w:szCs w:val="24"/>
        </w:rPr>
        <w:t xml:space="preserve">Ured državne uprave u Istarskoj županiji, </w:t>
      </w:r>
      <w:r w:rsidR="00531963" w:rsidRPr="00530965">
        <w:rPr>
          <w:rFonts w:cs="Times New Roman" w:eastAsia="Times New Roman"/>
          <w:szCs w:val="24"/>
        </w:rPr>
        <w:t>Služba za opću upravu i društvene djelatnosti</w:t>
      </w:r>
      <w:r w:rsidR="00531963">
        <w:rPr>
          <w:rFonts w:cs="Times New Roman" w:eastAsia="Times New Roman"/>
          <w:szCs w:val="24"/>
        </w:rPr>
        <w:t xml:space="preserve">, Pula, Splitska 14 </w:t>
      </w:r>
      <w:r>
        <w:rPr>
          <w:rFonts w:cs="Times New Roman" w:eastAsia="Times New Roman"/>
          <w:szCs w:val="24"/>
        </w:rPr>
        <w:t>– radi zabilježbe otvaranja skraćenog stečajnog postupka</w:t>
      </w:r>
      <w:r w:rsidR="00531963">
        <w:rPr>
          <w:rFonts w:cs="Times New Roman" w:eastAsia="Times New Roman"/>
          <w:szCs w:val="24"/>
        </w:rPr>
        <w:t xml:space="preserve"> u Registru udruga</w:t>
      </w:r>
      <w:r>
        <w:rPr>
          <w:rFonts w:cs="Times New Roman" w:eastAsia="Times New Roman"/>
          <w:szCs w:val="24"/>
        </w:rPr>
        <w:t>,</w:t>
      </w:r>
    </w:p>
    <w:p w:rsidRDefault="00EB76C2" w:rsidP="00EB76C2" w:rsidR="00EB76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531963">
        <w:rPr>
          <w:rFonts w:cs="Times New Roman" w:eastAsia="Times New Roman"/>
          <w:szCs w:val="24"/>
        </w:rPr>
        <w:t xml:space="preserve">Ured državne uprave u Istarskoj županiji, </w:t>
      </w:r>
      <w:r w:rsidR="00531963" w:rsidRPr="00530965">
        <w:rPr>
          <w:rFonts w:cs="Times New Roman" w:eastAsia="Times New Roman"/>
          <w:szCs w:val="24"/>
        </w:rPr>
        <w:t>Služba za opću upravu i društvene djelatnosti</w:t>
      </w:r>
      <w:r w:rsidR="00531963">
        <w:rPr>
          <w:rFonts w:cs="Times New Roman" w:eastAsia="Times New Roman"/>
          <w:szCs w:val="24"/>
        </w:rPr>
        <w:t>, Pula, Splitska 14 –</w:t>
      </w:r>
      <w:r>
        <w:rPr>
          <w:rFonts w:cs="Times New Roman" w:eastAsia="Times New Roman"/>
          <w:szCs w:val="24"/>
        </w:rPr>
        <w:t xml:space="preserve"> po pravomoćno</w:t>
      </w:r>
      <w:r w:rsidR="00531963">
        <w:rPr>
          <w:rFonts w:cs="Times New Roman" w:eastAsia="Times New Roman"/>
          <w:szCs w:val="24"/>
        </w:rPr>
        <w:t>sti – radi brisanja dužnika iz Registra udruga.</w:t>
      </w:r>
    </w:p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EB76C2" w:rsidP="00EB76C2" w:rsidR="00EB76C2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6C2" w:rsidP="00EB76C2" w:rsidR="00EB76C2">
      <w:r>
        <w:separator/>
      </w:r>
    </w:p>
  </w:endnote>
  <w:endnote w:id="0" w:type="continuationSeparator">
    <w:p w:rsidRDefault="00EB76C2" w:rsidP="00EB76C2" w:rsidR="00EB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6C2" w:rsidP="00EB76C2" w:rsidR="00EB76C2">
      <w:r>
        <w:separator/>
      </w:r>
    </w:p>
  </w:footnote>
  <w:footnote w:id="0" w:type="continuationSeparator">
    <w:p w:rsidRDefault="00EB76C2" w:rsidP="00EB76C2" w:rsidR="00EB7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963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8752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</w:t>
    </w:r>
    <w:r w:rsidR="00EB76C2">
      <w:rPr>
        <w:szCs w:val="24"/>
      </w:rPr>
      <w:t>90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963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10 St-</w:t>
    </w:r>
    <w:r w:rsidR="00EB76C2">
      <w:rPr>
        <w:szCs w:val="24"/>
      </w:rPr>
      <w:t>90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2FE"/>
    <w:rsid w:val="000039B8"/>
    <w:rsid w:val="00100D06"/>
    <w:rsid w:val="001B2682"/>
    <w:rsid w:val="00387527"/>
    <w:rsid w:val="004F5027"/>
    <w:rsid w:val="00531963"/>
    <w:rsid w:val="0056761F"/>
    <w:rsid w:val="00EB76C2"/>
    <w:rsid w:val="00F242F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76C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76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76C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76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76C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76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76C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6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761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76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76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76C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76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76C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76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76C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76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76C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6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761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76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76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St-90/2016-5</izvorni_sadrzaj>
    <derivirana_varijabla naziv="DomainObject.Oznaka_1">St-90/2016-5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AGRO-MONTE BRTONIGLA-VERTENEGLIO</izvorni_sadrzaj>
    <derivirana_varijabla naziv="DomainObject.Predmet.ProtustrankaFormated_1">  AGRO-MONTE BRTONIGLA-VERTENEGLIO</derivirana_varijabla>
  </DomainObject.Predmet.ProtustrankaFormated>
  <DomainObject.Predmet.ProtustrankaFormatedOIB>
    <izvorni_sadrzaj>  AGRO-MONTE BRTONIGLA-VERTENEGLIO, OIB 18099991185</izvorni_sadrzaj>
    <derivirana_varijabla naziv="DomainObject.Predmet.ProtustrankaFormatedOIB_1">  AGRO-MONTE BRTONIGLA-VERTENEGLIO, OIB 18099991185</derivirana_varijabla>
  </DomainObject.Predmet.ProtustrankaFormatedOIB>
  <DomainObject.Predmet.ProtustrankaFormatedWithAdress>
    <izvorni_sadrzaj> AGRO-MONTE BRTONIGLA-VERTENEGLIO, Bunarska 3, 52474 Brtonigla</izvorni_sadrzaj>
    <derivirana_varijabla naziv="DomainObject.Predmet.ProtustrankaFormatedWithAdress_1"> AGRO-MONTE BRTONIGLA-VERTENEGLIO, Bunarska 3, 52474 Brtonigla</derivirana_varijabla>
  </DomainObject.Predmet.ProtustrankaFormatedWithAdress>
  <DomainObject.Predmet.ProtustrankaFormatedWithAdressOIB>
    <izvorni_sadrzaj> AGRO-MONTE BRTONIGLA-VERTENEGLIO, OIB 18099991185, Bunarska 3, 52474 Brtonigla</izvorni_sadrzaj>
    <derivirana_varijabla naziv="DomainObject.Predmet.ProtustrankaFormatedWithAdressOIB_1"> AGRO-MONTE BRTONIGLA-VERTENEGLIO, OIB 18099991185, Bunarska 3, 52474 Brtonigla</derivirana_varijabla>
  </DomainObject.Predmet.ProtustrankaFormatedWithAdressOIB>
  <DomainObject.Predmet.ProtustrankaWithAdress>
    <izvorni_sadrzaj>AGRO-MONTE BRTONIGLA-VERTENEGLIO Bunarska 3, 52474 Brtonigla</izvorni_sadrzaj>
    <derivirana_varijabla naziv="DomainObject.Predmet.ProtustrankaWithAdress_1">AGRO-MONTE BRTONIGLA-VERTENEGLIO Bunarska 3, 52474 Brtonigla</derivirana_varijabla>
  </DomainObject.Predmet.ProtustrankaWithAdress>
  <DomainObject.Predmet.ProtustrankaWithAdressOIB>
    <izvorni_sadrzaj>AGRO-MONTE BRTONIGLA-VERTENEGLIO, OIB 18099991185, Bunarska 3, 52474 Brtonigla</izvorni_sadrzaj>
    <derivirana_varijabla naziv="DomainObject.Predmet.ProtustrankaWithAdressOIB_1">AGRO-MONTE BRTONIGLA-VERTENEGLIO, OIB 18099991185, Bunarska 3, 52474 Brtonigla</derivirana_varijabla>
  </DomainObject.Predmet.ProtustrankaWithAdressOIB>
  <DomainObject.Predmet.ProtustrankaNazivFormated>
    <izvorni_sadrzaj>AGRO-MONTE BRTONIGLA-VERTENEGLIO</izvorni_sadrzaj>
    <derivirana_varijabla naziv="DomainObject.Predmet.ProtustrankaNazivFormated_1">AGRO-MONTE BRTONIGLA-VERTENEGLIO</derivirana_varijabla>
  </DomainObject.Predmet.ProtustrankaNazivFormated>
  <DomainObject.Predmet.ProtustrankaNazivFormatedOIB>
    <izvorni_sadrzaj>AGRO-MONTE BRTONIGLA-VERTENEGLIO, OIB 18099991185</izvorni_sadrzaj>
    <derivirana_varijabla naziv="DomainObject.Predmet.ProtustrankaNazivFormatedOIB_1">AGRO-MONTE BRTONIGLA-VERTENEGLIO, OIB 18099991185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225248.39</izvorni_sadrzaj>
    <derivirana_varijabla naziv="DomainObject.Predmet.TrenutnaVrijednost_1">225248.39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AGRO-MONTE BRTONIGLA-VERTENEGLIO</item>
    </izvorni_sadrzaj>
    <derivirana_varijabla naziv="DomainObject.Predmet.ProtuStrankaListFormated_1">
      <item>AGRO-MONTE BRTONIGLA-VERTENEGLIO</item>
    </derivirana_varijabla>
  </DomainObject.Predmet.ProtuStrankaListFormated>
  <DomainObject.Predmet.ProtuStrankaListFormatedOIB>
    <izvorni_sadrzaj>
      <item>AGRO-MONTE BRTONIGLA-VERTENEGLIO, OIB 18099991185</item>
    </izvorni_sadrzaj>
    <derivirana_varijabla naziv="DomainObject.Predmet.ProtuStrankaListFormatedOIB_1">
      <item>AGRO-MONTE BRTONIGLA-VERTENEGLIO, OIB 18099991185</item>
    </derivirana_varijabla>
  </DomainObject.Predmet.ProtuStrankaListFormatedOIB>
  <DomainObject.Predmet.ProtuStrankaListFormatedWithAdress>
    <izvorni_sadrzaj>
      <item>AGRO-MONTE BRTONIGLA-VERTENEGLIO, Bunarska 3, 52474 Brtonigla</item>
    </izvorni_sadrzaj>
    <derivirana_varijabla naziv="DomainObject.Predmet.ProtuStrankaListFormatedWithAdress_1">
      <item>AGRO-MONTE BRTONIGLA-VERTENEGLIO, Bunarska 3, 52474 Brtonigla</item>
    </derivirana_varijabla>
  </DomainObject.Predmet.ProtuStrankaListFormatedWithAdress>
  <DomainObject.Predmet.ProtuStrankaListFormatedWithAdressOIB>
    <izvorni_sadrzaj>
      <item>AGRO-MONTE BRTONIGLA-VERTENEGLIO, OIB 18099991185, Bunarska 3, 52474 Brtonigla</item>
    </izvorni_sadrzaj>
    <derivirana_varijabla naziv="DomainObject.Predmet.ProtuStrankaListFormatedWithAdressOIB_1">
      <item>AGRO-MONTE BRTONIGLA-VERTENEGLIO, OIB 18099991185, Bunarska 3, 52474 Brtonigla</item>
    </derivirana_varijabla>
  </DomainObject.Predmet.ProtuStrankaListFormatedWithAdressOIB>
  <DomainObject.Predmet.ProtuStrankaListNazivFormated>
    <izvorni_sadrzaj>
      <item>AGRO-MONTE BRTONIGLA-VERTENEGLIO</item>
    </izvorni_sadrzaj>
    <derivirana_varijabla naziv="DomainObject.Predmet.ProtuStrankaListNazivFormated_1">
      <item>AGRO-MONTE BRTONIGLA-VERTENEGLIO</item>
    </derivirana_varijabla>
  </DomainObject.Predmet.ProtuStrankaListNazivFormated>
  <DomainObject.Predmet.ProtuStrankaListNazivFormatedOIB>
    <izvorni_sadrzaj>
      <item>AGRO-MONTE BRTONIGLA-VERTENEGLIO, OIB 18099991185</item>
    </izvorni_sadrzaj>
    <derivirana_varijabla naziv="DomainObject.Predmet.ProtuStrankaListNazivFormatedOIB_1">
      <item>AGRO-MONTE BRTONIGLA-VERTENEGLIO, OIB 18099991185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St-90/2016-5</izvorni_sadrzaj>
    <derivirana_varijabla naziv="DomainObject.PoslovniBrojDokumenta_1">St-90/2016-5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AGRO-MONTE BRTONIGLA-VERTENEGLIO</izvorni_sadrzaj>
    <derivirana_varijabla naziv="DomainObject.Predmet.ProtustrankaIDrugi_1">AGRO-MONTE BRTONIGLA-VERTENEGLIO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AGRO-MONTE BRTONIGLA-VERTENEGLIO, OIB 18099991185, Bunarska 3, 52474 Brtonigla</izvorni_sadrzaj>
    <derivirana_varijabla naziv="DomainObject.Predmet.ProtustrankaIDrugiAdressOIB_1">AGRO-MONTE BRTONIGLA-VERTENEGLIO, OIB 18099991185, Bunarska 3,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AGRO-MONTE BRTONIGLA-VERTENEGLIO</item>
    </izvorni_sadrzaj>
    <derivirana_varijabla naziv="DomainObject.Predmet.SudioniciListNaziv_1">
      <item>FINANCIJSKA AGENCIJA, RC RIJEKA, PODRUŽNICA PULA, PULA</item>
      <item>AGRO-MONTE BRTONIGLA-VERTENEGLIO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AGRO-MONTE BRTONIGLA-VERTENEGLIO, OIB 18099991185, Bunarska 3,52474 Brtonigla</item>
    </izvorni_sadrzaj>
    <derivirana_varijabla naziv="DomainObject.Predmet.SudioniciListAdressOIB_1">
      <item>FINANCIJSKA AGENCIJA, RC RIJEKA, PODRUŽNICA PULA, PULA, OIB 85821130368, Ulica grada Vukovara 70,10000 Zagreb</item>
      <item>AGRO-MONTE BRTONIGLA-VERTENEGLIO, OIB 18099991185, Bunarska 3,52474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18099991185</item>
    </izvorni_sadrzaj>
    <derivirana_varijabla naziv="DomainObject.Predmet.SudioniciListNazivOIB_1">
      <item>, OIB 85821130368</item>
      <item>, OIB 18099991185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3336</properties:Characters>
  <properties:Lines>95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2016-04-12T06:06:00Z</dcterms:created>
  <dc:creator>Mihaela Kaligari</dc:creator>
  <cp:lastModifiedBy>Sanja Lakošeljac</cp:lastModifiedBy>
  <cp:lastPrinted>2016-04-12T06:06:00Z</cp:lastPrinted>
  <dcterms:modified xmlns:xsi="http://www.w3.org/2001/XMLSchema-instance" xsi:type="dcterms:W3CDTF">2016-04-12T06:08:00Z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