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ae2d" w14:paraId="d59ae2d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1F58A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7111E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Gorana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Radanovića</w:t>
      </w:r>
      <w:r w:rsidRPr="007111E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111E9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7A0DB6" w:rsidRPr="007A0DB6">
        <w:rPr>
          <w:rFonts w:hAnsi="Times New Roman" w:ascii="Times New Roman"/>
          <w:sz w:val="24"/>
          <w:szCs w:val="24"/>
          <w:lang w:val="hr-HR"/>
        </w:rPr>
        <w:t>ANUBIAS, d.o.o., Žrnovnica (Grad Split), Brdine 22, OIB: 43507831507,  MBS: 060168377</w:t>
      </w:r>
      <w:r w:rsidRPr="007A0DB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7A0DB6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A0DB6">
        <w:rPr>
          <w:rFonts w:hAnsi="Times New Roman" w:ascii="Times New Roman"/>
          <w:sz w:val="24"/>
          <w:szCs w:val="24"/>
          <w:lang w:val="hr-HR"/>
        </w:rPr>
        <w:t>27. rujna 2016.</w:t>
      </w:r>
      <w:r w:rsidRPr="007A0DB6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1F58A3">
        <w:rPr>
          <w:rFonts w:hAnsi="Times New Roman" w:ascii="Times New Roman"/>
          <w:sz w:val="24"/>
          <w:szCs w:val="24"/>
          <w:lang w:val="hr-HR"/>
        </w:rPr>
        <w:t xml:space="preserve">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A0DB6" w:rsidRPr="007A0DB6">
        <w:rPr>
          <w:rFonts w:hAnsi="Times New Roman" w:ascii="Times New Roman"/>
          <w:sz w:val="24"/>
          <w:szCs w:val="24"/>
          <w:lang w:val="hr-HR"/>
        </w:rPr>
        <w:t>ANUBIAS, d.o.o., Žrnovnica (Grad Split), Brdine 22, OIB: 43507831507,  MBS: 060168377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7A0DB6">
        <w:rPr>
          <w:rFonts w:hAnsi="Times New Roman" w:ascii="Times New Roman"/>
          <w:sz w:val="24"/>
          <w:szCs w:val="24"/>
          <w:lang w:val="hr-HR"/>
        </w:rPr>
        <w:t>26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7A0DB6" w:rsidRPr="007A0DB6">
        <w:rPr>
          <w:rFonts w:hAnsi="Times New Roman" w:ascii="Times New Roman"/>
          <w:sz w:val="24"/>
          <w:szCs w:val="24"/>
          <w:lang w:val="hr-HR"/>
        </w:rPr>
        <w:t>ANUBIAS, d.o.o., Žrnovnica (Grad Split), Brdine 22, OIB: 43507831507,  MBS: 060168377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0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</w:t>
      </w:r>
      <w:r w:rsidRPr="007A0DB6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7A0DB6" w:rsidRPr="007A0DB6">
        <w:rPr>
          <w:rFonts w:hAnsi="Times New Roman" w:ascii="Times New Roman"/>
          <w:sz w:val="24"/>
          <w:szCs w:val="24"/>
          <w:lang w:val="hr-HR"/>
        </w:rPr>
        <w:t>916 dana, u ukupnom iznosu od 2.661.622,99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u</w:t>
      </w:r>
      <w:r w:rsidRPr="007111E9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a</w:t>
      </w:r>
      <w:r w:rsidRPr="007111E9">
        <w:rPr>
          <w:rFonts w:hAnsi="Times New Roman" w:ascii="Times New Roman"/>
          <w:sz w:val="24"/>
          <w:szCs w:val="24"/>
          <w:lang w:val="hr-HR"/>
        </w:rPr>
        <w:t>, u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7111E9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7A0DB6">
        <w:rPr>
          <w:rFonts w:hAnsi="Times New Roman" w:ascii="Times New Roman"/>
          <w:sz w:val="24"/>
          <w:szCs w:val="24"/>
          <w:lang w:val="hr-HR"/>
        </w:rPr>
        <w:t>05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A0DB6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7A0DB6">
        <w:rPr>
          <w:rFonts w:hAnsi="Times New Roman" w:ascii="Times New Roman"/>
          <w:sz w:val="24"/>
          <w:szCs w:val="24"/>
          <w:lang w:val="hr-HR"/>
        </w:rPr>
        <w:t>259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7A0DB6">
        <w:rPr>
          <w:rFonts w:hAnsi="Times New Roman" w:ascii="Times New Roman"/>
          <w:sz w:val="24"/>
          <w:szCs w:val="24"/>
          <w:lang w:val="hr-HR"/>
        </w:rPr>
        <w:t>491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7A0DB6">
        <w:rPr>
          <w:rFonts w:hAnsi="Times New Roman" w:ascii="Times New Roman"/>
          <w:sz w:val="24"/>
          <w:szCs w:val="24"/>
          <w:lang w:val="hr-HR"/>
        </w:rPr>
        <w:t>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7A0DB6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A0DB6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7A0DB6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7A0DB6">
        <w:rPr>
          <w:rFonts w:hAnsi="Times New Roman" w:ascii="Times New Roman"/>
          <w:sz w:val="24"/>
          <w:szCs w:val="24"/>
          <w:lang w:val="hr-HR"/>
        </w:rPr>
        <w:t>27. rujna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7A6187" w:rsidRPr="007A618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7A0DB6">
          <w:rPr>
            <w:rFonts w:hAnsi="Times New Roman" w:ascii="Times New Roman"/>
            <w:sz w:val="24"/>
            <w:szCs w:val="24"/>
          </w:rPr>
          <w:t>2387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>Poslovni broj: 22. St-</w:t>
    </w:r>
    <w:r w:rsidR="007A0DB6">
      <w:rPr>
        <w:rFonts w:hAnsi="Times New Roman" w:ascii="Times New Roman"/>
        <w:sz w:val="24"/>
        <w:szCs w:val="24"/>
      </w:rPr>
      <w:t>2387</w:t>
    </w:r>
    <w:r w:rsidR="007111E9" w:rsidRPr="007111E9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A6187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St-2387/2015</izvorni_sadrzaj>
    <derivirana_varijabla naziv="DomainObject.Predmet.OznakaBroj_1">St-2387/2015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ANUBIAS, za usluge, proizvodnju, trgovinu i prijevoz, društvo s ograničenom odgovornošću</izvorni_sadrzaj>
    <derivirana_varijabla naziv="DomainObject.Predmet.ProtustrankaFormated_1">  ANUBIAS, za usluge, proizvodnju, trgovinu i prijevoz, društvo s ograničenom odgovornošću</derivirana_varijabla>
  </DomainObject.Predmet.ProtustrankaFormated>
  <DomainObject.Predmet.ProtustrankaFormatedOIB>
    <izvorni_sadrzaj>  ANUBIAS, za usluge, proizvodnju, trgovinu i prijevoz, društvo s ograničenom odgovornošću, OIB 43507831507</izvorni_sadrzaj>
    <derivirana_varijabla naziv="DomainObject.Predmet.ProtustrankaFormatedOIB_1">  ANUBIAS, za usluge, proizvodnju, trgovinu i prijevoz, društvo s ograničenom odgovornošću, OIB 43507831507</derivirana_varijabla>
  </DomainObject.Predmet.ProtustrankaFormatedOIB>
  <DomainObject.Predmet.ProtustrankaFormatedWithAdress>
    <izvorni_sadrzaj> ANUBIAS, za usluge, proizvodnju, trgovinu i prijevoz, društvo s ograničenom odgovornošću, Brdine 22, 21311 Žrnovnica</izvorni_sadrzaj>
    <derivirana_varijabla naziv="DomainObject.Predmet.ProtustrankaFormatedWithAdress_1"> ANUBIAS, za usluge, proizvodnju, trgovinu i prijevoz, društvo s ograničenom odgovornošću, Brdine 22, 21311 Žrnovnica</derivirana_varijabla>
  </DomainObject.Predmet.ProtustrankaFormatedWithAdress>
  <DomainObject.Predmet.ProtustrankaFormatedWithAdressOIB>
    <izvorni_sadrzaj> ANUBIAS, za usluge, proizvodnju, trgovinu i prijevoz, društvo s ograničenom odgovornošću, OIB 43507831507, Brdine 22, 21311 Žrnovnica</izvorni_sadrzaj>
    <derivirana_varijabla naziv="DomainObject.Predmet.ProtustrankaFormatedWithAdressOIB_1"> ANUBIAS, za usluge, proizvodnju, trgovinu i prijevoz, društvo s ograničenom odgovornošću, OIB 43507831507, Brdine 22, 21311 Žrnovnica</derivirana_varijabla>
  </DomainObject.Predmet.ProtustrankaFormatedWithAdressOIB>
  <DomainObject.Predmet.ProtustrankaWithAdress>
    <izvorni_sadrzaj>ANUBIAS, za usluge, proizvodnju, trgovinu i prijevoz, društvo s ograničenom odgovornošću Brdine 22, 21311 Žrnovnica</izvorni_sadrzaj>
    <derivirana_varijabla naziv="DomainObject.Predmet.ProtustrankaWithAdress_1">ANUBIAS, za usluge, proizvodnju, trgovinu i prijevoz, društvo s ograničenom odgovornošću Brdine 22, 21311 Žrnovnica</derivirana_varijabla>
  </DomainObject.Predmet.ProtustrankaWithAdress>
  <DomainObject.Predmet.ProtustrankaWithAdressOIB>
    <izvorni_sadrzaj>ANUBIAS, za usluge, proizvodnju, trgovinu i prijevoz, društvo s ograničenom odgovornošću, OIB 43507831507, Brdine 22, 21311 Žrnovnica</izvorni_sadrzaj>
    <derivirana_varijabla naziv="DomainObject.Predmet.ProtustrankaWithAdressOIB_1">ANUBIAS, za usluge, proizvodnju, trgovinu i prijevoz, društvo s ograničenom odgovornošću, OIB 43507831507, Brdine 22, 21311 Žrnovnica</derivirana_varijabla>
  </DomainObject.Predmet.ProtustrankaWithAdressOIB>
  <DomainObject.Predmet.ProtustrankaNazivFormated>
    <izvorni_sadrzaj>ANUBIAS, za usluge, proizvodnju, trgovinu i prijevoz, društvo s ograničenom odgovornošću</izvorni_sadrzaj>
    <derivirana_varijabla naziv="DomainObject.Predmet.ProtustrankaNazivFormated_1">ANUBIAS, za usluge, proizvodnju, trgovinu i prijevoz, društvo s ograničenom odgovornošću</derivirana_varijabla>
  </DomainObject.Predmet.ProtustrankaNazivFormated>
  <DomainObject.Predmet.ProtustrankaNazivFormatedOIB>
    <izvorni_sadrzaj>ANUBIAS, za usluge, proizvodnju, trgovinu i prijevoz, društvo s ograničenom odgovornošću, OIB 43507831507</izvorni_sadrzaj>
    <derivirana_varijabla naziv="DomainObject.Predmet.ProtustrankaNazivFormatedOIB_1">ANUBIAS, za usluge, proizvodnju, trgovinu i prijevoz, društvo s ograničenom odgovornošću,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ANUBIAS, za usluge, proizvodnju, trgovinu i prijevoz, društvo s ograničenom odgovornošću</item>
    </izvorni_sadrzaj>
    <derivirana_varijabla naziv="DomainObject.Predmet.ProtuStrankaListFormated_1">
      <item>ANUBIAS, za usluge, proizvodnju, trgovinu i prijevoz, društvo s ograničenom odgovornošću</item>
    </derivirana_varijabla>
  </DomainObject.Predmet.ProtuStrankaListFormated>
  <DomainObject.Predmet.ProtuStrankaListFormatedOIB>
    <izvorni_sadrzaj>
      <item>ANUBIAS, za usluge, proizvodnju, trgovinu i prijevoz, društvo s ograničenom odgovornošću, OIB 43507831507</item>
    </izvorni_sadrzaj>
    <derivirana_varijabla naziv="DomainObject.Predmet.ProtuStrankaListFormatedOIB_1">
      <item>ANUBIAS, za usluge, proizvodnju, trgovinu i prijevoz, društvo s ograničenom odgovornošću, OIB 43507831507</item>
    </derivirana_varijabla>
  </DomainObject.Predmet.ProtuStrankaListFormatedOIB>
  <DomainObject.Predmet.ProtuStrankaListFormatedWithAdress>
    <izvorni_sadrzaj>
      <item>ANUBIAS, za usluge, proizvodnju, trgovinu i prijevoz, društvo s ograničenom odgovornošću, Brdine 22, 21311 Žrnovnica</item>
    </izvorni_sadrzaj>
    <derivirana_varijabla naziv="DomainObject.Predmet.ProtuStrankaListFormatedWithAdress_1">
      <item>ANUBIAS, za usluge, proizvodnju, trgovinu i prijevoz, društvo s ograničenom odgovornošću, Brdine 22, 21311 Žrnovnica</item>
    </derivirana_varijabla>
  </DomainObject.Predmet.ProtuStrankaListFormatedWithAdress>
  <DomainObject.Predmet.ProtuStrankaListFormatedWithAdressOIB>
    <izvorni_sadrzaj>
      <item>ANUBIAS, za usluge, proizvodnju, trgovinu i prijevoz, društvo s ograničenom odgovornošću, OIB 43507831507, Brdine 22, 21311 Žrnovnica</item>
    </izvorni_sadrzaj>
    <derivirana_varijabla naziv="DomainObject.Predmet.ProtuStrankaListFormatedWithAdressOIB_1">
      <item>ANUBIAS, za usluge, proizvodnju, trgovinu i prijevoz, društvo s ograničenom odgovornošću, OIB 43507831507, Brdine 22, 21311 Žrnovnica</item>
    </derivirana_varijabla>
  </DomainObject.Predmet.ProtuStrankaListFormatedWithAdressOIB>
  <DomainObject.Predmet.ProtuStrankaListNazivFormated>
    <izvorni_sadrzaj>
      <item>ANUBIAS, za usluge, proizvodnju, trgovinu i prijevoz, društvo s ograničenom odgovornošću</item>
    </izvorni_sadrzaj>
    <derivirana_varijabla naziv="DomainObject.Predmet.ProtuStrankaListNazivFormated_1">
      <item>ANUBIAS, za usluge, proizvodnju, trgovinu i prijevoz, društvo s ograničenom odgovornošću</item>
    </derivirana_varijabla>
  </DomainObject.Predmet.ProtuStrankaListNazivFormated>
  <DomainObject.Predmet.ProtuStrankaListNazivFormatedOIB>
    <izvorni_sadrzaj>
      <item>ANUBIAS, za usluge, proizvodnju, trgovinu i prijevoz, društvo s ograničenom odgovornošću, OIB 43507831507</item>
    </izvorni_sadrzaj>
    <derivirana_varijabla naziv="DomainObject.Predmet.ProtuStrankaListNazivFormatedOIB_1">
      <item>ANUBIAS, za usluge, proizvodnju, trgovinu i prijevoz, društvo s ograničenom odgovornošću, OIB 43507831507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ANUBIAS, za usluge, proizvodnju, trgovinu i prijevoz, društvo s ograničenom odgovornošću</izvorni_sadrzaj>
    <derivirana_varijabla naziv="DomainObject.Predmet.ProtustrankaIDrugi_1">ANUBIAS, za usluge, proizvodnju, trgovinu i prijevoz,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ANUBIAS, za usluge, proizvodnju, trgovinu i prijevoz, društvo s ograničenom odgovornošću, OIB 43507831507, Brdine 22, 21311 Žrnovnica</izvorni_sadrzaj>
    <derivirana_varijabla naziv="DomainObject.Predmet.ProtustrankaIDrugiAdressOIB_1">ANUBIAS, za usluge, proizvodnju, trgovinu i prijevoz, društvo s ograničenom odgovornošću,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za usluge, proizvodnju, trgovinu i prijevoz, društvo s ograničenom odgovornošću</item>
      <item>FINANCIJSKA AGENCIJA, RC SPLIT</item>
    </izvorni_sadrzaj>
    <derivirana_varijabla naziv="DomainObject.Predmet.SudioniciListNaziv_1">
      <item>ANUBIAS, za usluge, proizvodnju, trgovinu i prijevoz, društvo s ograničenom odgovornošću</item>
      <item>FINANCIJSKA AGENCIJA, RC SPLIT</item>
    </derivirana_varijabla>
  </DomainObject.Predmet.SudioniciListNaziv>
  <DomainObject.Predmet.SudioniciListAdressOIB>
    <izvorni_sadrzaj>
      <item>ANUBIAS, za usluge, proizvodnju, trgovinu i prijevoz, društvo s ograničenom odgovornošću, OIB 43507831507, Brdine 22,21311 Žrnovnica</item>
      <item>FINANCIJSKA AGENCIJA, RC SPLIT, OIB 85821130368, Mažuranićevo šetalište 24 b,21000 Split</item>
    </izvorni_sadrzaj>
    <derivirana_varijabla naziv="DomainObject.Predmet.SudioniciListAdressOIB_1">
      <item>ANUBIAS, za usluge, proizvodnju, trgovinu i prijevoz, društvo s ograničenom odgovornošću, OIB 43507831507, Brdine 22,21311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</izvorni_sadrzaj>
    <derivirana_varijabla naziv="DomainObject.Predmet.SudioniciListNazivOIB_1">
      <item>, OIB 43507831507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738</properties:Words>
  <properties:Characters>4077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2016-09-27T07:19:00Z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2016-09-28T10:19:00Z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