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55c4" w14:paraId="f3e55c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752D3">
        <w:rPr>
          <w:sz w:val="24"/>
          <w:szCs w:val="24"/>
          <w:lang w:val="hr-HR"/>
        </w:rPr>
        <w:t>741</w:t>
      </w:r>
      <w:r w:rsidR="00190F02">
        <w:rPr>
          <w:sz w:val="24"/>
          <w:szCs w:val="24"/>
          <w:lang w:val="hr-HR"/>
        </w:rPr>
        <w:t>/16-</w:t>
      </w:r>
      <w:r w:rsidR="005752D3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752D3">
        <w:t xml:space="preserve">ZDRILIĆ d.o.o., Poličnik, Komanuša bb, Poličnik, </w:t>
      </w:r>
      <w:r w:rsidR="005752D3" w:rsidRPr="00CD10FC">
        <w:t xml:space="preserve">OIB: </w:t>
      </w:r>
      <w:r w:rsidR="005752D3">
        <w:t>67802124374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752D3">
        <w:rPr>
          <w:sz w:val="24"/>
          <w:szCs w:val="24"/>
          <w:lang w:val="hr-HR"/>
        </w:rPr>
        <w:t>MARIJAN ZDRILIĆ, Poličnik, Ulica generala Janka Bobetka 22, OIB:39822631941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5752D3">
        <w:rPr>
          <w:sz w:val="24"/>
          <w:szCs w:val="24"/>
          <w:lang w:val="hr-HR"/>
        </w:rPr>
        <w:t>741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752D3">
        <w:rPr>
          <w:sz w:val="24"/>
          <w:szCs w:val="24"/>
        </w:rPr>
        <w:t>ZDRILIĆ d.o.o., Poličnik</w:t>
      </w:r>
      <w:r w:rsidR="00883161" w:rsidRPr="007E3D43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752D3">
        <w:rPr>
          <w:szCs w:val="24"/>
        </w:rPr>
        <w:t>MARIJAN ZDRILIĆ, Poličnik, Ulica generala Janka Bobetka 22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732C5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2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2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2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2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2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2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2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2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>
      <item>Marijan Zdrilić</item>
    </izvorni_sadrzaj>
    <derivirana_varijabla naziv="DomainObject.Predmet.OstaliListFormated_1">
      <item>Marijan Zdrilić</item>
    </derivirana_varijabla>
  </DomainObject.Predmet.OstaliListFormated>
  <DomainObject.Predmet.OstaliListFormatedOIB>
    <izvorni_sadrzaj>
      <item>Marijan Zdrilić, OIB 39822631941</item>
    </izvorni_sadrzaj>
    <derivirana_varijabla naziv="DomainObject.Predmet.OstaliListFormatedOIB_1">
      <item>Marijan Zdrilić, OIB 39822631941</item>
    </derivirana_varijabla>
  </DomainObject.Predmet.OstaliListFormatedOIB>
  <DomainObject.Predmet.OstaliListFormatedWithAdress>
    <izvorni_sadrzaj>
      <item>Marijan Zdrilić, Ulica Generala Janka Bobetka 22, 23241 Poličnik</item>
    </izvorni_sadrzaj>
    <derivirana_varijabla naziv="DomainObject.Predmet.OstaliListFormatedWithAdress_1">
      <item>Marijan Zdrilić, Ulica Generala Janka Bobetka 22, 23241 Poličnik</item>
    </derivirana_varijabla>
  </DomainObject.Predmet.OstaliListFormatedWithAdress>
  <DomainObject.Predmet.OstaliListFormatedWithAdressOIB>
    <izvorni_sadrzaj>
      <item>Marijan Zdrilić, OIB 39822631941, Ulica Generala Janka Bobetka 22, 23241 Poličnik</item>
    </izvorni_sadrzaj>
    <derivirana_varijabla naziv="DomainObject.Predmet.OstaliListFormatedWithAdressOIB_1">
      <item>Marijan Zdrilić, OIB 39822631941, Ulica Generala Janka Bobetka 22, 23241 Poličnik</item>
    </derivirana_varijabla>
  </DomainObject.Predmet.OstaliListFormatedWithAdressOIB>
  <DomainObject.Predmet.OstaliListNazivFormated>
    <izvorni_sadrzaj>
      <item>Marijan Zdrilić</item>
    </izvorni_sadrzaj>
    <derivirana_varijabla naziv="DomainObject.Predmet.OstaliListNazivFormated_1">
      <item>Marijan Zdrilić</item>
    </derivirana_varijabla>
  </DomainObject.Predmet.OstaliListNazivFormated>
  <DomainObject.Predmet.OstaliListNazivFormatedOIB>
    <izvorni_sadrzaj>
      <item>Marijan Zdrilić, OIB 39822631941</item>
    </izvorni_sadrzaj>
    <derivirana_varijabla naziv="DomainObject.Predmet.OstaliListNazivFormatedOIB_1">
      <item>Marijan Zdrilić, OIB 39822631941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ZDRILIĆ d.o.o. za proizvodnju, trgovinu i uslugu</item>
      <item>FINA</item>
      <item>Marijan Zdrilić</item>
    </izvorni_sadrzaj>
    <derivirana_varijabla naziv="DomainObject.Predmet.SudioniciListNaziv_1">
      <item>ZDRILIĆ d.o.o. za proizvodnju, trgovinu i uslugu</item>
      <item>FINA</item>
      <item>Marijan Zdrilić</item>
    </derivirana_varijabla>
  </DomainObject.Predmet.SudioniciListNaziv>
  <DomainObject.Predmet.SudioniciListAdressOIB>
    <izvorni_sadrzaj>
      <item>ZDRILIĆ d.o.o. za proizvodnju, trgovinu i uslugu, OIB 67802124374, Komanuša bb,23241 Poličnik</item>
      <item>FINA, OIB 85821130368</item>
      <item>Marijan Zdrilić, OIB 39822631941, Ulica Generala Janka Bobetka 22,23241 Poličnik</item>
    </izvorni_sadrzaj>
    <derivirana_varijabla naziv="DomainObject.Predmet.SudioniciListAdressOIB_1">
      <item>ZDRILIĆ d.o.o. za proizvodnju, trgovinu i uslugu, OIB 67802124374, Komanuša bb,23241 Poličnik</item>
      <item>FINA, OIB 85821130368</item>
      <item>Marijan Zdrilić, OIB 39822631941, Ulica Generala Janka Bobetka 22,23241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67802124374</item>
      <item>, OIB 85821130368</item>
      <item>, OIB 39822631941</item>
    </izvorni_sadrzaj>
    <derivirana_varijabla naziv="DomainObject.Predmet.SudioniciListNazivOIB_1">
      <item>, OIB 67802124374</item>
      <item>, OIB 85821130368</item>
      <item>, OIB 39822631941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D26F0-F2E3-4936-8C3D-247F2A80C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1621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2016-05-18T06:21:00Z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2016-05-18T10:42:00Z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