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52bc" w14:paraId="f5552bc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57E1B">
        <w:rPr>
          <w:b/>
        </w:rPr>
        <w:t>7</w:t>
      </w:r>
      <w:r w:rsidR="00934602">
        <w:rPr>
          <w:b/>
        </w:rPr>
        <w:t>5</w:t>
      </w:r>
      <w:r w:rsidR="00A94CF2">
        <w:rPr>
          <w:b/>
        </w:rPr>
        <w:t>9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A94CF2">
        <w:t>ČISTA USLUGA d.o.o. za usluge</w:t>
      </w:r>
      <w:r w:rsidR="0051209F">
        <w:t xml:space="preserve">, skraćena tvrtka: </w:t>
      </w:r>
      <w:r w:rsidR="00A94CF2">
        <w:t xml:space="preserve">ČISTA USLUGA d.o.o., </w:t>
      </w:r>
      <w:r w:rsidR="00B57E1B">
        <w:t xml:space="preserve">Zagreb, </w:t>
      </w:r>
      <w:r w:rsidR="00A94CF2">
        <w:t>Remetinec 42</w:t>
      </w:r>
      <w:r w:rsidR="00B57E1B">
        <w:t>,</w:t>
      </w:r>
      <w:r w:rsidR="0051209F">
        <w:t xml:space="preserve"> OIB: </w:t>
      </w:r>
      <w:r w:rsidR="00A94CF2">
        <w:t>63848432046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57E1B">
        <w:t>2</w:t>
      </w:r>
      <w:r w:rsidR="00934602">
        <w:t>9</w:t>
      </w:r>
      <w:r w:rsidR="0051209F">
        <w:t xml:space="preserve">. </w:t>
      </w:r>
      <w:r w:rsidR="00B57E1B">
        <w:t>prosinca</w:t>
      </w:r>
      <w:r w:rsidR="00B65E50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A94CF2">
        <w:t>ČISTA USLUGA d.o.o. za usluge, skraćena tvrtka: ČISTA USLUGA d.o.o., Zagreb, Remetinec 42, OIB: 63848432046</w:t>
      </w:r>
      <w:r w:rsidR="00067508">
        <w:t xml:space="preserve">, </w:t>
      </w:r>
      <w:r w:rsidR="00B76165">
        <w:t xml:space="preserve">iznosi </w:t>
      </w:r>
      <w:r w:rsidR="00A94CF2">
        <w:t>169.536,44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zakonski zastupni</w:t>
      </w:r>
      <w:r w:rsidR="00934602">
        <w:t>k</w:t>
      </w:r>
      <w:r w:rsidR="001F1957">
        <w:t xml:space="preserve"> dužnika</w:t>
      </w:r>
      <w:r w:rsidR="00934602">
        <w:t xml:space="preserve"> </w:t>
      </w:r>
      <w:proofErr w:type="spellStart"/>
      <w:r w:rsidR="00A94CF2">
        <w:t>Josefine</w:t>
      </w:r>
      <w:proofErr w:type="spellEnd"/>
      <w:r w:rsidR="00A94CF2">
        <w:t xml:space="preserve"> </w:t>
      </w:r>
      <w:proofErr w:type="spellStart"/>
      <w:r w:rsidR="00A94CF2">
        <w:t>Matkovic</w:t>
      </w:r>
      <w:proofErr w:type="spellEnd"/>
      <w:r w:rsidR="00934602">
        <w:t xml:space="preserve">, </w:t>
      </w:r>
      <w:r w:rsidR="00A94CF2">
        <w:t xml:space="preserve">Njemačka, </w:t>
      </w:r>
      <w:r w:rsidR="00934602">
        <w:t xml:space="preserve"> </w:t>
      </w:r>
      <w:proofErr w:type="spellStart"/>
      <w:r w:rsidR="00A94CF2">
        <w:t>Neukirchen</w:t>
      </w:r>
      <w:proofErr w:type="spellEnd"/>
      <w:r w:rsidR="00A94CF2">
        <w:t xml:space="preserve"> </w:t>
      </w:r>
      <w:proofErr w:type="spellStart"/>
      <w:r w:rsidR="00A94CF2">
        <w:t>A.T</w:t>
      </w:r>
      <w:proofErr w:type="spellEnd"/>
      <w:r w:rsidR="00A94CF2">
        <w:t xml:space="preserve">., </w:t>
      </w:r>
      <w:proofErr w:type="spellStart"/>
      <w:r w:rsidR="00A94CF2">
        <w:t>Oberwurzen</w:t>
      </w:r>
      <w:proofErr w:type="spellEnd"/>
      <w:r w:rsidR="00A94CF2">
        <w:t xml:space="preserve"> 17</w:t>
      </w:r>
      <w:r w:rsidR="00FB1F49">
        <w:t>,</w:t>
      </w:r>
      <w:r w:rsidR="00934602">
        <w:t xml:space="preserve"> OIB: </w:t>
      </w:r>
      <w:r w:rsidR="00A94CF2">
        <w:t>70752866110</w:t>
      </w:r>
      <w:r w:rsidR="00934602">
        <w:t xml:space="preserve"> </w:t>
      </w:r>
      <w:r w:rsidR="006412E4">
        <w:t xml:space="preserve">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B57E1B">
        <w:rPr>
          <w:b/>
        </w:rPr>
        <w:t>27</w:t>
      </w:r>
      <w:r w:rsidR="00934602">
        <w:rPr>
          <w:b/>
        </w:rPr>
        <w:t>5</w:t>
      </w:r>
      <w:r w:rsidR="00A94CF2">
        <w:rPr>
          <w:b/>
        </w:rPr>
        <w:t>9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57E1B">
        <w:t>2</w:t>
      </w:r>
      <w:r w:rsidR="0000539A">
        <w:t>9</w:t>
      </w:r>
      <w:r w:rsidR="0051209F">
        <w:t xml:space="preserve">. </w:t>
      </w:r>
      <w:r w:rsidR="00B57E1B">
        <w:t>prosinca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1179" w:rsidR="00B11179">
      <w:r>
        <w:separator/>
      </w:r>
    </w:p>
  </w:endnote>
  <w:endnote w:id="0" w:type="continuationSeparator">
    <w:p w:rsidRDefault="00B11179" w:rsidR="00B111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1179" w:rsidR="00B11179">
      <w:r>
        <w:separator/>
      </w:r>
    </w:p>
  </w:footnote>
  <w:footnote w:id="0" w:type="continuationSeparator">
    <w:p w:rsidRDefault="00B11179" w:rsidR="00B111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0539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D318B"/>
    <w:rsid w:val="000E762A"/>
    <w:rsid w:val="000F61EA"/>
    <w:rsid w:val="00102060"/>
    <w:rsid w:val="00106A56"/>
    <w:rsid w:val="00107D9E"/>
    <w:rsid w:val="00114078"/>
    <w:rsid w:val="0011475A"/>
    <w:rsid w:val="0012539F"/>
    <w:rsid w:val="00125786"/>
    <w:rsid w:val="001333D8"/>
    <w:rsid w:val="001437B2"/>
    <w:rsid w:val="00156150"/>
    <w:rsid w:val="00173F18"/>
    <w:rsid w:val="00177EC7"/>
    <w:rsid w:val="00187D0E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D1BE3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5B54"/>
    <w:rsid w:val="002D7681"/>
    <w:rsid w:val="002E500F"/>
    <w:rsid w:val="002E5451"/>
    <w:rsid w:val="002F4AAF"/>
    <w:rsid w:val="002F5945"/>
    <w:rsid w:val="002F66FE"/>
    <w:rsid w:val="00316816"/>
    <w:rsid w:val="00317905"/>
    <w:rsid w:val="00320C64"/>
    <w:rsid w:val="003276D7"/>
    <w:rsid w:val="003317E5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966A5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1796B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5AE1"/>
    <w:rsid w:val="006078AC"/>
    <w:rsid w:val="00613D0A"/>
    <w:rsid w:val="006207DD"/>
    <w:rsid w:val="00620A2C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22032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4602"/>
    <w:rsid w:val="00936874"/>
    <w:rsid w:val="00937840"/>
    <w:rsid w:val="009525D4"/>
    <w:rsid w:val="00962E8C"/>
    <w:rsid w:val="00973623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33EDA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94CF2"/>
    <w:rsid w:val="00AA6B6E"/>
    <w:rsid w:val="00AB7B53"/>
    <w:rsid w:val="00AC2D48"/>
    <w:rsid w:val="00AC6460"/>
    <w:rsid w:val="00AE7B4B"/>
    <w:rsid w:val="00B01505"/>
    <w:rsid w:val="00B11179"/>
    <w:rsid w:val="00B17622"/>
    <w:rsid w:val="00B24B41"/>
    <w:rsid w:val="00B31C15"/>
    <w:rsid w:val="00B32948"/>
    <w:rsid w:val="00B402A0"/>
    <w:rsid w:val="00B44E4B"/>
    <w:rsid w:val="00B47904"/>
    <w:rsid w:val="00B5144B"/>
    <w:rsid w:val="00B57E1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D282C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19BC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B1F49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05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A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A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A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A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05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A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A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A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A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2759</izvorni_sadrzaj>
    <derivirana_varijabla naziv="DomainObject.Predmet.Broj_1">2759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</izvorni_sadrzaj>
    <derivirana_varijabla naziv="DomainObject.Predmet.Opis_1">ČL. 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St-2759/2016</izvorni_sadrzaj>
    <derivirana_varijabla naziv="DomainObject.Predmet.OznakaBroj_1">St-2759/2016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ČISTA USLUGA d.o.o.</izvorni_sadrzaj>
    <derivirana_varijabla naziv="DomainObject.Predmet.ProtustrankaFormated_1">  ČISTA USLUGA d.o.o.</derivirana_varijabla>
  </DomainObject.Predmet.ProtustrankaFormated>
  <DomainObject.Predmet.ProtustrankaFormatedOIB>
    <izvorni_sadrzaj>  ČISTA USLUGA d.o.o., OIB 63848432046</izvorni_sadrzaj>
    <derivirana_varijabla naziv="DomainObject.Predmet.ProtustrankaFormatedOIB_1">  ČISTA USLUGA d.o.o., OIB 63848432046</derivirana_varijabla>
  </DomainObject.Predmet.ProtustrankaFormatedOIB>
  <DomainObject.Predmet.ProtustrankaFormatedWithAdress>
    <izvorni_sadrzaj> ČISTA USLUGA d.o.o., Remetinec 42, 10000 Zagreb</izvorni_sadrzaj>
    <derivirana_varijabla naziv="DomainObject.Predmet.ProtustrankaFormatedWithAdress_1"> ČISTA USLUGA d.o.o., Remetinec 42, 10000 Zagreb</derivirana_varijabla>
  </DomainObject.Predmet.ProtustrankaFormatedWithAdress>
  <DomainObject.Predmet.ProtustrankaFormatedWithAdressOIB>
    <izvorni_sadrzaj> ČISTA USLUGA d.o.o., OIB 63848432046, Remetinec 42, 10000 Zagreb</izvorni_sadrzaj>
    <derivirana_varijabla naziv="DomainObject.Predmet.ProtustrankaFormatedWithAdressOIB_1"> ČISTA USLUGA d.o.o., OIB 63848432046, Remetinec 42, 10000 Zagreb</derivirana_varijabla>
  </DomainObject.Predmet.ProtustrankaFormatedWithAdressOIB>
  <DomainObject.Predmet.ProtustrankaWithAdress>
    <izvorni_sadrzaj>ČISTA USLUGA d.o.o. Remetinec 42, 10000 Zagreb</izvorni_sadrzaj>
    <derivirana_varijabla naziv="DomainObject.Predmet.ProtustrankaWithAdress_1">ČISTA USLUGA d.o.o. Remetinec 42, 10000 Zagreb</derivirana_varijabla>
  </DomainObject.Predmet.ProtustrankaWithAdress>
  <DomainObject.Predmet.ProtustrankaWithAdressOIB>
    <izvorni_sadrzaj>ČISTA USLUGA d.o.o., OIB 63848432046, Remetinec 42, 10000 Zagreb</izvorni_sadrzaj>
    <derivirana_varijabla naziv="DomainObject.Predmet.ProtustrankaWithAdressOIB_1">ČISTA USLUGA d.o.o., OIB 63848432046, Remetinec 42, 10000 Zagreb</derivirana_varijabla>
  </DomainObject.Predmet.ProtustrankaWithAdressOIB>
  <DomainObject.Predmet.ProtustrankaNazivFormated>
    <izvorni_sadrzaj>ČISTA USLUGA d.o.o.</izvorni_sadrzaj>
    <derivirana_varijabla naziv="DomainObject.Predmet.ProtustrankaNazivFormated_1">ČISTA USLUGA d.o.o.</derivirana_varijabla>
  </DomainObject.Predmet.ProtustrankaNazivFormated>
  <DomainObject.Predmet.ProtustrankaNazivFormatedOIB>
    <izvorni_sadrzaj>ČISTA USLUGA d.o.o., OIB 63848432046</izvorni_sadrzaj>
    <derivirana_varijabla naziv="DomainObject.Predmet.ProtustrankaNazivFormatedOIB_1">ČISTA USLUGA d.o.o., OIB 63848432046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169536.44</izvorni_sadrzaj>
    <derivirana_varijabla naziv="DomainObject.Predmet.TrenutnaVrijednost_1">169536.44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ČISTA USLUGA d.o.o.</item>
    </izvorni_sadrzaj>
    <derivirana_varijabla naziv="DomainObject.Predmet.ProtuStrankaListFormated_1">
      <item>ČISTA USLUGA d.o.o.</item>
    </derivirana_varijabla>
  </DomainObject.Predmet.ProtuStrankaListFormated>
  <DomainObject.Predmet.ProtuStrankaListFormatedOIB>
    <izvorni_sadrzaj>
      <item>ČISTA USLUGA d.o.o., OIB 63848432046</item>
    </izvorni_sadrzaj>
    <derivirana_varijabla naziv="DomainObject.Predmet.ProtuStrankaListFormatedOIB_1">
      <item>ČISTA USLUGA d.o.o., OIB 63848432046</item>
    </derivirana_varijabla>
  </DomainObject.Predmet.ProtuStrankaListFormatedOIB>
  <DomainObject.Predmet.ProtuStrankaListFormatedWithAdress>
    <izvorni_sadrzaj>
      <item>ČISTA USLUGA d.o.o., Remetinec 42, 10000 Zagreb</item>
    </izvorni_sadrzaj>
    <derivirana_varijabla naziv="DomainObject.Predmet.ProtuStrankaListFormatedWithAdress_1">
      <item>ČISTA USLUGA d.o.o., Remetinec 42, 10000 Zagreb</item>
    </derivirana_varijabla>
  </DomainObject.Predmet.ProtuStrankaListFormatedWithAdress>
  <DomainObject.Predmet.ProtuStrankaListFormatedWithAdressOIB>
    <izvorni_sadrzaj>
      <item>ČISTA USLUGA d.o.o., OIB 63848432046, Remetinec 42, 10000 Zagreb</item>
    </izvorni_sadrzaj>
    <derivirana_varijabla naziv="DomainObject.Predmet.ProtuStrankaListFormatedWithAdressOIB_1">
      <item>ČISTA USLUGA d.o.o., OIB 63848432046, Remetinec 42, 10000 Zagreb</item>
    </derivirana_varijabla>
  </DomainObject.Predmet.ProtuStrankaListFormatedWithAdressOIB>
  <DomainObject.Predmet.ProtuStrankaListNazivFormated>
    <izvorni_sadrzaj>
      <item>ČISTA USLUGA d.o.o.</item>
    </izvorni_sadrzaj>
    <derivirana_varijabla naziv="DomainObject.Predmet.ProtuStrankaListNazivFormated_1">
      <item>ČISTA USLUGA d.o.o.</item>
    </derivirana_varijabla>
  </DomainObject.Predmet.ProtuStrankaListNazivFormated>
  <DomainObject.Predmet.ProtuStrankaListNazivFormatedOIB>
    <izvorni_sadrzaj>
      <item>ČISTA USLUGA d.o.o., OIB 63848432046</item>
    </izvorni_sadrzaj>
    <derivirana_varijabla naziv="DomainObject.Predmet.ProtuStrankaListNazivFormatedOIB_1">
      <item>ČISTA USLUGA d.o.o., OIB 63848432046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ČISTA USLUGA d.o.o.</izvorni_sadrzaj>
    <derivirana_varijabla naziv="DomainObject.Predmet.ProtustrankaIDrugi_1">ČISTA USLUGA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ČISTA USLUGA d.o.o., OIB 63848432046, Remetinec 42, 10000 Zagreb</izvorni_sadrzaj>
    <derivirana_varijabla naziv="DomainObject.Predmet.ProtustrankaIDrugiAdressOIB_1">ČISTA USLUGA d.o.o., OIB 63848432046, Remetinec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ČISTA USLUGA d.o.o.</item>
      <item>FINA Regionalni centar Zagreb</item>
    </izvorni_sadrzaj>
    <derivirana_varijabla naziv="DomainObject.Predmet.SudioniciListNaziv_1">
      <item>ČISTA USLUGA d.o.o.</item>
      <item>FINA Regionalni centar Zagreb</item>
    </derivirana_varijabla>
  </DomainObject.Predmet.SudioniciListNaziv>
  <DomainObject.Predmet.SudioniciListAdressOIB>
    <izvorni_sadrzaj>
      <item>ČISTA USLUGA d.o.o., OIB 63848432046, Remetinec 42,10000 Zagreb</item>
      <item>FINA Regionalni centar Zagreb, OIB 85821130368, Trg svibanjskih žrtava 1995. 1,10000 Zagreb</item>
    </izvorni_sadrzaj>
    <derivirana_varijabla naziv="DomainObject.Predmet.SudioniciListAdressOIB_1">
      <item>ČISTA USLUGA d.o.o., OIB 63848432046, Remetinec 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63848432046</item>
      <item>, OIB 85821130368</item>
    </izvorni_sadrzaj>
    <derivirana_varijabla naziv="DomainObject.Predmet.SudioniciListNazivOIB_1">
      <item>, OIB 63848432046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2197</properties:Characters>
  <properties:Lines>59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2016-12-29T08:04:00Z</dcterms:created>
  <dc:creator>Korisnik</dc:creator>
  <cp:lastModifiedBy>wsadmin</cp:lastModifiedBy>
  <cp:lastPrinted>2016-12-29T08:04:00Z</cp:lastPrinted>
  <dcterms:modified xmlns:xsi="http://www.w3.org/2001/XMLSchema-instance" xsi:type="dcterms:W3CDTF">2016-12-29T11:37:00Z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