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17d4" w14:paraId="5ea17d4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3208DA">
        <w:rPr>
          <w:b/>
        </w:rPr>
        <w:t>208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6D3A0C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6D3A0C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6D3A0C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D82111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</w:t>
      </w:r>
      <w:r w:rsidR="0052608E">
        <w:t xml:space="preserve"> </w:t>
      </w:r>
      <w:r w:rsidR="00714900" w:rsidRPr="00F061F2">
        <w:t xml:space="preserve">Diani Butigan Granić u prethodnom postupku koji se vodi nad </w:t>
      </w:r>
      <w:r w:rsidR="00AF5F67" w:rsidRPr="00F061F2">
        <w:t xml:space="preserve">dužnikom </w:t>
      </w:r>
      <w:r w:rsidR="00D82111">
        <w:t xml:space="preserve"> </w:t>
      </w:r>
      <w:r w:rsidR="00D82111" w:rsidRPr="00D82111">
        <w:t>BRAĆA BILIĆ d.o.o. za turizam, ugostiteljstvo, turistička agencija</w:t>
      </w:r>
      <w:r w:rsidR="00D82111">
        <w:t xml:space="preserve">, </w:t>
      </w:r>
      <w:r w:rsidR="00D750A3">
        <w:t xml:space="preserve"> </w:t>
      </w:r>
      <w:r w:rsidR="00D82111" w:rsidRPr="00D82111">
        <w:t>Ravnice 3</w:t>
      </w:r>
      <w:r w:rsidR="00D82111">
        <w:t xml:space="preserve">, </w:t>
      </w:r>
      <w:r w:rsidR="0092598B">
        <w:t>Omiš,</w:t>
      </w:r>
      <w:r w:rsidR="00D82111">
        <w:t xml:space="preserve">OIB: </w:t>
      </w:r>
      <w:r w:rsidR="00D82111" w:rsidRPr="00D82111">
        <w:t>61327961733</w:t>
      </w:r>
      <w:r w:rsidR="00D82111">
        <w:t xml:space="preserve">, </w:t>
      </w:r>
      <w:r w:rsidR="00F867CE" w:rsidRPr="00F061F2">
        <w:t xml:space="preserve">dana </w:t>
      </w:r>
      <w:r w:rsidR="00D82111">
        <w:t>05</w:t>
      </w:r>
      <w:r w:rsidR="00F867CE" w:rsidRPr="00F061F2">
        <w:t xml:space="preserve">. </w:t>
      </w:r>
      <w:r w:rsidR="00D82111">
        <w:t xml:space="preserve">ožujka </w:t>
      </w:r>
      <w:r w:rsidR="0019781D">
        <w:t>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C64E5E" w:rsidRPr="00C64E5E">
        <w:t xml:space="preserve"> </w:t>
      </w:r>
      <w:r w:rsidR="00D82111" w:rsidRPr="00D82111">
        <w:t xml:space="preserve">BRAĆA BILIĆ d.o.o. za turizam, ugostiteljstvo, turistička agencija,  Ravnice 3, OIB: 61327961733, </w:t>
      </w:r>
      <w:r w:rsidR="00D82111">
        <w:t>05.ožujka</w:t>
      </w:r>
      <w:r w:rsidR="0019781D">
        <w:t xml:space="preserve"> 2019. </w:t>
      </w:r>
      <w:r w:rsidR="00D82111">
        <w:t>g u 08</w:t>
      </w:r>
      <w:r w:rsidR="004577D9">
        <w:t>,50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026D58">
        <w:t>Jozo Bagarić,</w:t>
      </w:r>
      <w:r w:rsidR="00C23117" w:rsidRPr="00C23117">
        <w:t xml:space="preserve"> </w:t>
      </w:r>
      <w:r w:rsidR="00026D58">
        <w:t>Trg Bana Jelačića 4.,</w:t>
      </w:r>
      <w:r w:rsidR="00C23117" w:rsidRPr="00C23117">
        <w:t xml:space="preserve"> </w:t>
      </w:r>
      <w:r w:rsidR="00026D58">
        <w:t>Ploče</w:t>
      </w:r>
      <w:r w:rsidR="00C23117" w:rsidRPr="00C23117">
        <w:t xml:space="preserve">, OIB: </w:t>
      </w:r>
      <w:r w:rsidR="00026D58">
        <w:t>81445363370</w:t>
      </w:r>
      <w:r w:rsidR="00C23117" w:rsidRPr="00C23117">
        <w:t>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D82111" w:rsidRPr="00D82111">
        <w:t>BRAĆA BILIĆ d.o.o. za turizam, ugostiteljstvo, turistička agencija,  Ravnice 3, OIB: 61327961733</w:t>
      </w:r>
      <w:r w:rsidR="001A38BB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026D58">
        <w:t>04</w:t>
      </w:r>
      <w:r w:rsidR="003E7BC1" w:rsidRPr="00F061F2">
        <w:t>.</w:t>
      </w:r>
      <w:r w:rsidR="006108BC" w:rsidRPr="00F061F2">
        <w:t xml:space="preserve"> </w:t>
      </w:r>
      <w:r w:rsidR="00CD4EB0">
        <w:t>li</w:t>
      </w:r>
      <w:r w:rsidR="00026D58">
        <w:t>stopada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026D58">
        <w:t>675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t>Sud je zatražio od Republike Hrvatske,</w:t>
      </w:r>
      <w:r w:rsidR="00026D58">
        <w:t xml:space="preserve"> Centar za vozila Hrvatske d.d.</w:t>
      </w:r>
      <w:r w:rsidRPr="007C124C">
        <w:t xml:space="preserve">; Općinskog suda u Splitu, Zemljišnoknjižni odjel, podatke o imovini dužnika  podatke o imovini dužnika. </w:t>
      </w:r>
      <w:r w:rsidRPr="007C124C">
        <w:lastRenderedPageBreak/>
        <w:t>Međutim iz 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026D58">
        <w:t>05</w:t>
      </w:r>
      <w:r w:rsidR="00CD4EB0">
        <w:t>.</w:t>
      </w:r>
      <w:r w:rsidR="00E907B5" w:rsidRPr="00F061F2">
        <w:t xml:space="preserve"> </w:t>
      </w:r>
      <w:r w:rsidR="00CD4EB0">
        <w:t>s</w:t>
      </w:r>
      <w:r w:rsidR="00026D58">
        <w:t>tudenog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>Kako u ostavljenom roku nije bilo uplata, a sud je o posljedicama neuplate upozorio već u rješenju od</w:t>
      </w:r>
      <w:r w:rsidR="00F3701D">
        <w:t xml:space="preserve"> </w:t>
      </w:r>
      <w:r w:rsidR="002216B1" w:rsidRPr="00F061F2">
        <w:t xml:space="preserve"> </w:t>
      </w:r>
      <w:r w:rsidR="00026D58">
        <w:t>05</w:t>
      </w:r>
      <w:r w:rsidR="00987A3F" w:rsidRPr="00F061F2">
        <w:t>.</w:t>
      </w:r>
      <w:r w:rsidR="00CD4EB0">
        <w:t xml:space="preserve"> s</w:t>
      </w:r>
      <w:r w:rsidR="00026D58">
        <w:t>tudenog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D82111">
        <w:rPr>
          <w:b/>
        </w:rPr>
        <w:t xml:space="preserve">05. ožujka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1A38BB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305" w:rsidP="00824DEA" w:rsidR="007F7305">
      <w:r>
        <w:separator/>
      </w:r>
    </w:p>
  </w:endnote>
  <w:endnote w:id="0" w:type="continuationSeparator">
    <w:p w:rsidRDefault="007F7305" w:rsidP="00824DEA" w:rsidR="007F7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305" w:rsidP="00824DEA" w:rsidR="007F7305">
      <w:r>
        <w:separator/>
      </w:r>
    </w:p>
  </w:footnote>
  <w:footnote w:id="0" w:type="continuationSeparator">
    <w:p w:rsidRDefault="007F7305" w:rsidP="00824DEA" w:rsidR="007F7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EE3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3F350B">
          <w:t>2</w:t>
        </w:r>
        <w:r w:rsidR="00D82111">
          <w:t>08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26D58"/>
    <w:rsid w:val="0003013E"/>
    <w:rsid w:val="000806D6"/>
    <w:rsid w:val="000D1BEE"/>
    <w:rsid w:val="000D45C7"/>
    <w:rsid w:val="000E0FBB"/>
    <w:rsid w:val="000E5717"/>
    <w:rsid w:val="000E5D0D"/>
    <w:rsid w:val="000F6C1B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A38BB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208DA"/>
    <w:rsid w:val="003549CB"/>
    <w:rsid w:val="0038716F"/>
    <w:rsid w:val="003C036A"/>
    <w:rsid w:val="003D446D"/>
    <w:rsid w:val="003E7BC1"/>
    <w:rsid w:val="003F350B"/>
    <w:rsid w:val="00411DA3"/>
    <w:rsid w:val="004123C8"/>
    <w:rsid w:val="0041725C"/>
    <w:rsid w:val="004577D9"/>
    <w:rsid w:val="00466C99"/>
    <w:rsid w:val="00482EE3"/>
    <w:rsid w:val="00511383"/>
    <w:rsid w:val="0051349D"/>
    <w:rsid w:val="00517AE2"/>
    <w:rsid w:val="0052608E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4883"/>
    <w:rsid w:val="00636D85"/>
    <w:rsid w:val="00636FDE"/>
    <w:rsid w:val="006A75B8"/>
    <w:rsid w:val="006B5A25"/>
    <w:rsid w:val="006D3A0C"/>
    <w:rsid w:val="006F4794"/>
    <w:rsid w:val="00714900"/>
    <w:rsid w:val="007217FE"/>
    <w:rsid w:val="007334B1"/>
    <w:rsid w:val="00757C02"/>
    <w:rsid w:val="007C124C"/>
    <w:rsid w:val="007F5246"/>
    <w:rsid w:val="007F7305"/>
    <w:rsid w:val="00824DEA"/>
    <w:rsid w:val="0085535D"/>
    <w:rsid w:val="0087221F"/>
    <w:rsid w:val="008761E4"/>
    <w:rsid w:val="008A1A84"/>
    <w:rsid w:val="008C1557"/>
    <w:rsid w:val="008F2D53"/>
    <w:rsid w:val="0092117B"/>
    <w:rsid w:val="0092598B"/>
    <w:rsid w:val="009313FD"/>
    <w:rsid w:val="00943AE2"/>
    <w:rsid w:val="00954AA8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40B8"/>
    <w:rsid w:val="00C23117"/>
    <w:rsid w:val="00C255CF"/>
    <w:rsid w:val="00C27444"/>
    <w:rsid w:val="00C64E5E"/>
    <w:rsid w:val="00CD4EB0"/>
    <w:rsid w:val="00D01D5F"/>
    <w:rsid w:val="00D11AD0"/>
    <w:rsid w:val="00D3246E"/>
    <w:rsid w:val="00D331D9"/>
    <w:rsid w:val="00D33A03"/>
    <w:rsid w:val="00D64D87"/>
    <w:rsid w:val="00D708E2"/>
    <w:rsid w:val="00D750A3"/>
    <w:rsid w:val="00D82111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3701D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2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E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E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E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E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2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E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E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E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E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St-208/2019</izvorni_sadrzaj>
    <derivirana_varijabla naziv="DomainObject.Predmet.OznakaBroj_1">St-208/2019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BILIĆ d.o.o. za turizam, ugostiteljstvo, turistička agencija</izvorni_sadrzaj>
    <derivirana_varijabla naziv="DomainObject.Predmet.ProtustrankaFormated_1">  BRAĆA BILIĆ d.o.o. za turizam, ugostiteljstvo, turistička agencija</derivirana_varijabla>
  </DomainObject.Predmet.ProtustrankaFormated>
  <DomainObject.Predmet.ProtustrankaFormatedOIB>
    <izvorni_sadrzaj>  BRAĆA BILIĆ d.o.o. za turizam, ugostiteljstvo, turistička agencija, OIB 61327961733</izvorni_sadrzaj>
    <derivirana_varijabla naziv="DomainObject.Predmet.ProtustrankaFormatedOIB_1">  BRAĆA BILIĆ d.o.o. za turizam, ugostiteljstvo, turistička agencija, OIB 61327961733</derivirana_varijabla>
  </DomainObject.Predmet.ProtustrankaFormatedOIB>
  <DomainObject.Predmet.ProtustrankaFormatedWithAdress>
    <izvorni_sadrzaj> BRAĆA BILIĆ d.o.o. za turizam, ugostiteljstvo, turistička agencija, Ravnice 3, 21310 Omiš</izvorni_sadrzaj>
    <derivirana_varijabla naziv="DomainObject.Predmet.ProtustrankaFormatedWithAdress_1"> BRAĆA BILIĆ d.o.o. za turizam, ugostiteljstvo, turistička agencija, Ravnice 3, 21310 Omiš</derivirana_varijabla>
  </DomainObject.Predmet.ProtustrankaFormatedWithAdress>
  <DomainObject.Predmet.ProtustrankaFormatedWithAdressOIB>
    <izvorni_sadrzaj> BRAĆA BILIĆ d.o.o. za turizam, ugostiteljstvo, turistička agencija, OIB 61327961733, Ravnice 3, 21310 Omiš</izvorni_sadrzaj>
    <derivirana_varijabla naziv="DomainObject.Predmet.ProtustrankaFormatedWithAdressOIB_1"> BRAĆA BILIĆ d.o.o. za turizam, ugostiteljstvo, turistička agencija, OIB 61327961733, Ravnice 3, 21310 Omiš</derivirana_varijabla>
  </DomainObject.Predmet.ProtustrankaFormatedWithAdressOIB>
  <DomainObject.Predmet.ProtustrankaWithAdress>
    <izvorni_sadrzaj>BRAĆA BILIĆ d.o.o. za turizam, ugostiteljstvo, turistička agencija Ravnice 3, 21310 Omiš</izvorni_sadrzaj>
    <derivirana_varijabla naziv="DomainObject.Predmet.ProtustrankaWithAdress_1">BRAĆA BILIĆ d.o.o. za turizam, ugostiteljstvo, turistička agencija Ravnice 3, 21310 Omiš</derivirana_varijabla>
  </DomainObject.Predmet.ProtustrankaWithAdress>
  <DomainObject.Predmet.ProtustrankaWithAdressOIB>
    <izvorni_sadrzaj>BRAĆA BILIĆ d.o.o. za turizam, ugostiteljstvo, turistička agencija, OIB 61327961733, Ravnice 3, 21310 Omiš</izvorni_sadrzaj>
    <derivirana_varijabla naziv="DomainObject.Predmet.ProtustrankaWithAdressOIB_1">BRAĆA BILIĆ d.o.o. za turizam, ugostiteljstvo, turistička agencija, OIB 61327961733, Ravnice 3, 21310 Omiš</derivirana_varijabla>
  </DomainObject.Predmet.ProtustrankaWithAdressOIB>
  <DomainObject.Predmet.ProtustrankaNazivFormated>
    <izvorni_sadrzaj>BRAĆA BILIĆ d.o.o. za turizam, ugostiteljstvo, turistička agencija</izvorni_sadrzaj>
    <derivirana_varijabla naziv="DomainObject.Predmet.ProtustrankaNazivFormated_1">BRAĆA BILIĆ d.o.o. za turizam, ugostiteljstvo, turistička agencija</derivirana_varijabla>
  </DomainObject.Predmet.ProtustrankaNazivFormated>
  <DomainObject.Predmet.ProtustrankaNazivFormatedOIB>
    <izvorni_sadrzaj>BRAĆA BILIĆ d.o.o. za turizam, ugostiteljstvo, turistička agencija, OIB 61327961733</izvorni_sadrzaj>
    <derivirana_varijabla naziv="DomainObject.Predmet.ProtustrankaNazivFormatedOIB_1">BRAĆA BILIĆ d.o.o. za turizam, ugostiteljstvo, turistička agencija, OIB 61327961733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35480.91</izvorni_sadrzaj>
    <derivirana_varijabla naziv="DomainObject.Predmet.TrenutnaVrijednost_1">35480.91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BRAĆA BILIĆ d.o.o. za turizam, ugostiteljstvo, turistička agencija</item>
    </izvorni_sadrzaj>
    <derivirana_varijabla naziv="DomainObject.Predmet.ProtuStrankaListFormated_1">
      <item>BRAĆA BILIĆ d.o.o. za turizam, ugostiteljstvo, turistička agencija</item>
    </derivirana_varijabla>
  </DomainObject.Predmet.ProtuStrankaListFormated>
  <DomainObject.Predmet.ProtuStrankaListFormatedOIB>
    <izvorni_sadrzaj>
      <item>BRAĆA BILIĆ d.o.o. za turizam, ugostiteljstvo, turistička agencija, OIB 61327961733</item>
    </izvorni_sadrzaj>
    <derivirana_varijabla naziv="DomainObject.Predmet.ProtuStrankaListFormatedOIB_1">
      <item>BRAĆA BILIĆ d.o.o. za turizam, ugostiteljstvo, turistička agencija, OIB 61327961733</item>
    </derivirana_varijabla>
  </DomainObject.Predmet.ProtuStrankaListFormatedOIB>
  <DomainObject.Predmet.ProtuStrankaListFormatedWithAdress>
    <izvorni_sadrzaj>
      <item>BRAĆA BILIĆ d.o.o. za turizam, ugostiteljstvo, turistička agencija, Ravnice 3, 21310 Omiš</item>
    </izvorni_sadrzaj>
    <derivirana_varijabla naziv="DomainObject.Predmet.ProtuStrankaListFormatedWithAdress_1">
      <item>BRAĆA BILIĆ d.o.o. za turizam, ugostiteljstvo, turistička agencija, Ravnice 3, 21310 Omiš</item>
    </derivirana_varijabla>
  </DomainObject.Predmet.ProtuStrankaListFormatedWithAdress>
  <DomainObject.Predmet.ProtuStrankaListFormatedWithAdressOIB>
    <izvorni_sadrzaj>
      <item>BRAĆA BILIĆ d.o.o. za turizam, ugostiteljstvo, turistička agencija, OIB 61327961733, Ravnice 3, 21310 Omiš</item>
    </izvorni_sadrzaj>
    <derivirana_varijabla naziv="DomainObject.Predmet.ProtuStrankaListFormatedWithAdressOIB_1">
      <item>BRAĆA BILIĆ d.o.o. za turizam, ugostiteljstvo, turistička agencija, OIB 61327961733, Ravnice 3, 21310 Omiš</item>
    </derivirana_varijabla>
  </DomainObject.Predmet.ProtuStrankaListFormatedWithAdressOIB>
  <DomainObject.Predmet.ProtuStrankaListNazivFormated>
    <izvorni_sadrzaj>
      <item>BRAĆA BILIĆ d.o.o. za turizam, ugostiteljstvo, turistička agencija</item>
    </izvorni_sadrzaj>
    <derivirana_varijabla naziv="DomainObject.Predmet.ProtuStrankaListNazivFormated_1">
      <item>BRAĆA BILIĆ d.o.o. za turizam, ugostiteljstvo, turistička agencija</item>
    </derivirana_varijabla>
  </DomainObject.Predmet.ProtuStrankaListNazivFormated>
  <DomainObject.Predmet.ProtuStrankaListNazivFormatedOIB>
    <izvorni_sadrzaj>
      <item>BRAĆA BILIĆ d.o.o. za turizam, ugostiteljstvo, turistička agencija, OIB 61327961733</item>
    </izvorni_sadrzaj>
    <derivirana_varijabla naziv="DomainObject.Predmet.ProtuStrankaListNazivFormatedOIB_1">
      <item>BRAĆA BILIĆ d.o.o. za turizam, ugostiteljstvo, turistička agencija, OIB 61327961733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BRAĆA BILIĆ d.o.o. za turizam, ugostiteljstvo, turistička agencija</izvorni_sadrzaj>
    <derivirana_varijabla naziv="DomainObject.Predmet.ProtustrankaIDrugi_1">BRAĆA BILIĆ d.o.o. za turizam,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BRAĆA BILIĆ d.o.o. za turizam, ugostiteljstvo, turistička agencija, OIB 61327961733, Ravnice 3, 21310 Omiš</izvorni_sadrzaj>
    <derivirana_varijabla naziv="DomainObject.Predmet.ProtustrankaIDrugiAdressOIB_1">BRAĆA BILIĆ d.o.o. za turizam, ugostiteljstvo, turistička agencija, OIB 61327961733, Ravnice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BILIĆ d.o.o. za turizam, ugostiteljstvo, turistička agencija</item>
      <item>FINANCIJSKA AGENCIJA, RC SPLIT</item>
    </izvorni_sadrzaj>
    <derivirana_varijabla naziv="DomainObject.Predmet.SudioniciListNaziv_1">
      <item>BRAĆA BILIĆ d.o.o. za turizam, ugostiteljstvo, turistička agencija</item>
      <item>FINANCIJSKA AGENCIJA, RC SPLIT</item>
    </derivirana_varijabla>
  </DomainObject.Predmet.SudioniciListNaziv>
  <DomainObject.Predmet.SudioniciListAdressOIB>
    <izvorni_sadrzaj>
      <item>BRAĆA BILIĆ d.o.o. za turizam, ugostiteljstvo, turistička agencija, OIB 61327961733, Ravnice 3,21310 Omiš</item>
      <item>FINANCIJSKA AGENCIJA, RC SPLIT, OIB 85821130368, Mažuranićevo šetalište 24 b,21000 Split</item>
    </izvorni_sadrzaj>
    <derivirana_varijabla naziv="DomainObject.Predmet.SudioniciListAdressOIB_1">
      <item>BRAĆA BILIĆ d.o.o. za turizam, ugostiteljstvo, turistička agencija, OIB 61327961733, Ravnice 3,21310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61327961733</item>
      <item>, OIB 85821130368</item>
    </izvorni_sadrzaj>
    <derivirana_varijabla naziv="DomainObject.Predmet.SudioniciListNazivOIB_1">
      <item>, OIB 61327961733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3402</properties:Characters>
  <properties:Lines>95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2019-03-05T07:31:00Z</dcterms:created>
  <dc:creator>stanka grcic</dc:creator>
  <cp:lastModifiedBy>Sanja Vuković</cp:lastModifiedBy>
  <cp:lastPrinted>2019-01-21T13:42:00Z</cp:lastPrinted>
  <dcterms:modified xmlns:xsi="http://www.w3.org/2001/XMLSchema-instance" xsi:type="dcterms:W3CDTF">2019-03-05T07:44:00Z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(St-208-19 - čl.132.SZ-otvaranje i zaključenje-braća bilic.docx)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