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ee914" w14:paraId="08ee914" w:rsidRDefault="00BF659F" w:rsidP="00BF659F" w:rsidR="00BF659F">
      <w:pPr>
        <w15:collapsed w:val="false"/>
      </w:pPr>
      <w:bookmarkStart w:name="_GoBack" w:id="0"/>
      <w:bookmarkEnd w:id="0"/>
      <w:r>
        <w:t xml:space="preserve">      </w:t>
      </w:r>
      <w:r>
        <w:rPr>
          <w:rStyle w:val="Naglaeno"/>
        </w:rPr>
        <w:t xml:space="preserve"> </w:t>
      </w:r>
      <w:r w:rsidR="00E72CC8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659F" w:rsidP="00BF659F" w:rsidR="00BF659F" w:rsidRPr="00D21A2C"/>
    <w:p w:rsidRDefault="00BF659F" w:rsidP="00BF659F" w:rsidR="00BF659F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BF659F" w:rsidP="00BF659F" w:rsidR="00BF659F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09441B" w:rsidP="005F789C" w:rsidR="00730FA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6500DD">
        <w:tab/>
      </w:r>
      <w:r>
        <w:t>14 St-</w:t>
      </w:r>
      <w:r w:rsidR="00DD1BD6">
        <w:t>6</w:t>
      </w:r>
      <w:r w:rsidR="00BF659F">
        <w:t>4</w:t>
      </w:r>
      <w:r w:rsidR="006500DD">
        <w:t>0</w:t>
      </w:r>
      <w:r>
        <w:t>/1</w:t>
      </w:r>
      <w:r w:rsidR="00DD1BD6">
        <w:t>7</w:t>
      </w:r>
      <w:r>
        <w:t>-</w:t>
      </w:r>
      <w:r w:rsidR="006500DD">
        <w:t>3</w:t>
      </w:r>
      <w:r w:rsidR="00DD1BD6">
        <w:t>6</w:t>
      </w:r>
    </w:p>
    <w:p w:rsidRDefault="00730FA7" w:rsidP="00730FA7" w:rsidR="00730FA7">
      <w:pPr>
        <w:jc w:val="both"/>
      </w:pPr>
    </w:p>
    <w:p w:rsidRDefault="00D877F2" w:rsidP="00730FA7" w:rsidR="00D877F2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730FA7" w:rsidP="00730FA7" w:rsidR="00730FA7" w:rsidRPr="00D877F2">
      <w:pPr>
        <w:pStyle w:val="Naslov2"/>
        <w:rPr>
          <w:b w:val="false"/>
          <w:bCs w:val="false"/>
        </w:rPr>
      </w:pPr>
      <w:r w:rsidRPr="00D877F2">
        <w:rPr>
          <w:b w:val="false"/>
          <w:bCs w:val="false"/>
        </w:rPr>
        <w:t>R J E Š E N J E</w:t>
      </w:r>
    </w:p>
    <w:p w:rsidRDefault="00730FA7" w:rsidP="003B5F49" w:rsidR="00730FA7">
      <w:pPr>
        <w:rPr>
          <w:b/>
          <w:bCs/>
        </w:rPr>
      </w:pPr>
    </w:p>
    <w:p w:rsidRDefault="00730FA7" w:rsidP="00730FA7" w:rsidR="00730FA7">
      <w:pPr>
        <w:rPr>
          <w:b/>
          <w:bCs/>
        </w:rPr>
      </w:pPr>
    </w:p>
    <w:p w:rsidRDefault="00D877F2" w:rsidP="00D877F2" w:rsidR="00730FA7">
      <w:pPr>
        <w:ind w:firstLine="720"/>
        <w:jc w:val="both"/>
      </w:pPr>
      <w:r w:rsidRPr="00D877F2">
        <w:t xml:space="preserve">Trgovački sud u Osijeku, po sucu mr. sc. Tihomiru Kovačeviću, kao stečajnom sucu, u stečajnom postupku nad stečajnim dužnikom: </w:t>
      </w:r>
      <w:r w:rsidR="00DD1BD6" w:rsidRPr="00DD1BD6">
        <w:t xml:space="preserve">Marin </w:t>
      </w:r>
      <w:proofErr w:type="spellStart"/>
      <w:r w:rsidR="00DD1BD6" w:rsidRPr="00DD1BD6">
        <w:t>Plišo</w:t>
      </w:r>
      <w:proofErr w:type="spellEnd"/>
      <w:r w:rsidR="00DD1BD6" w:rsidRPr="00DD1BD6">
        <w:t xml:space="preserve"> </w:t>
      </w:r>
      <w:proofErr w:type="spellStart"/>
      <w:r w:rsidR="00DD1BD6" w:rsidRPr="00DD1BD6">
        <w:t>vl</w:t>
      </w:r>
      <w:proofErr w:type="spellEnd"/>
      <w:r w:rsidR="00DD1BD6" w:rsidRPr="00DD1BD6">
        <w:t>. Pekarsko-trgovački obrt "PLIŠO" u stečaju, Vukovar, Bana Josipa Jelačića 218, Reg. broj: 92649815, OIB 18609008920</w:t>
      </w:r>
      <w:r w:rsidRPr="00D877F2">
        <w:t xml:space="preserve">, dana </w:t>
      </w:r>
      <w:r w:rsidR="00DD1BD6">
        <w:t>2</w:t>
      </w:r>
      <w:r w:rsidRPr="00D877F2">
        <w:t xml:space="preserve">. </w:t>
      </w:r>
      <w:r w:rsidR="00DD1BD6">
        <w:t>veljače</w:t>
      </w:r>
      <w:r w:rsidRPr="00D877F2">
        <w:t xml:space="preserve"> 201</w:t>
      </w:r>
      <w:r w:rsidR="00DD1BD6">
        <w:t>8</w:t>
      </w:r>
      <w:r w:rsidRPr="00D877F2">
        <w:t xml:space="preserve">. </w:t>
      </w:r>
    </w:p>
    <w:p w:rsidRDefault="0009441B" w:rsidP="00730FA7" w:rsidR="0009441B">
      <w:pPr>
        <w:jc w:val="both"/>
      </w:pPr>
    </w:p>
    <w:p w:rsidRDefault="00730FA7" w:rsidP="00730FA7" w:rsidR="00730FA7" w:rsidRPr="00D877F2">
      <w:pPr>
        <w:jc w:val="center"/>
      </w:pPr>
      <w:r w:rsidRPr="00D877F2">
        <w:t>r i j e š i o  j e</w:t>
      </w:r>
    </w:p>
    <w:p w:rsidRDefault="00730FA7" w:rsidP="00730FA7" w:rsidR="00730FA7">
      <w:pPr>
        <w:jc w:val="center"/>
        <w:rPr>
          <w:b/>
          <w:bCs/>
        </w:rPr>
      </w:pPr>
    </w:p>
    <w:p w:rsidRDefault="003B5F49" w:rsidP="003B5F49" w:rsidR="003B5F49">
      <w:pPr>
        <w:jc w:val="both"/>
      </w:pPr>
    </w:p>
    <w:p w:rsidRDefault="002D67A0" w:rsidP="003B5F49" w:rsidR="0009441B">
      <w:pPr>
        <w:numPr>
          <w:ilvl w:val="0"/>
          <w:numId w:val="1"/>
        </w:numPr>
        <w:jc w:val="both"/>
      </w:pPr>
      <w:r>
        <w:t>Saziva se p</w:t>
      </w:r>
      <w:r w:rsidR="003B5F49">
        <w:t xml:space="preserve">rva sjednica odbora vjerovnika </w:t>
      </w:r>
      <w:r w:rsidR="007C2098">
        <w:t xml:space="preserve">temeljem odredbe čl. 101. st. 2. </w:t>
      </w:r>
      <w:r w:rsidR="000C6A4E" w:rsidRPr="000C6A4E">
        <w:t>Stečajnog zakona (NN 71/15</w:t>
      </w:r>
      <w:r w:rsidR="00E84E6E">
        <w:t xml:space="preserve"> i 104/17</w:t>
      </w:r>
      <w:r w:rsidR="000C6A4E" w:rsidRPr="000C6A4E">
        <w:t>)</w:t>
      </w:r>
      <w:r w:rsidR="000C6A4E">
        <w:t xml:space="preserve"> </w:t>
      </w:r>
      <w:r w:rsidR="003B5F49">
        <w:t xml:space="preserve">za </w:t>
      </w:r>
      <w:r>
        <w:t>dan</w:t>
      </w:r>
      <w:r w:rsidR="003B5F49">
        <w:t xml:space="preserve"> </w:t>
      </w:r>
    </w:p>
    <w:p w:rsidRDefault="0009441B" w:rsidP="0009441B" w:rsidR="0009441B">
      <w:pPr>
        <w:ind w:left="1068"/>
        <w:jc w:val="both"/>
      </w:pPr>
    </w:p>
    <w:p w:rsidRDefault="00CD4B0A" w:rsidP="00D877F2" w:rsidR="0009441B">
      <w:pPr>
        <w:ind w:left="1068"/>
        <w:jc w:val="center"/>
      </w:pPr>
      <w:r>
        <w:t>13</w:t>
      </w:r>
      <w:r w:rsidR="003B5F49" w:rsidRPr="007C2098">
        <w:t xml:space="preserve">. </w:t>
      </w:r>
      <w:r>
        <w:t>ožujka</w:t>
      </w:r>
      <w:r w:rsidR="003B5F49" w:rsidRPr="007C2098">
        <w:t xml:space="preserve"> 201</w:t>
      </w:r>
      <w:r>
        <w:t>8</w:t>
      </w:r>
      <w:r w:rsidR="003B5F49" w:rsidRPr="007C2098">
        <w:t>. godine u</w:t>
      </w:r>
      <w:r w:rsidR="00F31384" w:rsidRPr="007C2098">
        <w:t xml:space="preserve"> </w:t>
      </w:r>
      <w:r>
        <w:t>9</w:t>
      </w:r>
      <w:r w:rsidR="00F31384" w:rsidRPr="007C2098">
        <w:t>,</w:t>
      </w:r>
      <w:r w:rsidR="006500DD">
        <w:t>3</w:t>
      </w:r>
      <w:r w:rsidR="00F31384" w:rsidRPr="007C2098">
        <w:t>0</w:t>
      </w:r>
      <w:r w:rsidR="00F31384">
        <w:t xml:space="preserve"> </w:t>
      </w:r>
      <w:r w:rsidR="00CE6581">
        <w:t>sati</w:t>
      </w:r>
    </w:p>
    <w:p w:rsidRDefault="00F31384" w:rsidP="0009441B" w:rsidR="0009441B">
      <w:pPr>
        <w:ind w:left="1068"/>
        <w:jc w:val="center"/>
      </w:pPr>
      <w:r>
        <w:t>u prostorijama Trgovačkog suda u Osijeku,</w:t>
      </w:r>
    </w:p>
    <w:p w:rsidRDefault="00F31384" w:rsidP="0009441B" w:rsidR="003B5F49">
      <w:pPr>
        <w:ind w:left="1068"/>
        <w:jc w:val="center"/>
      </w:pPr>
      <w:r>
        <w:t xml:space="preserve">Zagrebačka br. </w:t>
      </w:r>
      <w:r w:rsidR="002D67A0">
        <w:t>2</w:t>
      </w:r>
      <w:r>
        <w:t xml:space="preserve">, soba br. </w:t>
      </w:r>
      <w:r w:rsidR="00CD4B0A">
        <w:t>39</w:t>
      </w:r>
      <w:r>
        <w:t>/</w:t>
      </w:r>
      <w:r w:rsidR="002D67A0">
        <w:t>I</w:t>
      </w:r>
      <w:r w:rsidR="00CD4B0A">
        <w:t>I</w:t>
      </w:r>
      <w:r>
        <w:t>.</w:t>
      </w:r>
    </w:p>
    <w:p w:rsidRDefault="003B5F49" w:rsidP="003B5F49" w:rsidR="003B5F49">
      <w:pPr>
        <w:ind w:left="708"/>
        <w:jc w:val="both"/>
      </w:pPr>
    </w:p>
    <w:p w:rsidRDefault="003B5F49" w:rsidP="003B5F49" w:rsidR="003B5F49">
      <w:pPr>
        <w:numPr>
          <w:ilvl w:val="0"/>
          <w:numId w:val="1"/>
        </w:numPr>
        <w:jc w:val="both"/>
      </w:pPr>
      <w:r>
        <w:t>Za prvu sjednicu Odbora vjerovnika predlaže se slijedeći:</w:t>
      </w:r>
    </w:p>
    <w:p w:rsidRDefault="003B5F49" w:rsidP="003B5F49" w:rsidR="003B5F49">
      <w:pPr>
        <w:jc w:val="both"/>
      </w:pPr>
    </w:p>
    <w:p w:rsidRDefault="003B5F49" w:rsidP="003B5F49" w:rsidR="003B5F49" w:rsidRPr="004365ED">
      <w:pPr>
        <w:ind w:left="1068"/>
        <w:jc w:val="both"/>
      </w:pPr>
      <w:r w:rsidRPr="004365ED">
        <w:t>DNEVNI RED:</w:t>
      </w:r>
    </w:p>
    <w:p w:rsidRDefault="003B5F49" w:rsidP="003B5F49" w:rsidR="0009441B">
      <w:pPr>
        <w:numPr>
          <w:ilvl w:val="1"/>
          <w:numId w:val="1"/>
        </w:numPr>
        <w:jc w:val="both"/>
      </w:pPr>
      <w:r>
        <w:t xml:space="preserve">Izbor predsjednika </w:t>
      </w:r>
      <w:r w:rsidR="0009441B">
        <w:t>odbora vjerovnika</w:t>
      </w:r>
    </w:p>
    <w:p w:rsidRDefault="0009441B" w:rsidP="003B5F49" w:rsidR="003B5F49">
      <w:pPr>
        <w:numPr>
          <w:ilvl w:val="1"/>
          <w:numId w:val="1"/>
        </w:numPr>
        <w:jc w:val="both"/>
      </w:pPr>
      <w:r>
        <w:t xml:space="preserve">Izbor </w:t>
      </w:r>
      <w:r w:rsidR="000C6A4E">
        <w:t>zamje</w:t>
      </w:r>
      <w:r>
        <w:t>nika</w:t>
      </w:r>
      <w:r w:rsidR="002D67A0">
        <w:t xml:space="preserve"> </w:t>
      </w:r>
      <w:r w:rsidR="0002681F">
        <w:t xml:space="preserve">predsjednika </w:t>
      </w:r>
      <w:r w:rsidR="002D67A0">
        <w:t>odbora vjerovnika</w:t>
      </w:r>
    </w:p>
    <w:p w:rsidRDefault="003B5F49" w:rsidP="003B5F49" w:rsidR="003B5F49">
      <w:pPr>
        <w:numPr>
          <w:ilvl w:val="1"/>
          <w:numId w:val="1"/>
        </w:numPr>
        <w:jc w:val="both"/>
      </w:pPr>
      <w:r>
        <w:t>Razno.</w:t>
      </w:r>
    </w:p>
    <w:p w:rsidRDefault="00730FA7" w:rsidP="00730FA7" w:rsidR="00730FA7"/>
    <w:p w:rsidRDefault="00730FA7" w:rsidP="00D877F2" w:rsidR="00730FA7" w:rsidRPr="00D877F2">
      <w:pPr>
        <w:pStyle w:val="Naslov2"/>
        <w:rPr>
          <w:b w:val="false"/>
          <w:bCs w:val="false"/>
        </w:rPr>
      </w:pPr>
      <w:r w:rsidRPr="00D877F2">
        <w:rPr>
          <w:b w:val="false"/>
          <w:bCs w:val="false"/>
        </w:rPr>
        <w:t xml:space="preserve">U Osijeku </w:t>
      </w:r>
      <w:r w:rsidR="00CD4B0A" w:rsidRPr="00CD4B0A">
        <w:rPr>
          <w:b w:val="false"/>
          <w:bCs w:val="false"/>
        </w:rPr>
        <w:t>2. veljače 2018</w:t>
      </w:r>
      <w:r w:rsidRPr="00D877F2">
        <w:rPr>
          <w:b w:val="false"/>
          <w:bCs w:val="false"/>
        </w:rPr>
        <w:t xml:space="preserve">. </w:t>
      </w:r>
    </w:p>
    <w:p w:rsidRDefault="00730FA7" w:rsidP="00730FA7" w:rsidR="00730FA7" w:rsidRPr="00D877F2">
      <w:pPr>
        <w:jc w:val="both"/>
      </w:pPr>
      <w:r w:rsidRPr="00D877F2">
        <w:tab/>
      </w:r>
      <w:r w:rsidRPr="00D877F2">
        <w:tab/>
      </w:r>
      <w:r w:rsidRPr="00D877F2">
        <w:tab/>
      </w:r>
      <w:r w:rsidRPr="00D877F2">
        <w:tab/>
      </w:r>
      <w:r w:rsidRPr="00D877F2">
        <w:tab/>
      </w:r>
      <w:r w:rsidRPr="00D877F2">
        <w:tab/>
      </w:r>
      <w:r w:rsidRPr="00D877F2">
        <w:tab/>
      </w:r>
      <w:r w:rsidRPr="00D877F2">
        <w:tab/>
      </w:r>
    </w:p>
    <w:p w:rsidRDefault="001D24A1" w:rsidP="001D24A1" w:rsidR="00730FA7" w:rsidRPr="00D877F2">
      <w:pPr>
        <w:ind w:left="6480"/>
      </w:pPr>
      <w:r w:rsidRPr="00D877F2">
        <w:t xml:space="preserve">     </w:t>
      </w:r>
      <w:r w:rsidR="00730FA7" w:rsidRPr="00D877F2">
        <w:t>STEČAJNI SUDAC</w:t>
      </w:r>
    </w:p>
    <w:p w:rsidRDefault="00730FA7" w:rsidP="000C6A4E" w:rsidR="003B5F49" w:rsidRPr="00D877F2">
      <w:pPr>
        <w:ind w:left="6372"/>
        <w:jc w:val="center"/>
      </w:pPr>
      <w:r w:rsidRPr="00D877F2">
        <w:t>mr. sc. Tihomir Kovačević</w:t>
      </w:r>
    </w:p>
    <w:p w:rsidRDefault="003B5F49" w:rsidP="00730FA7" w:rsidR="00730FA7" w:rsidRPr="00D877F2">
      <w:pPr>
        <w:jc w:val="both"/>
      </w:pPr>
      <w:r w:rsidRPr="00D877F2">
        <w:t>D N A :</w:t>
      </w:r>
    </w:p>
    <w:p w:rsidRDefault="0009441B" w:rsidP="00AF5BA3" w:rsidR="00DE53D9">
      <w:pPr>
        <w:numPr>
          <w:ilvl w:val="0"/>
          <w:numId w:val="2"/>
        </w:numPr>
        <w:jc w:val="both"/>
        <w:rPr>
          <w:bCs/>
        </w:rPr>
      </w:pPr>
      <w:r>
        <w:rPr>
          <w:bCs/>
        </w:rPr>
        <w:t>stečajn</w:t>
      </w:r>
      <w:r w:rsidR="00BC47CC">
        <w:rPr>
          <w:bCs/>
        </w:rPr>
        <w:t>i</w:t>
      </w:r>
      <w:r>
        <w:rPr>
          <w:bCs/>
        </w:rPr>
        <w:t xml:space="preserve"> upravitelj</w:t>
      </w:r>
      <w:r w:rsidR="00BC47CC">
        <w:rPr>
          <w:bCs/>
        </w:rPr>
        <w:t xml:space="preserve"> </w:t>
      </w:r>
      <w:r w:rsidR="00C57A8F">
        <w:rPr>
          <w:bCs/>
        </w:rPr>
        <w:t>Vinko Ljubičić</w:t>
      </w:r>
    </w:p>
    <w:p w:rsidRDefault="00C57A8F" w:rsidP="00F274AA" w:rsidR="008D54D4" w:rsidRPr="008D54D4">
      <w:pPr>
        <w:numPr>
          <w:ilvl w:val="0"/>
          <w:numId w:val="2"/>
        </w:numPr>
        <w:rPr>
          <w:bCs/>
        </w:rPr>
      </w:pPr>
      <w:r>
        <w:t>CROATIA</w:t>
      </w:r>
      <w:r w:rsidR="00BC47CC">
        <w:t xml:space="preserve"> BANKA d.d. </w:t>
      </w:r>
      <w:r>
        <w:t>Zagreb, Roberta Frangeša Mihanovića 9</w:t>
      </w:r>
      <w:r w:rsidR="00BC47CC">
        <w:t xml:space="preserve"> </w:t>
      </w:r>
      <w:r w:rsidR="004365ED">
        <w:t>– N/r. Nade Cimerman</w:t>
      </w:r>
    </w:p>
    <w:p w:rsidRDefault="00C57A8F" w:rsidP="00F274AA" w:rsidR="006C1E21" w:rsidRPr="00D877F2">
      <w:pPr>
        <w:numPr>
          <w:ilvl w:val="0"/>
          <w:numId w:val="2"/>
        </w:numPr>
        <w:rPr>
          <w:bCs/>
        </w:rPr>
      </w:pPr>
      <w:r>
        <w:t xml:space="preserve">Lavoslav Bosanac, Vukovar, Julije </w:t>
      </w:r>
      <w:proofErr w:type="spellStart"/>
      <w:r>
        <w:t>Benešića</w:t>
      </w:r>
      <w:proofErr w:type="spellEnd"/>
      <w:r>
        <w:t xml:space="preserve"> 10</w:t>
      </w:r>
    </w:p>
    <w:p w:rsidRDefault="0041539C" w:rsidP="00F274AA" w:rsidR="00D877F2" w:rsidRPr="00F274AA">
      <w:pPr>
        <w:numPr>
          <w:ilvl w:val="0"/>
          <w:numId w:val="2"/>
        </w:numPr>
        <w:rPr>
          <w:bCs/>
        </w:rPr>
      </w:pPr>
      <w:r>
        <w:t xml:space="preserve">Porezna uprava, </w:t>
      </w:r>
      <w:r w:rsidR="00550719">
        <w:t xml:space="preserve">Područni ured </w:t>
      </w:r>
      <w:r w:rsidR="004365ED">
        <w:t>Vukovar</w:t>
      </w:r>
      <w:r w:rsidR="00550719">
        <w:t>, Služba na naplatu i ovrh</w:t>
      </w:r>
      <w:r w:rsidR="004365ED">
        <w:t>e</w:t>
      </w:r>
      <w:r w:rsidR="00550719">
        <w:t xml:space="preserve">, </w:t>
      </w:r>
      <w:r w:rsidR="004365ED">
        <w:t xml:space="preserve">Vukovar, Trg Republike Hrvatske 5 </w:t>
      </w:r>
      <w:r>
        <w:t xml:space="preserve">– </w:t>
      </w:r>
      <w:r w:rsidR="004365ED">
        <w:t>N/r. Ines Dudaš</w:t>
      </w:r>
    </w:p>
    <w:p w:rsidRDefault="00A815C9" w:rsidP="00F274AA" w:rsidR="00A815C9">
      <w:pPr>
        <w:ind w:left="720"/>
        <w:jc w:val="both"/>
      </w:pPr>
    </w:p>
    <w:sectPr w:rsidR="00A815C9">
      <w:headerReference w:type="even" r:id="rId10"/>
      <w:headerReference w:type="default" r:id="rId11"/>
      <w:headerReference w:type="first" r:id="rId12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6FB5" w:rsidR="00686FB5">
      <w:r>
        <w:separator/>
      </w:r>
    </w:p>
  </w:endnote>
  <w:endnote w:id="0" w:type="continuationSeparator">
    <w:p w:rsidRDefault="00686FB5" w:rsidR="00686F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6FB5" w:rsidR="00686FB5">
      <w:r>
        <w:separator/>
      </w:r>
    </w:p>
  </w:footnote>
  <w:footnote w:id="0" w:type="continuationSeparator">
    <w:p w:rsidRDefault="00686FB5" w:rsidR="00686F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5BA3" w:rsidP="00730FA7" w:rsidR="00AF5BA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F5BA3" w:rsidR="00AF5BA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5BA3" w:rsidP="00730FA7" w:rsidR="00AF5BA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F789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F5BA3" w:rsidR="00AF5BA3">
    <w:pPr>
      <w:pStyle w:val="Zaglavlje"/>
    </w:pPr>
  </w:p>
  <w:p w:rsidRDefault="00AF5BA3" w:rsidR="00AF5BA3">
    <w:pPr>
      <w:pStyle w:val="Zaglavlje"/>
    </w:pPr>
  </w:p>
  <w:p w:rsidRDefault="00AF5BA3" w:rsidR="00AF5BA3">
    <w:pPr>
      <w:pStyle w:val="Zaglavlje"/>
    </w:pPr>
    <w:r>
      <w:tab/>
    </w:r>
    <w:r>
      <w:tab/>
      <w:t>14-St-8/10-9</w:t>
    </w:r>
  </w:p>
  <w:p w:rsidRDefault="00AF5BA3" w:rsidR="00AF5BA3">
    <w:pPr>
      <w:pStyle w:val="Zaglavlje"/>
    </w:pPr>
  </w:p>
  <w:p w:rsidRDefault="00AF5BA3" w:rsidR="00AF5BA3">
    <w:pPr>
      <w:pStyle w:val="Zaglavlje"/>
    </w:pPr>
  </w:p>
  <w:p w:rsidRDefault="00AF5BA3" w:rsidR="00AF5BA3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5BA3" w:rsidR="00AF5BA3">
    <w:pPr>
      <w:pStyle w:val="Zaglavlje"/>
    </w:pPr>
  </w:p>
  <w:p w:rsidRDefault="00AF5BA3" w:rsidR="00AF5BA3">
    <w:pPr>
      <w:pStyle w:val="Zaglavlje"/>
    </w:pPr>
  </w:p>
  <w:p w:rsidRDefault="00AF5BA3" w:rsidR="00AF5BA3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29753C7"/>
    <w:multiLevelType w:val="hybridMultilevel"/>
    <w:tmpl w:val="B530621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49551FF"/>
    <w:multiLevelType w:val="hybridMultilevel"/>
    <w:tmpl w:val="AE4891D6"/>
    <w:lvl w:tplc="DCCACE62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4AC4BF40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0FA7"/>
    <w:rsid w:val="000077B0"/>
    <w:rsid w:val="0001428B"/>
    <w:rsid w:val="00022A72"/>
    <w:rsid w:val="0002681F"/>
    <w:rsid w:val="0009441B"/>
    <w:rsid w:val="000C6A4E"/>
    <w:rsid w:val="001D24A1"/>
    <w:rsid w:val="002D67A0"/>
    <w:rsid w:val="003868A4"/>
    <w:rsid w:val="003B5F49"/>
    <w:rsid w:val="0041539C"/>
    <w:rsid w:val="004365ED"/>
    <w:rsid w:val="004E2C03"/>
    <w:rsid w:val="00550719"/>
    <w:rsid w:val="005F789C"/>
    <w:rsid w:val="00620F4E"/>
    <w:rsid w:val="006500DD"/>
    <w:rsid w:val="00686FB5"/>
    <w:rsid w:val="006C1E21"/>
    <w:rsid w:val="006E4CAF"/>
    <w:rsid w:val="00730FA7"/>
    <w:rsid w:val="00775F8C"/>
    <w:rsid w:val="007C2098"/>
    <w:rsid w:val="008D54D4"/>
    <w:rsid w:val="008E1A93"/>
    <w:rsid w:val="00940ABA"/>
    <w:rsid w:val="009E553D"/>
    <w:rsid w:val="00A815C9"/>
    <w:rsid w:val="00AA426C"/>
    <w:rsid w:val="00AC29C8"/>
    <w:rsid w:val="00AF5BA3"/>
    <w:rsid w:val="00B72101"/>
    <w:rsid w:val="00BC47CC"/>
    <w:rsid w:val="00BF659F"/>
    <w:rsid w:val="00C57A8F"/>
    <w:rsid w:val="00CD4B0A"/>
    <w:rsid w:val="00CE6581"/>
    <w:rsid w:val="00D877F2"/>
    <w:rsid w:val="00D97399"/>
    <w:rsid w:val="00DD1BD6"/>
    <w:rsid w:val="00DD2932"/>
    <w:rsid w:val="00DE53D9"/>
    <w:rsid w:val="00E076FA"/>
    <w:rsid w:val="00E20BDF"/>
    <w:rsid w:val="00E65C96"/>
    <w:rsid w:val="00E72CC8"/>
    <w:rsid w:val="00E84E6E"/>
    <w:rsid w:val="00F274AA"/>
    <w:rsid w:val="00F31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0FA7"/>
    <w:rPr>
      <w:sz w:val="24"/>
      <w:szCs w:val="24"/>
    </w:rPr>
  </w:style>
  <w:style w:styleId="Naslov2" w:type="paragraph">
    <w:name w:val="heading 2"/>
    <w:basedOn w:val="Normal"/>
    <w:next w:val="Normal"/>
    <w:qFormat/>
    <w:rsid w:val="00730FA7"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30FA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30FA7"/>
  </w:style>
  <w:style w:styleId="Tekstbalonia" w:type="paragraph">
    <w:name w:val="Balloon Text"/>
    <w:basedOn w:val="Normal"/>
    <w:semiHidden/>
    <w:rsid w:val="003868A4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3868A4"/>
    <w:pPr>
      <w:tabs>
        <w:tab w:pos="4320" w:val="center"/>
        <w:tab w:pos="8640" w:val="right"/>
      </w:tabs>
    </w:pPr>
  </w:style>
  <w:style w:styleId="Naglaeno" w:type="character">
    <w:name w:val="Strong"/>
    <w:qFormat/>
    <w:rsid w:val="00BF659F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D29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293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293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293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293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0FA7"/>
    <w:rPr>
      <w:sz w:val="24"/>
      <w:szCs w:val="24"/>
    </w:rPr>
  </w:style>
  <w:style w:styleId="Naslov2" w:type="paragraph">
    <w:name w:val="heading 2"/>
    <w:basedOn w:val="Normal"/>
    <w:next w:val="Normal"/>
    <w:qFormat/>
    <w:rsid w:val="00730FA7"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30FA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30FA7"/>
  </w:style>
  <w:style w:styleId="Tekstbalonia" w:type="paragraph">
    <w:name w:val="Balloon Text"/>
    <w:basedOn w:val="Normal"/>
    <w:semiHidden/>
    <w:rsid w:val="003868A4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3868A4"/>
    <w:pPr>
      <w:tabs>
        <w:tab w:pos="4320" w:val="center"/>
        <w:tab w:pos="8640" w:val="right"/>
      </w:tabs>
    </w:pPr>
  </w:style>
  <w:style w:styleId="Naglaeno" w:type="character">
    <w:name w:val="Strong"/>
    <w:qFormat/>
    <w:rsid w:val="00BF659F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D29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293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293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293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293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2018.</izvorni_sadrzaj>
    <derivirana_varijabla naziv="DomainObject.DatumDonosenjaOdluke_1">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640</izvorni_sadrzaj>
    <derivirana_varijabla naziv="DomainObject.Predmet.Broj_1">640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2017.</izvorni_sadrzaj>
    <derivirana_varijabla naziv="DomainObject.Predmet.DatumOsnivanja_1">27.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St-640/2017</izvorni_sadrzaj>
    <derivirana_varijabla naziv="DomainObject.Predmet.OznakaBroj_1">St-640/2017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Marin Plišo</izvorni_sadrzaj>
    <derivirana_varijabla naziv="DomainObject.Predmet.ProtustrankaFormated_1">  Marin Plišo</derivirana_varijabla>
  </DomainObject.Predmet.ProtustrankaFormated>
  <DomainObject.Predmet.ProtustrankaFormatedOIB>
    <izvorni_sadrzaj>  Marin Plišo, OIB 18609008920</izvorni_sadrzaj>
    <derivirana_varijabla naziv="DomainObject.Predmet.ProtustrankaFormatedOIB_1">  Marin Plišo, OIB 18609008920</derivirana_varijabla>
  </DomainObject.Predmet.ProtustrankaFormatedOIB>
  <DomainObject.Predmet.ProtustrankaFormatedWithAdress>
    <izvorni_sadrzaj> Marin Plišo, Bana Josipa Jelačića 218, 32000 Vukovar</izvorni_sadrzaj>
    <derivirana_varijabla naziv="DomainObject.Predmet.ProtustrankaFormatedWithAdress_1"> Marin Plišo, Bana Josipa Jelačića 218, 32000 Vukovar</derivirana_varijabla>
  </DomainObject.Predmet.ProtustrankaFormatedWithAdress>
  <DomainObject.Predmet.ProtustrankaFormatedWithAdressOIB>
    <izvorni_sadrzaj> Marin Plišo, OIB 18609008920, Bana Josipa Jelačića 218, 32000 Vukovar</izvorni_sadrzaj>
    <derivirana_varijabla naziv="DomainObject.Predmet.ProtustrankaFormatedWithAdressOIB_1"> Marin Plišo, OIB 18609008920, Bana Josipa Jelačića 218, 32000 Vukovar</derivirana_varijabla>
  </DomainObject.Predmet.ProtustrankaFormatedWithAdressOIB>
  <DomainObject.Predmet.ProtustrankaWithAdress>
    <izvorni_sadrzaj>Marin Plišo Bana Josipa Jelačića 218, 32000 Vukovar</izvorni_sadrzaj>
    <derivirana_varijabla naziv="DomainObject.Predmet.ProtustrankaWithAdress_1">Marin Plišo Bana Josipa Jelačića 218, 32000 Vukovar</derivirana_varijabla>
  </DomainObject.Predmet.ProtustrankaWithAdress>
  <DomainObject.Predmet.ProtustrankaWithAdressOIB>
    <izvorni_sadrzaj>Marin Plišo, OIB 18609008920, Bana Josipa Jelačića 218, 32000 Vukovar</izvorni_sadrzaj>
    <derivirana_varijabla naziv="DomainObject.Predmet.ProtustrankaWithAdressOIB_1">Marin Plišo, OIB 18609008920, Bana Josipa Jelačića 218, 32000 Vukovar</derivirana_varijabla>
  </DomainObject.Predmet.ProtustrankaWithAdressOIB>
  <DomainObject.Predmet.ProtustrankaNazivFormated>
    <izvorni_sadrzaj>Marin Plišo</izvorni_sadrzaj>
    <derivirana_varijabla naziv="DomainObject.Predmet.ProtustrankaNazivFormated_1">Marin Plišo</derivirana_varijabla>
  </DomainObject.Predmet.ProtustrankaNazivFormated>
  <DomainObject.Predmet.ProtustrankaNazivFormatedOIB>
    <izvorni_sadrzaj>Marin Plišo, OIB 18609008920</izvorni_sadrzaj>
    <derivirana_varijabla naziv="DomainObject.Predmet.ProtustrankaNazivFormatedOIB_1">Marin Plišo, OIB 18609008920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fFINA RC OSIJEK</izvorni_sadrzaj>
    <derivirana_varijabla naziv="DomainObject.Predmet.StrankaFormated_1">  fFINA RC OSIJEK</derivirana_varijabla>
  </DomainObject.Predmet.StrankaFormated>
  <DomainObject.Predmet.StrankaFormatedOIB>
    <izvorni_sadrzaj>  fFINA RC OSIJEK, OIB 85821130368</izvorni_sadrzaj>
    <derivirana_varijabla naziv="DomainObject.Predmet.StrankaFormatedOIB_1">  fFINA RC OSIJEK, OIB 85821130368</derivirana_varijabla>
  </DomainObject.Predmet.StrankaFormatedOIB>
  <DomainObject.Predmet.StrankaFormatedWithAdress>
    <izvorni_sadrzaj> fFINA RC OSIJEK</izvorni_sadrzaj>
    <derivirana_varijabla naziv="DomainObject.Predmet.StrankaFormatedWithAdress_1"> fFINA RC OSIJEK</derivirana_varijabla>
  </DomainObject.Predmet.StrankaFormatedWithAdress>
  <DomainObject.Predmet.StrankaFormatedWithAdressOIB>
    <izvorni_sadrzaj> fFINA RC OSIJEK, OIB 85821130368</izvorni_sadrzaj>
    <derivirana_varijabla naziv="DomainObject.Predmet.StrankaFormatedWithAdressOIB_1"> fFINA RC OSIJEK, OIB 85821130368</derivirana_varijabla>
  </DomainObject.Predmet.StrankaFormatedWithAdressOIB>
  <DomainObject.Predmet.StrankaWithAdress>
    <izvorni_sadrzaj>fFINA RC OSIJEK </izvorni_sadrzaj>
    <derivirana_varijabla naziv="DomainObject.Predmet.StrankaWithAdress_1">fFINA RC OSIJEK </derivirana_varijabla>
  </DomainObject.Predmet.StrankaWithAdress>
  <DomainObject.Predmet.StrankaWithAdressOIB>
    <izvorni_sadrzaj>fFINA RC OSIJEK, OIB 85821130368</izvorni_sadrzaj>
    <derivirana_varijabla naziv="DomainObject.Predmet.StrankaWithAdressOIB_1">fFINA RC OSIJEK, OIB 85821130368</derivirana_varijabla>
  </DomainObject.Predmet.StrankaWithAdressOIB>
  <DomainObject.Predmet.StrankaNazivFormated>
    <izvorni_sadrzaj>fFINA RC OSIJEK</izvorni_sadrzaj>
    <derivirana_varijabla naziv="DomainObject.Predmet.StrankaNazivFormated_1">fFINA RC OSIJEK</derivirana_varijabla>
  </DomainObject.Predmet.StrankaNazivFormated>
  <DomainObject.Predmet.StrankaNazivFormatedOIB>
    <izvorni_sadrzaj>fFINA RC OSIJEK, OIB 85821130368</izvorni_sadrzaj>
    <derivirana_varijabla naziv="DomainObject.Predmet.StrankaNazivFormatedOIB_1">fFINA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fFINA RC OSIJEK</item>
    </izvorni_sadrzaj>
    <derivirana_varijabla naziv="DomainObject.Predmet.StrankaListFormated_1">
      <item>fFINA RC OSIJEK</item>
    </derivirana_varijabla>
  </DomainObject.Predmet.StrankaListFormated>
  <DomainObject.Predmet.StrankaListFormatedOIB>
    <izvorni_sadrzaj>
      <item>fFINA RC OSIJEK, OIB 85821130368</item>
    </izvorni_sadrzaj>
    <derivirana_varijabla naziv="DomainObject.Predmet.StrankaListFormatedOIB_1">
      <item>fFINA RC OSIJEK, OIB 85821130368</item>
    </derivirana_varijabla>
  </DomainObject.Predmet.StrankaListFormatedOIB>
  <DomainObject.Predmet.StrankaListFormatedWithAdress>
    <izvorni_sadrzaj>
      <item>fFINA RC OSIJEK</item>
    </izvorni_sadrzaj>
    <derivirana_varijabla naziv="DomainObject.Predmet.StrankaListFormatedWithAdress_1">
      <item>fFINA RC OSIJEK</item>
    </derivirana_varijabla>
  </DomainObject.Predmet.StrankaListFormatedWithAdress>
  <DomainObject.Predmet.StrankaListFormatedWithAdressOIB>
    <izvorni_sadrzaj>
      <item>fFINA RC OSIJEK, OIB 85821130368</item>
    </izvorni_sadrzaj>
    <derivirana_varijabla naziv="DomainObject.Predmet.StrankaListFormatedWithAdressOIB_1">
      <item>fFINA RC OSIJEK, OIB 85821130368</item>
    </derivirana_varijabla>
  </DomainObject.Predmet.StrankaListFormatedWithAdressOIB>
  <DomainObject.Predmet.StrankaListNazivFormated>
    <izvorni_sadrzaj>
      <item>fFINA RC OSIJEK</item>
    </izvorni_sadrzaj>
    <derivirana_varijabla naziv="DomainObject.Predmet.StrankaListNazivFormated_1">
      <item>fFINA RC OSIJEK</item>
    </derivirana_varijabla>
  </DomainObject.Predmet.StrankaListNazivFormated>
  <DomainObject.Predmet.StrankaListNazivFormatedOIB>
    <izvorni_sadrzaj>
      <item>fFINA RC OSIJEK, OIB 85821130368</item>
    </izvorni_sadrzaj>
    <derivirana_varijabla naziv="DomainObject.Predmet.StrankaListNazivFormatedOIB_1">
      <item>fFINA RC OSIJEK, OIB 85821130368</item>
    </derivirana_varijabla>
  </DomainObject.Predmet.StrankaListNazivFormatedOIB>
  <DomainObject.Predmet.ProtuStrankaListFormated>
    <izvorni_sadrzaj>
      <item>Marin Plišo</item>
    </izvorni_sadrzaj>
    <derivirana_varijabla naziv="DomainObject.Predmet.ProtuStrankaListFormated_1">
      <item>Marin Plišo</item>
    </derivirana_varijabla>
  </DomainObject.Predmet.ProtuStrankaListFormated>
  <DomainObject.Predmet.ProtuStrankaListFormatedOIB>
    <izvorni_sadrzaj>
      <item>Marin Plišo, OIB 18609008920</item>
    </izvorni_sadrzaj>
    <derivirana_varijabla naziv="DomainObject.Predmet.ProtuStrankaListFormatedOIB_1">
      <item>Marin Plišo, OIB 18609008920</item>
    </derivirana_varijabla>
  </DomainObject.Predmet.ProtuStrankaListFormatedOIB>
  <DomainObject.Predmet.ProtuStrankaListFormatedWithAdress>
    <izvorni_sadrzaj>
      <item>Marin Plišo, Bana Josipa Jelačića 218, 32000 Vukovar</item>
    </izvorni_sadrzaj>
    <derivirana_varijabla naziv="DomainObject.Predmet.ProtuStrankaListFormatedWithAdress_1">
      <item>Marin Plišo, Bana Josipa Jelačića 218, 32000 Vukovar</item>
    </derivirana_varijabla>
  </DomainObject.Predmet.ProtuStrankaListFormatedWithAdress>
  <DomainObject.Predmet.ProtuStrankaListFormatedWithAdressOIB>
    <izvorni_sadrzaj>
      <item>Marin Plišo, OIB 18609008920, Bana Josipa Jelačića 218, 32000 Vukovar</item>
    </izvorni_sadrzaj>
    <derivirana_varijabla naziv="DomainObject.Predmet.ProtuStrankaListFormatedWithAdressOIB_1">
      <item>Marin Plišo, OIB 18609008920, Bana Josipa Jelačića 218, 32000 Vukovar</item>
    </derivirana_varijabla>
  </DomainObject.Predmet.ProtuStrankaListFormatedWithAdressOIB>
  <DomainObject.Predmet.ProtuStrankaListNazivFormated>
    <izvorni_sadrzaj>
      <item>Marin Plišo</item>
    </izvorni_sadrzaj>
    <derivirana_varijabla naziv="DomainObject.Predmet.ProtuStrankaListNazivFormated_1">
      <item>Marin Plišo</item>
    </derivirana_varijabla>
  </DomainObject.Predmet.ProtuStrankaListNazivFormated>
  <DomainObject.Predmet.ProtuStrankaListNazivFormatedOIB>
    <izvorni_sadrzaj>
      <item>Marin Plišo, OIB 18609008920</item>
    </izvorni_sadrzaj>
    <derivirana_varijabla naziv="DomainObject.Predmet.ProtuStrankaListNazivFormatedOIB_1">
      <item>Marin Plišo, OIB 18609008920</item>
    </derivirana_varijabla>
  </DomainObject.Predmet.ProtuStrankaListNazivFormatedOIB>
  <DomainObject.Predmet.OstaliListFormated>
    <izvorni_sadrzaj>
      <item>ŽDO GUO Vukovar</item>
      <item>Vinko Ljubičić</item>
      <item>RH, MINISTARSTVO FINANCIJA Zagreb</item>
      <item>VOLKO d.o.o.</item>
      <item>ADDIKO BANK d.d.</item>
      <item>Fond za razvoj i zapošljavanje</item>
      <item>CROATIA BANKA d.d.</item>
    </izvorni_sadrzaj>
    <derivirana_varijabla naziv="DomainObject.Predmet.OstaliListFormated_1">
      <item>ŽDO GUO Vukovar</item>
      <item>Vinko Ljubičić</item>
      <item>RH, MINISTARSTVO FINANCIJA Zagreb</item>
      <item>VOLKO d.o.o.</item>
      <item>ADDIKO BANK d.d.</item>
      <item>Fond za razvoj i zapošljavanje</item>
      <item>CROATIA BANKA d.d.</item>
    </derivirana_varijabla>
  </DomainObject.Predmet.OstaliListFormated>
  <DomainObject.Predmet.OstaliListFormatedOIB>
    <izvorni_sadrzaj>
      <item>ŽDO GUO Vukovar</item>
      <item>Vinko Ljubičić, OIB 91327367435</item>
      <item>RH, MINISTARSTVO FINANCIJA Zagreb, OIB 18683136487</item>
      <item>VOLKO d.o.o., OIB 99845441972</item>
      <item>ADDIKO BANK d.d., OIB 14036333877</item>
      <item>Fond za razvoj i zapošljavanje</item>
      <item>CROATIA BANKA d.d., OIB 32247795989</item>
    </izvorni_sadrzaj>
    <derivirana_varijabla naziv="DomainObject.Predmet.OstaliListFormatedOIB_1">
      <item>ŽDO GUO Vukovar</item>
      <item>Vinko Ljubičić, OIB 91327367435</item>
      <item>RH, MINISTARSTVO FINANCIJA Zagreb, OIB 18683136487</item>
      <item>VOLKO d.o.o., OIB 99845441972</item>
      <item>ADDIKO BANK d.d., OIB 14036333877</item>
      <item>Fond za razvoj i zapošljavanje</item>
      <item>CROATIA BANKA d.d., OIB 32247795989</item>
    </derivirana_varijabla>
  </DomainObject.Predmet.OstaliListFormatedOIB>
  <DomainObject.Predmet.OstaliListFormatedWithAdress>
    <izvorni_sadrzaj>
      <item>ŽDO GUO Vukovar</item>
      <item>Vinko Ljubičić, Orljavska 4A, 31000 Osijek</item>
      <item>RH, MINISTARSTVO FINANCIJA Zagreb, Katančićeva 5, 10000 Zagreb</item>
      <item>VOLKO d.o.o., S. Vraza 11, 32000 Vukovar</item>
      <item>ADDIKO BANK d.d., Slavonska 6, 10000 Zagreb</item>
      <item>Fond za razvoj i zapošljavanje, Preobraženska 4, 10000 Zagreb</item>
      <item>CROATIA BANKA d.d., R. Frangeša Mihanovića 9, 10000 Zagreb</item>
    </izvorni_sadrzaj>
    <derivirana_varijabla naziv="DomainObject.Predmet.OstaliListFormatedWithAdress_1">
      <item>ŽDO GUO Vukovar</item>
      <item>Vinko Ljubičić, Orljavska 4A, 31000 Osijek</item>
      <item>RH, MINISTARSTVO FINANCIJA Zagreb, Katančićeva 5, 10000 Zagreb</item>
      <item>VOLKO d.o.o., S. Vraza 11, 32000 Vukovar</item>
      <item>ADDIKO BANK d.d., Slavonska 6, 10000 Zagreb</item>
      <item>Fond za razvoj i zapošljavanje, Preobraženska 4, 10000 Zagreb</item>
      <item>CROATIA BANKA d.d., R. Frangeša Mihanovića 9, 10000 Zagreb</item>
    </derivirana_varijabla>
  </DomainObject.Predmet.OstaliListFormatedWithAdress>
  <DomainObject.Predmet.OstaliListFormatedWithAdressOIB>
    <izvorni_sadrzaj>
      <item>ŽDO GUO Vukovar</item>
      <item>Vinko Ljubičić, OIB 91327367435, Orljavska 4A, 31000 Osijek</item>
      <item>RH, MINISTARSTVO FINANCIJA Zagreb, OIB 18683136487, Katančićeva 5, 10000 Zagreb</item>
      <item>VOLKO d.o.o., OIB 99845441972, S. Vraza 11, 32000 Vukovar</item>
      <item>ADDIKO BANK d.d., OIB 14036333877, Slavonska 6, 10000 Zagreb</item>
      <item>Fond za razvoj i zapošljavanje, Preobraženska 4, 10000 Zagreb</item>
      <item>CROATIA BANKA d.d., OIB 32247795989, R. Frangeša Mihanovića 9, 10000 Zagreb</item>
    </izvorni_sadrzaj>
    <derivirana_varijabla naziv="DomainObject.Predmet.OstaliListFormatedWithAdressOIB_1">
      <item>ŽDO GUO Vukovar</item>
      <item>Vinko Ljubičić, OIB 91327367435, Orljavska 4A, 31000 Osijek</item>
      <item>RH, MINISTARSTVO FINANCIJA Zagreb, OIB 18683136487, Katančićeva 5, 10000 Zagreb</item>
      <item>VOLKO d.o.o., OIB 99845441972, S. Vraza 11, 32000 Vukovar</item>
      <item>ADDIKO BANK d.d., OIB 14036333877, Slavonska 6, 10000 Zagreb</item>
      <item>Fond za razvoj i zapošljavanje, Preobraženska 4, 10000 Zagreb</item>
      <item>CROATIA BANKA d.d., OIB 32247795989, R. Frangeša Mihanovića 9, 10000 Zagreb</item>
    </derivirana_varijabla>
  </DomainObject.Predmet.OstaliListFormatedWithAdressOIB>
  <DomainObject.Predmet.OstaliListNazivFormated>
    <izvorni_sadrzaj>
      <item>ŽDO GUO Vukovar</item>
      <item>Vinko Ljubičić</item>
      <item>RH, MINISTARSTVO FINANCIJA Zagreb</item>
      <item>VOLKO d.o.o.</item>
      <item>ADDIKO BANK d.d.</item>
      <item>Fond za razvoj i zapošljavanje</item>
      <item>CROATIA BANKA d.d.</item>
    </izvorni_sadrzaj>
    <derivirana_varijabla naziv="DomainObject.Predmet.OstaliListNazivFormated_1">
      <item>ŽDO GUO Vukovar</item>
      <item>Vinko Ljubičić</item>
      <item>RH, MINISTARSTVO FINANCIJA Zagreb</item>
      <item>VOLKO d.o.o.</item>
      <item>ADDIKO BANK d.d.</item>
      <item>Fond za razvoj i zapošljavanje</item>
      <item>CROATIA BANKA d.d.</item>
    </derivirana_varijabla>
  </DomainObject.Predmet.OstaliListNazivFormated>
  <DomainObject.Predmet.OstaliListNazivFormatedOIB>
    <izvorni_sadrzaj>
      <item>ŽDO GUO Vukovar</item>
      <item>Vinko Ljubičić, OIB 91327367435</item>
      <item>RH, MINISTARSTVO FINANCIJA Zagreb, OIB 18683136487</item>
      <item>VOLKO d.o.o., OIB 99845441972</item>
      <item>ADDIKO BANK d.d., OIB 14036333877</item>
      <item>Fond za razvoj i zapošljavanje</item>
      <item>CROATIA BANKA d.d., OIB 32247795989</item>
    </izvorni_sadrzaj>
    <derivirana_varijabla naziv="DomainObject.Predmet.OstaliListNazivFormatedOIB_1">
      <item>ŽDO GUO Vukovar</item>
      <item>Vinko Ljubičić, OIB 91327367435</item>
      <item>RH, MINISTARSTVO FINANCIJA Zagreb, OIB 18683136487</item>
      <item>VOLKO d.o.o., OIB 99845441972</item>
      <item>ADDIKO BANK d.d., OIB 14036333877</item>
      <item>Fond za razvoj i zapošljavanje</item>
      <item>CROATIA BANKA d.d., OIB 32247795989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2018.</izvorni_sadrzaj>
    <derivirana_varijabla naziv="DomainObject.Datum_1">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fFINA RC OSIJEK</izvorni_sadrzaj>
    <derivirana_varijabla naziv="DomainObject.Predmet.StrankaIDrugi_1">fFINA RC OSIJEK</derivirana_varijabla>
  </DomainObject.Predmet.StrankaIDrugi>
  <DomainObject.Predmet.ProtustrankaIDrugi>
    <izvorni_sadrzaj>Marin Plišo</izvorni_sadrzaj>
    <derivirana_varijabla naziv="DomainObject.Predmet.ProtustrankaIDrugi_1">Marin Plišo</derivirana_varijabla>
  </DomainObject.Predmet.ProtustrankaIDrugi>
  <DomainObject.Predmet.StrankaIDrugiAdressOIB>
    <izvorni_sadrzaj>fFINA RC OSIJEK, OIB 85821130368</izvorni_sadrzaj>
    <derivirana_varijabla naziv="DomainObject.Predmet.StrankaIDrugiAdressOIB_1">fFINA RC OSIJEK, OIB 85821130368</derivirana_varijabla>
  </DomainObject.Predmet.StrankaIDrugiAdressOIB>
  <DomainObject.Predmet.ProtustrankaIDrugiAdressOIB>
    <izvorni_sadrzaj>Marin Plišo, OIB 18609008920, Bana Josipa Jelačića 218, 32000 Vukovar</izvorni_sadrzaj>
    <derivirana_varijabla naziv="DomainObject.Predmet.ProtustrankaIDrugiAdressOIB_1">Marin Plišo, OIB 18609008920, Bana Josipa Jelačića 218,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fFINA RC OSIJEK</item>
      <item>Marin Plišo</item>
      <item>ŽDO GUO Vukovar</item>
      <item>Vinko Ljubičić</item>
      <item>RH, MINISTARSTVO FINANCIJA Zagreb</item>
      <item>VOLKO d.o.o.</item>
      <item>ADDIKO BANK d.d.</item>
      <item>Fond za razvoj i zapošljavanje</item>
      <item>CROATIA BANKA d.d.</item>
    </izvorni_sadrzaj>
    <derivirana_varijabla naziv="DomainObject.Predmet.SudioniciListNaziv_1">
      <item>fFINA RC OSIJEK</item>
      <item>Marin Plišo</item>
      <item>ŽDO GUO Vukovar</item>
      <item>Vinko Ljubičić</item>
      <item>RH, MINISTARSTVO FINANCIJA Zagreb</item>
      <item>VOLKO d.o.o.</item>
      <item>ADDIKO BANK d.d.</item>
      <item>Fond za razvoj i zapošljavanje</item>
      <item>CROATIA BANKA d.d.</item>
    </derivirana_varijabla>
  </DomainObject.Predmet.SudioniciListNaziv>
  <DomainObject.Predmet.SudioniciListAdressOIB>
    <izvorni_sadrzaj>
      <item>fFINA RC OSIJEK, OIB 85821130368</item>
      <item>Marin Plišo, OIB 18609008920, Bana Josipa Jelačića 218,32000 Vukovar</item>
      <item>ŽDO GUO Vukovar</item>
      <item>Vinko Ljubičić, OIB 91327367435, Orljavska 4A,31000 Osijek</item>
      <item>RH, MINISTARSTVO FINANCIJA Zagreb, OIB 18683136487, Katančićeva 5,10000 Zagreb</item>
      <item>VOLKO d.o.o., OIB 99845441972, S. Vraza 11,32000 Vukovar</item>
      <item>ADDIKO BANK d.d., OIB 14036333877, Slavonska 6,10000 Zagreb</item>
      <item>Fond za razvoj i zapošljavanje, Preobraženska 4,10000 Zagreb</item>
      <item>CROATIA BANKA d.d., OIB 32247795989, R. Frangeša Mihanovića 9,10000 Zagreb</item>
    </izvorni_sadrzaj>
    <derivirana_varijabla naziv="DomainObject.Predmet.SudioniciListAdressOIB_1">
      <item>fFINA RC OSIJEK, OIB 85821130368</item>
      <item>Marin Plišo, OIB 18609008920, Bana Josipa Jelačića 218,32000 Vukovar</item>
      <item>ŽDO GUO Vukovar</item>
      <item>Vinko Ljubičić, OIB 91327367435, Orljavska 4A,31000 Osijek</item>
      <item>RH, MINISTARSTVO FINANCIJA Zagreb, OIB 18683136487, Katančićeva 5,10000 Zagreb</item>
      <item>VOLKO d.o.o., OIB 99845441972, S. Vraza 11,32000 Vukovar</item>
      <item>ADDIKO BANK d.d., OIB 14036333877, Slavonska 6,10000 Zagreb</item>
      <item>Fond za razvoj i zapošljavanje, Preobraženska 4,10000 Zagreb</item>
      <item>CROATIA BANKA d.d., OIB 32247795989, R. Frangeša Mihanovića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18609008920</item>
      <item>, OIB null</item>
      <item>, OIB 91327367435</item>
      <item>, OIB 18683136487</item>
      <item>, OIB 99845441972</item>
      <item>, OIB 14036333877</item>
      <item>, OIB null</item>
      <item>, OIB 32247795989</item>
    </izvorni_sadrzaj>
    <derivirana_varijabla naziv="DomainObject.Predmet.SudioniciListNazivOIB_1">
      <item>, OIB 85821130368</item>
      <item>, OIB 18609008920</item>
      <item>, OIB null</item>
      <item>, OIB 91327367435</item>
      <item>, OIB 18683136487</item>
      <item>, OIB 99845441972</item>
      <item>, OIB 14036333877</item>
      <item>, OIB null</item>
      <item>, OIB 32247795989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Ljubičić, OIB 91327367435, Orljavska 4A Osijek</item>
    </izvorni_sadrzaj>
    <derivirana_varijabla naziv="DomainObject.Predmet.StecajniUpraviteljiListAddressOIB_1">
      <item>Vinko Ljubičić, OIB 91327367435, Orljavska 4A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190</properties:Words>
  <properties:Characters>973</properties:Characters>
  <properties:Lines>42</properties:Lines>
  <properties:Paragraphs>24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1184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2016-06-23T11:30:00Z</dcterms:created>
  <dc:creator>edeke</dc:creator>
  <cp:lastModifiedBy>Elizabeta Đeke</cp:lastModifiedBy>
  <cp:lastPrinted>2018-02-02T10:01:00Z</cp:lastPrinted>
  <dcterms:modified xmlns:xsi="http://www.w3.org/2001/XMLSchema-instance" xsi:type="dcterms:W3CDTF">2018-02-02T12:33:00Z</dcterms:modified>
  <cp:revision>8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