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54724e" w14:paraId="154724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BE56B1">
        <w:rPr>
          <w:rFonts w:hAnsi="Times New Roman" w:ascii="Times New Roman"/>
          <w:sz w:val="24"/>
        </w:rPr>
        <w:t>-59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>, 4. travnja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1. zk.ul. 429 k.o. LEPROVICA, ORANICA ČRET od 35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2. zk.ul. 652 k.o. LEPROVICA, ORANICA ČRETI od 8820 m2, ORANICA ČRETI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 xml:space="preserve">     od 4185 m2 i 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3. zk.ul. 712 k.o. LEPROVICA, ORANICA ČRETI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 k.o. LEPROVICA, ORANICA ČRETI od 6304 m2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F821BA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utvrđuje se u iznosu od </w:t>
      </w:r>
      <w:r w:rsidRPr="0052511F">
        <w:rPr>
          <w:rFonts w:cs="Tahoma" w:hAnsi="Times New Roman" w:ascii="Times New Roman"/>
          <w:b/>
          <w:sz w:val="24"/>
        </w:rPr>
        <w:t xml:space="preserve"> </w:t>
      </w:r>
      <w:r w:rsidR="00F821BA" w:rsidRPr="00F821BA">
        <w:rPr>
          <w:rFonts w:cs="Tahoma" w:hAnsi="Times New Roman" w:ascii="Times New Roman"/>
          <w:b/>
          <w:sz w:val="24"/>
          <w:lang w:val="pl-PL"/>
        </w:rPr>
        <w:t xml:space="preserve">2.462.299,00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821B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11. svibnja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10.55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>
        <w:rPr>
          <w:rFonts w:cs="Tahoma" w:hAnsi="Times New Roman" w:ascii="Times New Roman"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821BA">
        <w:rPr>
          <w:rFonts w:cs="Tahoma" w:hAnsi="Times New Roman" w:ascii="Times New Roman"/>
          <w:sz w:val="24"/>
        </w:rPr>
        <w:t>4.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E56B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BE56B1" w:rsidP="00310AAD" w:rsidR="00BE56B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E56B1" w:rsidP="00310AAD" w:rsidR="00BE56B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BE56B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BE56B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 xml:space="preserve">2. Erste &amp; Steiermarkische bank d.d. Rijeka, Jadranski trg 3a, po pun. 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BE56B1">
      <w:pPr>
        <w:rPr>
          <w:rFonts w:cs="Tahoma" w:hAnsi="Times New Roman" w:ascii="Times New Roman"/>
          <w:color w:themeColor="background1" w:val="FFFFFF"/>
          <w:sz w:val="24"/>
        </w:rPr>
      </w:pPr>
      <w:r w:rsidRPr="00BE56B1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BE56B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FB8" w:rsidR="00785FB8">
      <w:r>
        <w:separator/>
      </w:r>
    </w:p>
  </w:endnote>
  <w:endnote w:id="0" w:type="continuationSeparator">
    <w:p w:rsidRDefault="00785FB8" w:rsidR="00785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FB8" w:rsidR="00785FB8">
      <w:r>
        <w:separator/>
      </w:r>
    </w:p>
  </w:footnote>
  <w:footnote w:id="0" w:type="continuationSeparator">
    <w:p w:rsidRDefault="00785FB8" w:rsidR="00785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1254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BE56B1">
      <w:rPr>
        <w:rFonts w:hAnsi="Times New Roman" w:ascii="Times New Roman"/>
        <w:szCs w:val="22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50A00"/>
    <w:rsid w:val="007664ED"/>
    <w:rsid w:val="00776FD1"/>
    <w:rsid w:val="00785FB8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E56B1"/>
    <w:rsid w:val="00C00867"/>
    <w:rsid w:val="00C1254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2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4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2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4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2623</properties:Characters>
  <properties:Lines>80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2017-04-05T11:26:00Z</dcterms:created>
  <dc:creator>MK</dc:creator>
  <cp:lastModifiedBy>Sonja Pilić</cp:lastModifiedBy>
  <cp:lastPrinted>2017-04-05T11:31:00Z</cp:lastPrinted>
  <dcterms:modified xmlns:xsi="http://www.w3.org/2001/XMLSchema-instance" xsi:type="dcterms:W3CDTF">2017-04-05T11:35:00Z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