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713c" w14:paraId="80e713c" w:rsidRDefault="00EF6E02" w:rsidP="00DC0F84" w:rsidR="00DC0F84" w:rsidRPr="00896708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96708">
        <w:rPr>
          <w:rFonts w:cs="Times New Roman" w:hAnsi="Times New Roman" w:ascii="Times New Roman"/>
          <w:sz w:val="24"/>
          <w:szCs w:val="24"/>
        </w:rPr>
        <w:t>5</w:t>
      </w:r>
      <w:r w:rsidR="00DC0F84" w:rsidRPr="00896708">
        <w:rPr>
          <w:rFonts w:cs="Times New Roman" w:hAnsi="Times New Roman" w:ascii="Times New Roman"/>
          <w:sz w:val="24"/>
          <w:szCs w:val="24"/>
        </w:rPr>
        <w:t xml:space="preserve"> St-</w:t>
      </w:r>
      <w:r w:rsidR="001853EF" w:rsidRPr="00896708">
        <w:rPr>
          <w:rFonts w:cs="Times New Roman" w:hAnsi="Times New Roman" w:ascii="Times New Roman"/>
          <w:sz w:val="24"/>
          <w:szCs w:val="24"/>
        </w:rPr>
        <w:t>477</w:t>
      </w:r>
      <w:r w:rsidRPr="00896708">
        <w:rPr>
          <w:rFonts w:cs="Times New Roman" w:hAnsi="Times New Roman" w:ascii="Times New Roman"/>
          <w:sz w:val="24"/>
          <w:szCs w:val="24"/>
        </w:rPr>
        <w:t>/1</w:t>
      </w:r>
      <w:r w:rsidR="001853EF" w:rsidRPr="00896708">
        <w:rPr>
          <w:rFonts w:cs="Times New Roman" w:hAnsi="Times New Roman" w:ascii="Times New Roman"/>
          <w:sz w:val="24"/>
          <w:szCs w:val="24"/>
        </w:rPr>
        <w:t>5</w:t>
      </w:r>
      <w:r w:rsidR="00896708" w:rsidRPr="00896708">
        <w:rPr>
          <w:rFonts w:cs="Times New Roman" w:hAnsi="Times New Roman" w:ascii="Times New Roman"/>
          <w:sz w:val="24"/>
          <w:szCs w:val="24"/>
        </w:rPr>
        <w:t>-9</w:t>
      </w:r>
    </w:p>
    <w:p w:rsidRDefault="00EF6E02" w:rsidR="00F12793" w:rsidRPr="00896708">
      <w:pPr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6E02" w:rsidR="00EF6E02" w:rsidRPr="00896708">
      <w:pPr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F6E02" w:rsidR="00EF6E02" w:rsidRPr="00896708">
      <w:pPr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EF6E02" w:rsidR="00EF6E02" w:rsidRPr="00896708">
      <w:pPr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>Amruševa 2/II</w:t>
      </w:r>
    </w:p>
    <w:p w:rsidRDefault="00EF6E02" w:rsidP="00EF6E02" w:rsidR="00EF6E02">
      <w:pPr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>10 000 ZAGREB</w:t>
      </w:r>
    </w:p>
    <w:p w:rsidRDefault="00896708" w:rsidP="009B42FF" w:rsidR="0089670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DC0F84" w:rsidP="00DC0F84" w:rsidR="00DC0F84" w:rsidRPr="008967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C0F84" w:rsidP="00DC0F84" w:rsidR="00DC0F84" w:rsidRPr="00896708">
      <w:pPr>
        <w:jc w:val="center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C0F84" w:rsidP="00DC0F84" w:rsidR="00DC0F84" w:rsidRPr="008967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C0F84" w:rsidP="00DC0F84" w:rsidR="00DC0F84" w:rsidRPr="00896708">
      <w:pPr>
        <w:jc w:val="both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ab/>
        <w:t xml:space="preserve">Trgovački sud u Zagrebu, </w:t>
      </w:r>
      <w:r w:rsidR="00EF6E02" w:rsidRPr="00896708">
        <w:rPr>
          <w:rFonts w:cs="Times New Roman" w:hAnsi="Times New Roman" w:ascii="Times New Roman"/>
          <w:sz w:val="24"/>
          <w:szCs w:val="24"/>
        </w:rPr>
        <w:t>po stečajnom sucu toga suda d</w:t>
      </w:r>
      <w:r w:rsidRPr="00896708">
        <w:rPr>
          <w:rFonts w:cs="Times New Roman" w:hAnsi="Times New Roman" w:ascii="Times New Roman"/>
          <w:sz w:val="24"/>
          <w:szCs w:val="24"/>
        </w:rPr>
        <w:t xml:space="preserve">r.sc. Jeleni Čuveljak, povodom prijedloga </w:t>
      </w:r>
      <w:r w:rsidR="00A918C9" w:rsidRPr="00896708">
        <w:rPr>
          <w:rFonts w:cs="Times New Roman" w:hAnsi="Times New Roman" w:ascii="Times New Roman"/>
          <w:sz w:val="24"/>
          <w:szCs w:val="24"/>
        </w:rPr>
        <w:t>FINANCIJSKE AGENCIJE</w:t>
      </w:r>
      <w:r w:rsidR="002133EC" w:rsidRPr="00896708">
        <w:rPr>
          <w:rFonts w:cs="Times New Roman" w:hAnsi="Times New Roman" w:ascii="Times New Roman"/>
          <w:sz w:val="24"/>
          <w:szCs w:val="24"/>
        </w:rPr>
        <w:t xml:space="preserve"> za otvaranjem stečajnog postupka nad stečajnim dužnikom</w:t>
      </w:r>
      <w:r w:rsidR="001853EF" w:rsidRPr="00896708">
        <w:rPr>
          <w:rFonts w:cs="Times New Roman" w:hAnsi="Times New Roman" w:ascii="Times New Roman"/>
          <w:sz w:val="24"/>
          <w:szCs w:val="24"/>
        </w:rPr>
        <w:t xml:space="preserve"> MAXIMUS PRIMUS d.o.o. Zagreb (Grad Zagreb)</w:t>
      </w:r>
      <w:r w:rsidR="00896708">
        <w:rPr>
          <w:rFonts w:cs="Times New Roman" w:hAnsi="Times New Roman" w:ascii="Times New Roman"/>
          <w:sz w:val="24"/>
          <w:szCs w:val="24"/>
        </w:rPr>
        <w:t xml:space="preserve">, </w:t>
      </w:r>
      <w:r w:rsidR="001853EF" w:rsidRPr="00896708">
        <w:rPr>
          <w:rFonts w:cs="Times New Roman" w:hAnsi="Times New Roman" w:ascii="Times New Roman"/>
          <w:sz w:val="24"/>
          <w:szCs w:val="24"/>
        </w:rPr>
        <w:t>Gračansko borje 13, MBS 080833560</w:t>
      </w:r>
      <w:r w:rsidR="00896708">
        <w:rPr>
          <w:rFonts w:cs="Times New Roman" w:hAnsi="Times New Roman" w:ascii="Times New Roman"/>
          <w:sz w:val="24"/>
          <w:szCs w:val="24"/>
        </w:rPr>
        <w:t>,</w:t>
      </w:r>
      <w:r w:rsidR="001853EF" w:rsidRPr="00896708">
        <w:rPr>
          <w:rFonts w:cs="Times New Roman" w:hAnsi="Times New Roman" w:ascii="Times New Roman"/>
          <w:sz w:val="24"/>
          <w:szCs w:val="24"/>
        </w:rPr>
        <w:t xml:space="preserve"> OIB 17809290760  </w:t>
      </w:r>
      <w:r w:rsidRPr="00896708">
        <w:rPr>
          <w:rFonts w:cs="Times New Roman" w:hAnsi="Times New Roman" w:ascii="Times New Roman"/>
          <w:sz w:val="24"/>
          <w:szCs w:val="24"/>
        </w:rPr>
        <w:t xml:space="preserve">dana </w:t>
      </w:r>
      <w:r w:rsidR="00AA1E87" w:rsidRPr="00896708">
        <w:rPr>
          <w:rFonts w:cs="Times New Roman" w:hAnsi="Times New Roman" w:ascii="Times New Roman"/>
          <w:sz w:val="24"/>
          <w:szCs w:val="24"/>
        </w:rPr>
        <w:t>3</w:t>
      </w:r>
      <w:r w:rsidR="001853EF" w:rsidRPr="00896708">
        <w:rPr>
          <w:rFonts w:cs="Times New Roman" w:hAnsi="Times New Roman" w:ascii="Times New Roman"/>
          <w:sz w:val="24"/>
          <w:szCs w:val="24"/>
        </w:rPr>
        <w:t>0</w:t>
      </w:r>
      <w:r w:rsidR="00FF5C67" w:rsidRPr="00896708">
        <w:rPr>
          <w:rFonts w:cs="Times New Roman" w:hAnsi="Times New Roman" w:ascii="Times New Roman"/>
          <w:sz w:val="24"/>
          <w:szCs w:val="24"/>
        </w:rPr>
        <w:t xml:space="preserve">. </w:t>
      </w:r>
      <w:r w:rsidR="001853EF" w:rsidRPr="00896708">
        <w:rPr>
          <w:rFonts w:cs="Times New Roman" w:hAnsi="Times New Roman" w:ascii="Times New Roman"/>
          <w:sz w:val="24"/>
          <w:szCs w:val="24"/>
        </w:rPr>
        <w:t>rujna</w:t>
      </w:r>
      <w:r w:rsidR="00EF6E02" w:rsidRPr="00896708">
        <w:rPr>
          <w:rFonts w:cs="Times New Roman" w:hAnsi="Times New Roman" w:ascii="Times New Roman"/>
          <w:sz w:val="24"/>
          <w:szCs w:val="24"/>
        </w:rPr>
        <w:t xml:space="preserve"> 201</w:t>
      </w:r>
      <w:r w:rsidR="001853EF" w:rsidRPr="00896708">
        <w:rPr>
          <w:rFonts w:cs="Times New Roman" w:hAnsi="Times New Roman" w:ascii="Times New Roman"/>
          <w:sz w:val="24"/>
          <w:szCs w:val="24"/>
        </w:rPr>
        <w:t>5</w:t>
      </w:r>
      <w:r w:rsidRPr="00896708">
        <w:rPr>
          <w:rFonts w:cs="Times New Roman" w:hAnsi="Times New Roman" w:ascii="Times New Roman"/>
          <w:sz w:val="24"/>
          <w:szCs w:val="24"/>
        </w:rPr>
        <w:t>. godine,</w:t>
      </w:r>
    </w:p>
    <w:p w:rsidRDefault="004430ED" w:rsidP="00BC3CA4" w:rsidR="004430ED" w:rsidRPr="00896708">
      <w:pPr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896708">
      <w:pPr>
        <w:jc w:val="center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BC3CA4" w:rsidR="00577053" w:rsidRPr="00896708">
      <w:pPr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ab/>
      </w:r>
    </w:p>
    <w:p w:rsidRDefault="00E832DD" w:rsidP="0063222C" w:rsidR="0063222C" w:rsidRPr="00896708">
      <w:pPr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ab/>
      </w:r>
    </w:p>
    <w:p w:rsidRDefault="0063222C" w:rsidP="00896708" w:rsidR="0063222C" w:rsidRPr="00896708">
      <w:pPr>
        <w:jc w:val="both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ab/>
        <w:t xml:space="preserve">I/ Pozivaju se vjerovnici stečajnog </w:t>
      </w:r>
      <w:r w:rsidR="001853EF" w:rsidRPr="00896708">
        <w:rPr>
          <w:rFonts w:cs="Times New Roman" w:hAnsi="Times New Roman" w:ascii="Times New Roman"/>
          <w:sz w:val="24"/>
          <w:szCs w:val="24"/>
        </w:rPr>
        <w:t>MAXIMUS PRIMUS d.o.o. Zagreb (Grad Zagreb)</w:t>
      </w:r>
      <w:r w:rsidR="004519A4">
        <w:rPr>
          <w:rFonts w:cs="Times New Roman" w:hAnsi="Times New Roman" w:ascii="Times New Roman"/>
          <w:sz w:val="24"/>
          <w:szCs w:val="24"/>
        </w:rPr>
        <w:t>,</w:t>
      </w:r>
      <w:r w:rsidR="001853EF" w:rsidRPr="00896708">
        <w:rPr>
          <w:rFonts w:cs="Times New Roman" w:hAnsi="Times New Roman" w:ascii="Times New Roman"/>
          <w:sz w:val="24"/>
          <w:szCs w:val="24"/>
        </w:rPr>
        <w:t xml:space="preserve"> Gračansko borje 13</w:t>
      </w:r>
      <w:r w:rsidR="004519A4">
        <w:rPr>
          <w:rFonts w:cs="Times New Roman" w:hAnsi="Times New Roman" w:ascii="Times New Roman"/>
          <w:sz w:val="24"/>
          <w:szCs w:val="24"/>
        </w:rPr>
        <w:t>, MBS 080833560, OIB 17809290760</w:t>
      </w:r>
      <w:r w:rsidR="0013180C" w:rsidRPr="00896708">
        <w:rPr>
          <w:rFonts w:cs="Times New Roman" w:hAnsi="Times New Roman" w:ascii="Times New Roman"/>
          <w:sz w:val="24"/>
          <w:szCs w:val="24"/>
        </w:rPr>
        <w:t>,</w:t>
      </w:r>
      <w:r w:rsidRPr="00896708">
        <w:rPr>
          <w:rFonts w:cs="Times New Roman" w:hAnsi="Times New Roman" w:ascii="Times New Roman"/>
          <w:sz w:val="24"/>
          <w:szCs w:val="24"/>
        </w:rPr>
        <w:t xml:space="preserve"> te druge osobe koje za to imaju interes, da u roku od 15 dana od dana objave ovog poziva, predujme iznos od </w:t>
      </w:r>
      <w:r w:rsidR="002133EC" w:rsidRPr="00896708">
        <w:rPr>
          <w:rFonts w:cs="Times New Roman" w:hAnsi="Times New Roman" w:ascii="Times New Roman"/>
          <w:sz w:val="24"/>
          <w:szCs w:val="24"/>
        </w:rPr>
        <w:t xml:space="preserve">49.770,00 kn </w:t>
      </w:r>
      <w:r w:rsidRPr="00896708">
        <w:rPr>
          <w:rFonts w:cs="Times New Roman" w:hAnsi="Times New Roman" w:ascii="Times New Roman"/>
          <w:sz w:val="24"/>
          <w:szCs w:val="24"/>
        </w:rPr>
        <w:t xml:space="preserve">za pokriće troškova stečajnog postupka na račun ovoga suda broj: </w:t>
      </w:r>
      <w:r w:rsidR="00EF6E02" w:rsidRPr="00896708">
        <w:rPr>
          <w:rFonts w:cs="Times New Roman" w:hAnsi="Times New Roman" w:ascii="Times New Roman"/>
          <w:sz w:val="24"/>
          <w:szCs w:val="24"/>
        </w:rPr>
        <w:t>HR</w:t>
      </w:r>
      <w:r w:rsidR="00896708">
        <w:rPr>
          <w:rFonts w:cs="Times New Roman" w:hAnsi="Times New Roman" w:ascii="Times New Roman"/>
          <w:sz w:val="24"/>
          <w:szCs w:val="24"/>
        </w:rPr>
        <w:t>9</w:t>
      </w:r>
      <w:r w:rsidR="00EF6E02" w:rsidRPr="00896708">
        <w:rPr>
          <w:rFonts w:cs="Times New Roman" w:hAnsi="Times New Roman" w:ascii="Times New Roman"/>
          <w:sz w:val="24"/>
          <w:szCs w:val="24"/>
        </w:rPr>
        <w:t>22390001</w:t>
      </w:r>
      <w:r w:rsidRPr="00896708">
        <w:rPr>
          <w:rFonts w:cs="Times New Roman" w:hAnsi="Times New Roman" w:ascii="Times New Roman"/>
          <w:sz w:val="24"/>
          <w:szCs w:val="24"/>
        </w:rPr>
        <w:t xml:space="preserve">1300000460, kod HPB d.d. Zagreb, pozivom na broj 00 </w:t>
      </w:r>
      <w:r w:rsidR="001853EF" w:rsidRPr="00896708">
        <w:rPr>
          <w:rFonts w:cs="Times New Roman" w:hAnsi="Times New Roman" w:ascii="Times New Roman"/>
          <w:sz w:val="24"/>
          <w:szCs w:val="24"/>
        </w:rPr>
        <w:t>477</w:t>
      </w:r>
      <w:r w:rsidR="00EF6E02" w:rsidRPr="00896708">
        <w:rPr>
          <w:rFonts w:cs="Times New Roman" w:hAnsi="Times New Roman" w:ascii="Times New Roman"/>
          <w:sz w:val="24"/>
          <w:szCs w:val="24"/>
        </w:rPr>
        <w:t>1</w:t>
      </w:r>
      <w:r w:rsidR="001853EF" w:rsidRPr="00896708">
        <w:rPr>
          <w:rFonts w:cs="Times New Roman" w:hAnsi="Times New Roman" w:ascii="Times New Roman"/>
          <w:sz w:val="24"/>
          <w:szCs w:val="24"/>
        </w:rPr>
        <w:t>5</w:t>
      </w:r>
      <w:r w:rsidR="00EF6E02" w:rsidRPr="00896708">
        <w:rPr>
          <w:rFonts w:cs="Times New Roman" w:hAnsi="Times New Roman" w:ascii="Times New Roman"/>
          <w:sz w:val="24"/>
          <w:szCs w:val="24"/>
        </w:rPr>
        <w:t>.</w:t>
      </w:r>
    </w:p>
    <w:p w:rsidRDefault="0063222C" w:rsidP="00896708" w:rsidR="0063222C" w:rsidRPr="00896708">
      <w:pPr>
        <w:jc w:val="both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ab/>
        <w:t xml:space="preserve">II/ Ukoliko u roku iz točke I. predujam  ne bude uplaćen, stečajni će sudac donijeti rješenje o otvaranju i zaključenju stečajnog postupka nad stečajnim dužnikom. </w:t>
      </w:r>
    </w:p>
    <w:p w:rsidRDefault="00577053" w:rsidP="00896708" w:rsidR="00577053" w:rsidRPr="008967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7053" w:rsidP="00577053" w:rsidR="00577053" w:rsidRPr="00896708">
      <w:pPr>
        <w:jc w:val="center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 xml:space="preserve">U </w:t>
      </w:r>
      <w:r w:rsidR="00EF6E02" w:rsidRPr="00896708">
        <w:rPr>
          <w:rFonts w:cs="Times New Roman" w:hAnsi="Times New Roman" w:ascii="Times New Roman"/>
          <w:sz w:val="24"/>
          <w:szCs w:val="24"/>
        </w:rPr>
        <w:t xml:space="preserve">Zagrebu, </w:t>
      </w:r>
      <w:r w:rsidR="001853EF" w:rsidRPr="00896708">
        <w:rPr>
          <w:rFonts w:cs="Times New Roman" w:hAnsi="Times New Roman" w:ascii="Times New Roman"/>
          <w:sz w:val="24"/>
          <w:szCs w:val="24"/>
        </w:rPr>
        <w:t>30</w:t>
      </w:r>
      <w:r w:rsidR="00FF5C67" w:rsidRPr="00896708">
        <w:rPr>
          <w:rFonts w:cs="Times New Roman" w:hAnsi="Times New Roman" w:ascii="Times New Roman"/>
          <w:sz w:val="24"/>
          <w:szCs w:val="24"/>
        </w:rPr>
        <w:t xml:space="preserve">. </w:t>
      </w:r>
      <w:r w:rsidR="001853EF" w:rsidRPr="00896708">
        <w:rPr>
          <w:rFonts w:cs="Times New Roman" w:hAnsi="Times New Roman" w:ascii="Times New Roman"/>
          <w:sz w:val="24"/>
          <w:szCs w:val="24"/>
        </w:rPr>
        <w:t>rujna</w:t>
      </w:r>
      <w:r w:rsidR="00FF5C67" w:rsidRPr="00896708">
        <w:rPr>
          <w:rFonts w:cs="Times New Roman" w:hAnsi="Times New Roman" w:ascii="Times New Roman"/>
          <w:sz w:val="24"/>
          <w:szCs w:val="24"/>
        </w:rPr>
        <w:t xml:space="preserve"> 201</w:t>
      </w:r>
      <w:r w:rsidR="001853EF" w:rsidRPr="00896708">
        <w:rPr>
          <w:rFonts w:cs="Times New Roman" w:hAnsi="Times New Roman" w:ascii="Times New Roman"/>
          <w:sz w:val="24"/>
          <w:szCs w:val="24"/>
        </w:rPr>
        <w:t>5</w:t>
      </w:r>
      <w:r w:rsidR="00FF5C67" w:rsidRPr="0089670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77053" w:rsidP="00577053" w:rsidR="00577053" w:rsidRPr="0089670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77053" w:rsidP="00896708" w:rsidR="0008182C" w:rsidRPr="00896708">
      <w:pPr>
        <w:jc w:val="right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STEČAJNI SUDAC:  </w:t>
      </w:r>
    </w:p>
    <w:p w:rsidRDefault="00577053" w:rsidP="00896708" w:rsidR="00577053" w:rsidRPr="00896708">
      <w:pPr>
        <w:jc w:val="right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ab/>
      </w:r>
      <w:r w:rsidR="00487181" w:rsidRPr="00896708">
        <w:rPr>
          <w:rFonts w:cs="Times New Roman" w:hAnsi="Times New Roman" w:ascii="Times New Roman"/>
          <w:sz w:val="24"/>
          <w:szCs w:val="24"/>
        </w:rPr>
        <w:t xml:space="preserve"> </w:t>
      </w:r>
      <w:r w:rsidRPr="00896708">
        <w:rPr>
          <w:rFonts w:cs="Times New Roman" w:hAnsi="Times New Roman" w:ascii="Times New Roman"/>
          <w:sz w:val="24"/>
          <w:szCs w:val="24"/>
        </w:rPr>
        <w:tab/>
      </w:r>
      <w:r w:rsidRPr="00896708">
        <w:rPr>
          <w:rFonts w:cs="Times New Roman" w:hAnsi="Times New Roman" w:ascii="Times New Roman"/>
          <w:sz w:val="24"/>
          <w:szCs w:val="24"/>
        </w:rPr>
        <w:tab/>
      </w:r>
      <w:r w:rsidRPr="00896708">
        <w:rPr>
          <w:rFonts w:cs="Times New Roman" w:hAnsi="Times New Roman" w:ascii="Times New Roman"/>
          <w:sz w:val="24"/>
          <w:szCs w:val="24"/>
        </w:rPr>
        <w:tab/>
      </w:r>
      <w:r w:rsidRPr="00896708">
        <w:rPr>
          <w:rFonts w:cs="Times New Roman" w:hAnsi="Times New Roman" w:ascii="Times New Roman"/>
          <w:sz w:val="24"/>
          <w:szCs w:val="24"/>
        </w:rPr>
        <w:tab/>
      </w:r>
      <w:r w:rsidRPr="00896708">
        <w:rPr>
          <w:rFonts w:cs="Times New Roman" w:hAnsi="Times New Roman" w:ascii="Times New Roman"/>
          <w:sz w:val="24"/>
          <w:szCs w:val="24"/>
        </w:rPr>
        <w:tab/>
      </w:r>
      <w:r w:rsidRPr="00896708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487181" w:rsidRPr="00896708">
        <w:rPr>
          <w:rFonts w:cs="Times New Roman" w:hAnsi="Times New Roman" w:ascii="Times New Roman"/>
          <w:sz w:val="24"/>
          <w:szCs w:val="24"/>
        </w:rPr>
        <w:t xml:space="preserve">    </w:t>
      </w:r>
      <w:r w:rsidRPr="00896708">
        <w:rPr>
          <w:rFonts w:cs="Times New Roman" w:hAnsi="Times New Roman" w:ascii="Times New Roman"/>
          <w:sz w:val="24"/>
          <w:szCs w:val="24"/>
        </w:rPr>
        <w:t xml:space="preserve"> </w:t>
      </w:r>
      <w:r w:rsidR="00EF6E02" w:rsidRPr="00896708">
        <w:rPr>
          <w:rFonts w:cs="Times New Roman" w:hAnsi="Times New Roman" w:ascii="Times New Roman"/>
          <w:sz w:val="24"/>
          <w:szCs w:val="24"/>
        </w:rPr>
        <w:t>d</w:t>
      </w:r>
      <w:r w:rsidR="00E41FC3" w:rsidRPr="00896708">
        <w:rPr>
          <w:rFonts w:cs="Times New Roman" w:hAnsi="Times New Roman" w:ascii="Times New Roman"/>
          <w:sz w:val="24"/>
          <w:szCs w:val="24"/>
        </w:rPr>
        <w:t>r.sc. Jelena Čuveljak</w:t>
      </w:r>
      <w:r w:rsidR="003C1253">
        <w:rPr>
          <w:rFonts w:cs="Times New Roman" w:hAnsi="Times New Roman" w:ascii="Times New Roman"/>
          <w:sz w:val="24"/>
          <w:szCs w:val="24"/>
        </w:rPr>
        <w:t>,v.r.</w:t>
      </w:r>
    </w:p>
    <w:p w:rsidRDefault="005460B5" w:rsidP="00896708" w:rsidR="005460B5" w:rsidRPr="00896708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896708" w:rsidP="00577053" w:rsidR="008967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7053" w:rsidP="00577053" w:rsidR="00577053" w:rsidRPr="00896708">
      <w:pPr>
        <w:jc w:val="both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>Pravna pouka:</w:t>
      </w:r>
    </w:p>
    <w:p w:rsidRDefault="0008182C" w:rsidP="0008182C" w:rsidR="0008182C" w:rsidRPr="00896708">
      <w:pPr>
        <w:jc w:val="both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>Protiv ovog rješenja dopuštena je žalba Visokom trgovačkom sudu RH u roku od osam dana, koja se podnosi putem ovoga suda u dva primjerka za sud i po jedan za svaku protivnu stranu.</w:t>
      </w:r>
    </w:p>
    <w:p w:rsidRDefault="00BC3CA4" w:rsidP="00BC3CA4" w:rsidR="00BC3CA4" w:rsidRPr="00896708">
      <w:pPr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3C1253" w:rsidP="0083108A" w:rsidR="003C1253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3C1253" w:rsidP="003528B2" w:rsidR="003C1253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Karmela Dolenc</w:t>
      </w:r>
    </w:p>
    <w:p w:rsidRDefault="00B37129" w:rsidR="00B37129" w:rsidRPr="0089670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C3CA4" w:rsidR="00BC3CA4" w:rsidRPr="0089670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77053" w:rsidP="00577053" w:rsidR="00577053" w:rsidRPr="00896708">
      <w:pPr>
        <w:jc w:val="both"/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>DNA:</w:t>
      </w:r>
    </w:p>
    <w:p w:rsidRDefault="00577053" w:rsidP="00577053" w:rsidR="00577053" w:rsidRPr="00896708">
      <w:pPr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 xml:space="preserve">1. </w:t>
      </w:r>
      <w:r w:rsidR="00131A48" w:rsidRPr="00896708">
        <w:rPr>
          <w:rFonts w:cs="Times New Roman" w:hAnsi="Times New Roman" w:ascii="Times New Roman"/>
          <w:sz w:val="24"/>
          <w:szCs w:val="24"/>
        </w:rPr>
        <w:t>Dužniku</w:t>
      </w:r>
    </w:p>
    <w:p w:rsidRDefault="00577053" w:rsidP="00577053" w:rsidR="00577053" w:rsidRPr="00896708">
      <w:pPr>
        <w:rPr>
          <w:rFonts w:cs="Times New Roman" w:hAnsi="Times New Roman" w:ascii="Times New Roman"/>
          <w:sz w:val="24"/>
          <w:szCs w:val="24"/>
        </w:rPr>
      </w:pPr>
      <w:r w:rsidRPr="00896708">
        <w:rPr>
          <w:rFonts w:cs="Times New Roman" w:hAnsi="Times New Roman" w:ascii="Times New Roman"/>
          <w:sz w:val="24"/>
          <w:szCs w:val="24"/>
        </w:rPr>
        <w:t xml:space="preserve">2. </w:t>
      </w:r>
      <w:r w:rsidR="001853EF" w:rsidRPr="00896708">
        <w:rPr>
          <w:rFonts w:cs="Times New Roman" w:hAnsi="Times New Roman" w:ascii="Times New Roman"/>
          <w:sz w:val="24"/>
          <w:szCs w:val="24"/>
        </w:rPr>
        <w:t>E-</w:t>
      </w:r>
      <w:r w:rsidRPr="00896708">
        <w:rPr>
          <w:rFonts w:cs="Times New Roman" w:hAnsi="Times New Roman" w:ascii="Times New Roman"/>
          <w:sz w:val="24"/>
          <w:szCs w:val="24"/>
        </w:rPr>
        <w:t xml:space="preserve">Oglasna ploča </w:t>
      </w:r>
      <w:r w:rsidR="001853EF" w:rsidRPr="00896708">
        <w:rPr>
          <w:rFonts w:cs="Times New Roman" w:hAnsi="Times New Roman" w:ascii="Times New Roman"/>
          <w:sz w:val="24"/>
          <w:szCs w:val="24"/>
        </w:rPr>
        <w:t>-23 d</w:t>
      </w:r>
    </w:p>
    <w:sectPr w:rsidSect="00FB64FF" w:rsidR="00577053" w:rsidRPr="00896708">
      <w:headerReference w:type="even" r:id="rId8"/>
      <w:headerReference w:type="default" r:id="rId9"/>
      <w:headerReference w:type="first" r:id="rId10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4EE" w:rsidR="008E64EE">
      <w:r>
        <w:separator/>
      </w:r>
    </w:p>
  </w:endnote>
  <w:endnote w:id="0" w:type="continuationSeparator">
    <w:p w:rsidRDefault="008E64EE" w:rsidR="008E6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4EE" w:rsidR="008E64EE">
      <w:r>
        <w:separator/>
      </w:r>
    </w:p>
  </w:footnote>
  <w:footnote w:id="0" w:type="continuationSeparator">
    <w:p w:rsidRDefault="008E64EE" w:rsidR="008E6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C4B" w:rsidP="00FB64FF" w:rsidR="00A42C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2C4B" w:rsidR="00A42C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C4B" w:rsidP="00FB64FF" w:rsidR="00A42C4B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70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A42C4B" w:rsidR="00A42C4B">
    <w:pPr>
      <w:pStyle w:val="Zaglavlje"/>
    </w:pPr>
  </w:p>
  <w:p w:rsidRDefault="00A42C4B" w:rsidR="00A42C4B">
    <w:pPr>
      <w:pStyle w:val="Zaglavlje"/>
    </w:pPr>
  </w:p>
  <w:p w:rsidRDefault="00A42C4B" w:rsidR="00A42C4B">
    <w:pPr>
      <w:pStyle w:val="Zaglavlje"/>
    </w:pPr>
  </w:p>
  <w:p w:rsidRDefault="00A42C4B" w:rsidR="00A42C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C2D" w:rsidR="00A42C4B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A42C4B" w:rsidR="00A42C4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67D"/>
    <w:rsid w:val="000515B1"/>
    <w:rsid w:val="0006417A"/>
    <w:rsid w:val="0006505A"/>
    <w:rsid w:val="00071D41"/>
    <w:rsid w:val="0008182C"/>
    <w:rsid w:val="00082920"/>
    <w:rsid w:val="00085C2D"/>
    <w:rsid w:val="000860E0"/>
    <w:rsid w:val="000A3AC6"/>
    <w:rsid w:val="000A4F07"/>
    <w:rsid w:val="000D642A"/>
    <w:rsid w:val="000F5558"/>
    <w:rsid w:val="0013180C"/>
    <w:rsid w:val="00131A48"/>
    <w:rsid w:val="001360A5"/>
    <w:rsid w:val="00152BDA"/>
    <w:rsid w:val="00164EBB"/>
    <w:rsid w:val="00173990"/>
    <w:rsid w:val="001853EF"/>
    <w:rsid w:val="00190A21"/>
    <w:rsid w:val="001918F3"/>
    <w:rsid w:val="0019399C"/>
    <w:rsid w:val="00194AB0"/>
    <w:rsid w:val="0019658F"/>
    <w:rsid w:val="001B0C57"/>
    <w:rsid w:val="001D0BE7"/>
    <w:rsid w:val="001E4E5F"/>
    <w:rsid w:val="002070C3"/>
    <w:rsid w:val="00207B14"/>
    <w:rsid w:val="002133EC"/>
    <w:rsid w:val="00235AAE"/>
    <w:rsid w:val="0023619E"/>
    <w:rsid w:val="0025654A"/>
    <w:rsid w:val="00266E0D"/>
    <w:rsid w:val="00267743"/>
    <w:rsid w:val="00287111"/>
    <w:rsid w:val="002C623B"/>
    <w:rsid w:val="002D1DA3"/>
    <w:rsid w:val="002D42AE"/>
    <w:rsid w:val="002D5B68"/>
    <w:rsid w:val="002F1ADA"/>
    <w:rsid w:val="003003D2"/>
    <w:rsid w:val="00320107"/>
    <w:rsid w:val="00324C69"/>
    <w:rsid w:val="00327A1D"/>
    <w:rsid w:val="0033172F"/>
    <w:rsid w:val="00341322"/>
    <w:rsid w:val="0036341C"/>
    <w:rsid w:val="003C1253"/>
    <w:rsid w:val="003C6959"/>
    <w:rsid w:val="0040631F"/>
    <w:rsid w:val="00410FFE"/>
    <w:rsid w:val="004430ED"/>
    <w:rsid w:val="004519A4"/>
    <w:rsid w:val="00465509"/>
    <w:rsid w:val="00473DB3"/>
    <w:rsid w:val="00475E64"/>
    <w:rsid w:val="00487181"/>
    <w:rsid w:val="004A01AE"/>
    <w:rsid w:val="004C0ED9"/>
    <w:rsid w:val="004C535C"/>
    <w:rsid w:val="004E0C00"/>
    <w:rsid w:val="004F2771"/>
    <w:rsid w:val="005272EF"/>
    <w:rsid w:val="00530801"/>
    <w:rsid w:val="005460B5"/>
    <w:rsid w:val="0055485E"/>
    <w:rsid w:val="00575AA2"/>
    <w:rsid w:val="005764D5"/>
    <w:rsid w:val="00577053"/>
    <w:rsid w:val="005774B3"/>
    <w:rsid w:val="005C3453"/>
    <w:rsid w:val="005E5699"/>
    <w:rsid w:val="005F2FD6"/>
    <w:rsid w:val="006235E3"/>
    <w:rsid w:val="00631DBB"/>
    <w:rsid w:val="0063222C"/>
    <w:rsid w:val="0063505F"/>
    <w:rsid w:val="006368F5"/>
    <w:rsid w:val="00676A07"/>
    <w:rsid w:val="006806E6"/>
    <w:rsid w:val="006824AB"/>
    <w:rsid w:val="006878CD"/>
    <w:rsid w:val="006B5783"/>
    <w:rsid w:val="006C081D"/>
    <w:rsid w:val="006E3E04"/>
    <w:rsid w:val="00711BAF"/>
    <w:rsid w:val="0072695E"/>
    <w:rsid w:val="00727277"/>
    <w:rsid w:val="00731D64"/>
    <w:rsid w:val="007519B3"/>
    <w:rsid w:val="00762159"/>
    <w:rsid w:val="007627B3"/>
    <w:rsid w:val="00764AEE"/>
    <w:rsid w:val="007B765D"/>
    <w:rsid w:val="007C422F"/>
    <w:rsid w:val="00861E3B"/>
    <w:rsid w:val="00881589"/>
    <w:rsid w:val="00896490"/>
    <w:rsid w:val="00896708"/>
    <w:rsid w:val="008A167E"/>
    <w:rsid w:val="008E64EE"/>
    <w:rsid w:val="008F569D"/>
    <w:rsid w:val="0090223B"/>
    <w:rsid w:val="00902FE2"/>
    <w:rsid w:val="00907138"/>
    <w:rsid w:val="00921FA9"/>
    <w:rsid w:val="009533C6"/>
    <w:rsid w:val="00953DED"/>
    <w:rsid w:val="00957111"/>
    <w:rsid w:val="00963985"/>
    <w:rsid w:val="00963F34"/>
    <w:rsid w:val="009655BD"/>
    <w:rsid w:val="0097315B"/>
    <w:rsid w:val="00981BDB"/>
    <w:rsid w:val="009932EA"/>
    <w:rsid w:val="009935C8"/>
    <w:rsid w:val="009A4C3B"/>
    <w:rsid w:val="009B749B"/>
    <w:rsid w:val="009C3F55"/>
    <w:rsid w:val="009C6833"/>
    <w:rsid w:val="009C77A1"/>
    <w:rsid w:val="009D0D35"/>
    <w:rsid w:val="009D0ED3"/>
    <w:rsid w:val="00A128BC"/>
    <w:rsid w:val="00A26151"/>
    <w:rsid w:val="00A26EAF"/>
    <w:rsid w:val="00A40825"/>
    <w:rsid w:val="00A42C4B"/>
    <w:rsid w:val="00A709F0"/>
    <w:rsid w:val="00A918C9"/>
    <w:rsid w:val="00AA0C7F"/>
    <w:rsid w:val="00AA1E87"/>
    <w:rsid w:val="00AA6230"/>
    <w:rsid w:val="00AB314A"/>
    <w:rsid w:val="00AB3DBC"/>
    <w:rsid w:val="00AC4626"/>
    <w:rsid w:val="00AC71C4"/>
    <w:rsid w:val="00AC7ED4"/>
    <w:rsid w:val="00AF1800"/>
    <w:rsid w:val="00B37129"/>
    <w:rsid w:val="00B56B8C"/>
    <w:rsid w:val="00B70980"/>
    <w:rsid w:val="00B74B98"/>
    <w:rsid w:val="00B94A30"/>
    <w:rsid w:val="00B96157"/>
    <w:rsid w:val="00BB128D"/>
    <w:rsid w:val="00BB5C94"/>
    <w:rsid w:val="00BC3CA4"/>
    <w:rsid w:val="00BD24AB"/>
    <w:rsid w:val="00BF5AC0"/>
    <w:rsid w:val="00C34FDD"/>
    <w:rsid w:val="00C66C91"/>
    <w:rsid w:val="00CA22FE"/>
    <w:rsid w:val="00CA4666"/>
    <w:rsid w:val="00CC4F2D"/>
    <w:rsid w:val="00CD7800"/>
    <w:rsid w:val="00CE6259"/>
    <w:rsid w:val="00D00B0D"/>
    <w:rsid w:val="00D32F2E"/>
    <w:rsid w:val="00D34B40"/>
    <w:rsid w:val="00D373D4"/>
    <w:rsid w:val="00D41EC4"/>
    <w:rsid w:val="00D554DB"/>
    <w:rsid w:val="00D61D33"/>
    <w:rsid w:val="00D74871"/>
    <w:rsid w:val="00D757AC"/>
    <w:rsid w:val="00D85966"/>
    <w:rsid w:val="00DA0460"/>
    <w:rsid w:val="00DA2299"/>
    <w:rsid w:val="00DA4054"/>
    <w:rsid w:val="00DB085A"/>
    <w:rsid w:val="00DC0F84"/>
    <w:rsid w:val="00DD7B24"/>
    <w:rsid w:val="00E143C7"/>
    <w:rsid w:val="00E21B3F"/>
    <w:rsid w:val="00E33D47"/>
    <w:rsid w:val="00E41A8E"/>
    <w:rsid w:val="00E41FC3"/>
    <w:rsid w:val="00E43C40"/>
    <w:rsid w:val="00E46B2C"/>
    <w:rsid w:val="00E551C7"/>
    <w:rsid w:val="00E81F36"/>
    <w:rsid w:val="00E832DD"/>
    <w:rsid w:val="00E8366C"/>
    <w:rsid w:val="00E84D3B"/>
    <w:rsid w:val="00EB1EE5"/>
    <w:rsid w:val="00EB5118"/>
    <w:rsid w:val="00EC6731"/>
    <w:rsid w:val="00EF6E02"/>
    <w:rsid w:val="00F02D00"/>
    <w:rsid w:val="00F06F7D"/>
    <w:rsid w:val="00F12793"/>
    <w:rsid w:val="00F200FB"/>
    <w:rsid w:val="00F206F2"/>
    <w:rsid w:val="00F5578E"/>
    <w:rsid w:val="00F66064"/>
    <w:rsid w:val="00F849E3"/>
    <w:rsid w:val="00F9010D"/>
    <w:rsid w:val="00F9255A"/>
    <w:rsid w:val="00F9795D"/>
    <w:rsid w:val="00FB49DD"/>
    <w:rsid w:val="00FB64FF"/>
    <w:rsid w:val="00FB718B"/>
    <w:rsid w:val="00FD5646"/>
    <w:rsid w:val="00FD572A"/>
    <w:rsid w:val="00FE0F59"/>
    <w:rsid w:val="00FF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9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9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9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9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9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PRIMUS d.o.o. zastupanog po punomoćniku KRISTINA BOŠNJAK</izvorni_sadrzaj>
    <derivirana_varijabla naziv="DomainObject.Predmet.ProtustrankaFormated_1">  MAXIMUS PRIMUS d.o.o. zastupanog po punomoćniku KRISTINA BOŠNJAK</derivirana_varijabla>
  </DomainObject.Predmet.ProtustrankaFormated>
  <DomainObject.Predmet.ProtustrankaFormatedOIB>
    <izvorni_sadrzaj>  MAXIMUS PRIMUS d.o.o., OIB 17809290760 zastupanog po punomoćniku KRISTINA BOŠNJAK</izvorni_sadrzaj>
    <derivirana_varijabla naziv="DomainObject.Predmet.ProtustrankaFormatedOIB_1">  MAXIMUS PRIMUS d.o.o., OIB 17809290760 zastupanog po punomoćniku KRISTINA BOŠNJAK</derivirana_varijabla>
  </DomainObject.Predmet.ProtustrankaFormatedOIB>
  <DomainObject.Predmet.ProtustrankaFormatedWithAdress>
    <izvorni_sadrzaj> MAXIMUS PRIMUS d.o.o., Gračansko borje 13, Zagreb zastupanog po punomoćniku KRISTINA BOŠNJAK</izvorni_sadrzaj>
    <derivirana_varijabla naziv="DomainObject.Predmet.ProtustrankaFormatedWithAdress_1"> MAXIMUS PRIMUS d.o.o., Gračansko borje 13, Zagreb zastupanog po punomoćniku KRISTINA BOŠNJAK</derivirana_varijabla>
  </DomainObject.Predmet.ProtustrankaFormatedWithAdress>
  <DomainObject.Predmet.ProtustrankaFormatedWithAdressOIB>
    <izvorni_sadrzaj> MAXIMUS PRIMUS d.o.o., OIB 17809290760, Gračansko borje 13, Zagreb zastupanog po punomoćniku KRISTINA BOŠNJAK</izvorni_sadrzaj>
    <derivirana_varijabla naziv="DomainObject.Predmet.ProtustrankaFormatedWithAdressOIB_1"> MAXIMUS PRIMUS d.o.o., OIB 17809290760, Gračansko borje 13, Zagreb zastupanog po punomoćniku KRISTINA BOŠNJAK</derivirana_varijabla>
  </DomainObject.Predmet.ProtustrankaFormatedWithAdressOIB>
  <DomainObject.Predmet.ProtustrankaWithAdress>
    <izvorni_sadrzaj>MAXIMUS PRIMUS d.o.o. Gračansko borje 13, Zagreb</izvorni_sadrzaj>
    <derivirana_varijabla naziv="DomainObject.Predmet.ProtustrankaWithAdress_1">MAXIMUS PRIMUS d.o.o. Gračansko borje 13, Zagreb</derivirana_varijabla>
  </DomainObject.Predmet.ProtustrankaWithAdress>
  <DomainObject.Predmet.ProtustrankaWithAdressOIB>
    <izvorni_sadrzaj>MAXIMUS PRIMUS d.o.o., OIB 17809290760, Gračansko borje 13, Zagreb</izvorni_sadrzaj>
    <derivirana_varijabla naziv="DomainObject.Predmet.ProtustrankaWithAdressOIB_1">MAXIMUS PRIMUS d.o.o., OIB 17809290760, Gračansko borje 13, Zagreb</derivirana_varijabla>
  </DomainObject.Predmet.ProtustrankaWithAdressOIB>
  <DomainObject.Predmet.ProtustrankaNazivFormated>
    <izvorni_sadrzaj>MAXIMUS PRIMUS d.o.o.</izvorni_sadrzaj>
    <derivirana_varijabla naziv="DomainObject.Predmet.ProtustrankaNazivFormated_1">MAXIMUS PRIMUS d.o.o.</derivirana_varijabla>
  </DomainObject.Predmet.ProtustrankaNazivFormated>
  <DomainObject.Predmet.ProtustrankaNazivFormatedOIB>
    <izvorni_sadrzaj>MAXIMUS PRIMUS d.o.o., OIB 17809290760</izvorni_sadrzaj>
    <derivirana_varijabla naziv="DomainObject.Predmet.ProtustrankaNazivFormatedOIB_1">MAXIMUS PRIMUS d.o.o., OIB 17809290760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MAXIMUS PRIMUS d.o.o. zastupanog po punomoćniku KRISTINA BOŠNJAK</item>
    </izvorni_sadrzaj>
    <derivirana_varijabla naziv="DomainObject.Predmet.ProtuStrankaListFormated_1">
      <item>MAXIMUS PRIMUS d.o.o. zastupanog po punomoćniku KRISTINA BOŠNJAK</item>
    </derivirana_varijabla>
  </DomainObject.Predmet.ProtuStrankaListFormated>
  <DomainObject.Predmet.ProtuStrankaListFormatedOIB>
    <izvorni_sadrzaj>
      <item>MAXIMUS PRIMUS d.o.o., OIB 17809290760 zastupanog po punomoćniku KRISTINA BOŠNJAK</item>
    </izvorni_sadrzaj>
    <derivirana_varijabla naziv="DomainObject.Predmet.ProtuStrankaListFormatedOIB_1">
      <item>MAXIMUS PRIMUS d.o.o., OIB 17809290760 zastupanog po punomoćniku KRISTINA BOŠNJAK</item>
    </derivirana_varijabla>
  </DomainObject.Predmet.ProtuStrankaListFormatedOIB>
  <DomainObject.Predmet.ProtuStrankaListFormatedWithAdress>
    <izvorni_sadrzaj>
      <item>MAXIMUS PRIMUS d.o.o., Gračansko borje 13, Zagreb zastupanog po punomoćniku KRISTINA BOŠNJAK</item>
    </izvorni_sadrzaj>
    <derivirana_varijabla naziv="DomainObject.Predmet.ProtuStrankaListFormatedWithAdress_1">
      <item>MAXIMUS PRIMUS d.o.o., Gračansko borje 13, Zagreb zastupanog po punomoćniku KRISTINA BOŠNJAK</item>
    </derivirana_varijabla>
  </DomainObject.Predmet.ProtuStrankaListFormatedWithAdress>
  <DomainObject.Predmet.ProtuStrankaListFormatedWithAdressOIB>
    <izvorni_sadrzaj>
      <item>MAXIMUS PRIMUS d.o.o., OIB 17809290760, Gračansko borje 13, Zagreb zastupanog po punomoćniku KRISTINA BOŠNJAK</item>
    </izvorni_sadrzaj>
    <derivirana_varijabla naziv="DomainObject.Predmet.ProtuStrankaListFormatedWithAdressOIB_1">
      <item>MAXIMUS PRIMUS d.o.o., OIB 17809290760, Gračansko borje 13, Zagreb zastupanog po punomoćniku KRISTINA BOŠNJAK</item>
    </derivirana_varijabla>
  </DomainObject.Predmet.ProtuStrankaListFormatedWithAdressOIB>
  <DomainObject.Predmet.ProtuStrankaListNazivFormated>
    <izvorni_sadrzaj>
      <item>MAXIMUS PRIMUS d.o.o.</item>
    </izvorni_sadrzaj>
    <derivirana_varijabla naziv="DomainObject.Predmet.ProtuStrankaListNazivFormated_1">
      <item>MAXIMUS PRIMUS d.o.o.</item>
    </derivirana_varijabla>
  </DomainObject.Predmet.ProtuStrankaListNazivFormated>
  <DomainObject.Predmet.ProtuStrankaListNazivFormatedOIB>
    <izvorni_sadrzaj>
      <item>MAXIMUS PRIMUS d.o.o., OIB 17809290760</item>
    </izvorni_sadrzaj>
    <derivirana_varijabla naziv="DomainObject.Predmet.ProtuStrankaListNazivFormatedOIB_1">
      <item>MAXIMUS PRIMUS d.o.o., OIB 17809290760</item>
    </derivirana_varijabla>
  </DomainObject.Predmet.ProtuStrankaListNazivFormatedOIB>
  <DomainObject.Predmet.OstaliListFormated>
    <izvorni_sadrzaj>
      <item>KRISTINA BOŠNJAK punomoćnik sudionika u postupku MAXIMUS PRIMUS d.o.o.</item>
    </izvorni_sadrzaj>
    <derivirana_varijabla naziv="DomainObject.Predmet.OstaliListFormated_1">
      <item>KRISTINA BOŠNJAK punomoćnik sudionika u postupku MAXIMUS PRIMUS d.o.o.</item>
    </derivirana_varijabla>
  </DomainObject.Predmet.OstaliListFormated>
  <DomainObject.Predmet.OstaliListFormatedOIB>
    <izvorni_sadrzaj>
      <item>KRISTINA BOŠNJAK, OIB 12588014024 punomoćnik sudionika u postupku MAXIMUS PRIMUS d.o.o.</item>
    </izvorni_sadrzaj>
    <derivirana_varijabla naziv="DomainObject.Predmet.OstaliListFormatedOIB_1">
      <item>KRISTINA BOŠNJAK, OIB 12588014024 punomoćnik sudionika u postupku MAXIMUS PRIMUS d.o.o.</item>
    </derivirana_varijabla>
  </DomainObject.Predmet.OstaliListFormatedOIB>
  <DomainObject.Predmet.OstaliListFormatedWithAdress>
    <izvorni_sadrzaj>
      <item>KRISTINA BOŠNJAK, Gračansko borje 13, 10000 Zagreb punomoćnik sudionika u postupku MAXIMUS PRIMUS d.o.o.</item>
    </izvorni_sadrzaj>
    <derivirana_varijabla naziv="DomainObject.Predmet.OstaliListFormatedWithAdress_1">
      <item>KRISTINA BOŠNJAK, Gračansko borje 13, 10000 Zagreb punomoćnik sudionika u postupku MAXIMUS PRIMUS d.o.o.</item>
    </derivirana_varijabla>
  </DomainObject.Predmet.OstaliListFormatedWithAdress>
  <DomainObject.Predmet.OstaliListFormatedWithAdressOIB>
    <izvorni_sadrzaj>
      <item>KRISTINA BOŠNJAK, OIB 12588014024, Gračansko borje 13, 10000 Zagreb punomoćnik sudionika u postupku MAXIMUS PRIMUS d.o.o.</item>
    </izvorni_sadrzaj>
    <derivirana_varijabla naziv="DomainObject.Predmet.OstaliListFormatedWithAdressOIB_1">
      <item>KRISTINA BOŠNJAK, OIB 12588014024, Gračansko borje 13, 10000 Zagreb punomoćnik sudionika u postupku MAXIMUS PRIMUS d.o.o.</item>
    </derivirana_varijabla>
  </DomainObject.Predmet.OstaliListFormatedWithAdressOIB>
  <DomainObject.Predmet.OstaliListNazivFormated>
    <izvorni_sadrzaj>
      <item>KRISTINA BOŠNJAK</item>
    </izvorni_sadrzaj>
    <derivirana_varijabla naziv="DomainObject.Predmet.OstaliListNazivFormated_1">
      <item>KRISTINA BOŠNJAK</item>
    </derivirana_varijabla>
  </DomainObject.Predmet.OstaliListNazivFormated>
  <DomainObject.Predmet.OstaliListNazivFormatedOIB>
    <izvorni_sadrzaj>
      <item>KRISTINA BOŠNJAK, OIB 12588014024</item>
    </izvorni_sadrzaj>
    <derivirana_varijabla naziv="DomainObject.Predmet.OstaliListNazivFormatedOIB_1">
      <item>KRISTINA BOŠNJAK, OIB 12588014024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MAXIMUS PRIMUS d.o.o.</izvorni_sadrzaj>
    <derivirana_varijabla naziv="DomainObject.Predmet.ProtustrankaIDrugi_1">MAXIMUS PRIMUS d.o.o.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MAXIMUS PRIMUS d.o.o., OIB 17809290760, Gračansko borje 13, Zagreb</izvorni_sadrzaj>
    <derivirana_varijabla naziv="DomainObject.Predmet.ProtustrankaIDrugiAdressOIB_1">MAXIMUS PRIMUS d.o.o., OIB 17809290760, Gračansko borje 13,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MAXIMUS PRIMUS d.o.o.</item>
      <item>FINA</item>
      <item>KRISTINA BOŠNJAK</item>
    </izvorni_sadrzaj>
    <derivirana_varijabla naziv="DomainObject.Predmet.SudioniciListNaziv_1">
      <item>MAXIMUS PRIMUS d.o.o.</item>
      <item>FINA</item>
      <item>KRISTINA BOŠNJAK</item>
    </derivirana_varijabla>
  </DomainObject.Predmet.SudioniciListNaziv>
  <DomainObject.Predmet.SudioniciListAdressOIB>
    <izvorni_sadrzaj>
      <item>MAXIMUS PRIMUS d.o.o., OIB 17809290760, Gračansko borje 13,Zagreb</item>
      <item>FINA, OIB 85821130368, Ilica 307,10000 Zagreb</item>
      <item>KRISTINA BOŠNJAK, OIB 12588014024, Gračansko borje 13,10000 Zagreb</item>
    </izvorni_sadrzaj>
    <derivirana_varijabla naziv="DomainObject.Predmet.SudioniciListAdressOIB_1">
      <item>MAXIMUS PRIMUS d.o.o., OIB 17809290760, Gračansko borje 13,Zagreb</item>
      <item>FINA, OIB 85821130368, Ilica 307,10000 Zagreb</item>
      <item>KRISTINA BOŠNJAK, OIB 12588014024, Gračansko borje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17809290760</item>
      <item>, OIB 85821130368</item>
      <item>, OIB 12588014024</item>
    </izvorni_sadrzaj>
    <derivirana_varijabla naziv="DomainObject.Predmet.SudioniciListNazivOIB_1">
      <item>, OIB 17809290760</item>
      <item>, OIB 85821130368</item>
      <item>, OIB 12588014024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1129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St-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2015-09-30T07:46:00Z</dcterms:created>
  <dc:creator>Administrator</dc:creator>
  <cp:lastModifiedBy>Karmela Dolenc</cp:lastModifiedBy>
  <cp:lastPrinted>2015-09-30T07:46:00Z</cp:lastPrinted>
  <dcterms:modified xmlns:xsi="http://www.w3.org/2001/XMLSchema-instance" xsi:type="dcterms:W3CDTF">2015-09-30T07:48:00Z</dcterms:modified>
  <cp:revision>5</cp:revision>
  <dc:title>III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