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3333" w14:paraId="bae3333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C179AA">
        <w:rPr>
          <w:rFonts w:hAnsi="Times New Roman" w:ascii="Times New Roman"/>
        </w:rPr>
        <w:t>5914/16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DA4AE9" w:rsidR="00DA4AE9">
      <w:pPr>
        <w:jc w:val="right"/>
        <w:rPr>
          <w:rFonts w:hAnsi="Times New Roman" w:ascii="Times New Roman"/>
        </w:rPr>
      </w:pPr>
      <w:r w:rsidRPr="001A0455">
        <w:rPr>
          <w:rFonts w:hAnsi="Times New Roman" w:ascii="Times New Roman"/>
        </w:rPr>
        <w:t>AUTUS PROMET j.d.o.o.,</w:t>
      </w:r>
    </w:p>
    <w:p w:rsidRDefault="00DA4AE9" w:rsidR="00E13BFB">
      <w:pPr>
        <w:jc w:val="right"/>
        <w:rPr>
          <w:rFonts w:hAnsi="Times New Roman" w:ascii="Times New Roman"/>
        </w:rPr>
      </w:pPr>
      <w:r w:rsidRPr="001A0455">
        <w:rPr>
          <w:rFonts w:hAnsi="Times New Roman" w:ascii="Times New Roman"/>
        </w:rPr>
        <w:t xml:space="preserve"> Prerovec, Prerovec 62</w:t>
      </w:r>
    </w:p>
    <w:p w:rsidRDefault="00DA4AE9" w:rsidR="00DA4AE9">
      <w:pPr>
        <w:jc w:val="right"/>
        <w:rPr>
          <w:rFonts w:hAnsi="Times New Roman" w:ascii="Times New Roman"/>
        </w:rPr>
      </w:pPr>
    </w:p>
    <w:p w:rsidRDefault="00DA4AE9" w:rsidR="00DA4A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DA4AE9" w:rsidR="00DA4A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MARIO KELIN</w:t>
      </w:r>
    </w:p>
    <w:p w:rsidRDefault="00DA4AE9" w:rsidP="00DA4AE9" w:rsidR="00DA4AE9">
      <w:pPr>
        <w:jc w:val="right"/>
        <w:rPr>
          <w:rFonts w:hAnsi="Times New Roman" w:ascii="Times New Roman"/>
        </w:rPr>
      </w:pPr>
      <w:r w:rsidRPr="001A0455">
        <w:rPr>
          <w:rFonts w:hAnsi="Times New Roman" w:ascii="Times New Roman"/>
        </w:rPr>
        <w:t>Prerovec, Prerovec 62</w:t>
      </w:r>
    </w:p>
    <w:p w:rsidRDefault="00DA4AE9" w:rsidR="00DA4AE9">
      <w:pPr>
        <w:jc w:val="right"/>
        <w:rPr>
          <w:rFonts w:hAnsi="Times New Roman" w:ascii="Times New Roman"/>
        </w:rPr>
      </w:pPr>
    </w:p>
    <w:p w:rsidRDefault="00DA4AE9" w:rsidR="00DA4AE9" w:rsidRPr="00B60A70">
      <w:pPr>
        <w:jc w:val="right"/>
        <w:rPr>
          <w:rFonts w:hAnsi="Times New Roman" w:ascii="Times New Roman"/>
          <w:b/>
        </w:rPr>
      </w:pPr>
    </w:p>
    <w:p w:rsidRDefault="00052E15" w:rsidP="00C179AA" w:rsidR="00A53AD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C179AA" w:rsidRPr="001A0455">
        <w:rPr>
          <w:rFonts w:hAnsi="Times New Roman" w:ascii="Times New Roman"/>
        </w:rPr>
        <w:t>AUTUS PROMET j.d.o.o., Prerovec, Prerovec 62, OIB 37415179026</w:t>
      </w:r>
    </w:p>
    <w:p w:rsidRDefault="00A53ADA" w:rsidP="00967CE3" w:rsidR="00A53ADA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9736D">
        <w:rPr>
          <w:rFonts w:hAnsi="Times New Roman" w:ascii="Times New Roman"/>
          <w:b/>
        </w:rPr>
        <w:t>2</w:t>
      </w:r>
      <w:r w:rsidR="00A53ADA">
        <w:rPr>
          <w:rFonts w:hAnsi="Times New Roman" w:ascii="Times New Roman"/>
          <w:b/>
        </w:rPr>
        <w:t>5</w:t>
      </w:r>
      <w:r w:rsidR="0049736D">
        <w:rPr>
          <w:rFonts w:hAnsi="Times New Roman" w:ascii="Times New Roman"/>
          <w:b/>
        </w:rPr>
        <w:t>. travnja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49736D">
        <w:rPr>
          <w:rFonts w:hAnsi="Times New Roman" w:ascii="Times New Roman"/>
          <w:b/>
        </w:rPr>
        <w:t>12,</w:t>
      </w:r>
      <w:r w:rsidR="00C179AA">
        <w:rPr>
          <w:rFonts w:hAnsi="Times New Roman" w:ascii="Times New Roman"/>
          <w:b/>
        </w:rPr>
        <w:t>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E16153">
        <w:rPr>
          <w:rFonts w:hAnsi="Times New Roman" w:ascii="Times New Roman"/>
        </w:rPr>
        <w:t>6.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C179AA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131C0E"/>
    <w:rsid w:val="001A0EA0"/>
    <w:rsid w:val="001A1D24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9736D"/>
    <w:rsid w:val="004B4886"/>
    <w:rsid w:val="004D1D11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26A0F"/>
    <w:rsid w:val="00853C23"/>
    <w:rsid w:val="008C5126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E4B21"/>
    <w:rsid w:val="00B60A70"/>
    <w:rsid w:val="00B86DDC"/>
    <w:rsid w:val="00BD4A84"/>
    <w:rsid w:val="00C179AA"/>
    <w:rsid w:val="00CA66F9"/>
    <w:rsid w:val="00CD7DA1"/>
    <w:rsid w:val="00D6610B"/>
    <w:rsid w:val="00D742EB"/>
    <w:rsid w:val="00DA22A1"/>
    <w:rsid w:val="00DA4AE9"/>
    <w:rsid w:val="00DC0535"/>
    <w:rsid w:val="00DF69D2"/>
    <w:rsid w:val="00E13BFB"/>
    <w:rsid w:val="00E16153"/>
    <w:rsid w:val="00E87B43"/>
    <w:rsid w:val="00F54DC3"/>
    <w:rsid w:val="00F70E3E"/>
    <w:rsid w:val="00FA7BDE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A1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D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A1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D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5914</izvorni_sadrzaj>
    <derivirana_varijabla naziv="DomainObject.Predmet.Broj_1">5914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St-5914/2016</izvorni_sadrzaj>
    <derivirana_varijabla naziv="DomainObject.Predmet.OznakaBroj_1">St-5914/2016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AUTUS PROMET j.d.o.o. za proizvodnju, promet i usluge zastupanog po punomoćniku Mario Kelin</izvorni_sadrzaj>
    <derivirana_varijabla naziv="DomainObject.Predmet.ProtustrankaFormated_1">  AUTUS PROMET j.d.o.o. za proizvodnju, promet i usluge zastupanog po punomoćniku Mario Kelin</derivirana_varijabla>
  </DomainObject.Predmet.ProtustrankaFormated>
  <DomainObject.Predmet.ProtustrankaFormatedOIB>
    <izvorni_sadrzaj>  AUTUS PROMET j.d.o.o. za proizvodnju, promet i usluge, OIB 37415179026 zastupanog po punomoćniku Mario Kelin</izvorni_sadrzaj>
    <derivirana_varijabla naziv="DomainObject.Predmet.ProtustrankaFormatedOIB_1">  AUTUS PROMET j.d.o.o. za proizvodnju, promet i usluge, OIB 37415179026 zastupanog po punomoćniku Mario Kelin</derivirana_varijabla>
  </DomainObject.Predmet.ProtustrankaFormatedOIB>
  <DomainObject.Predmet.ProtustrankaFormatedWithAdress>
    <izvorni_sadrzaj> AUTUS PROMET j.d.o.o. za proizvodnju, promet i usluge, Prerovec 62, 10310 Prerovec zastupanog po punomoćniku Mario Kelin</izvorni_sadrzaj>
    <derivirana_varijabla naziv="DomainObject.Predmet.ProtustrankaFormatedWithAdress_1"> AUTUS PROMET j.d.o.o. za proizvodnju, promet i usluge, Prerovec 62, 10310 Prerovec zastupanog po punomoćniku Mario Kelin</derivirana_varijabla>
  </DomainObject.Predmet.ProtustrankaFormatedWithAdress>
  <DomainObject.Predmet.ProtustrankaFormatedWithAdressOIB>
    <izvorni_sadrzaj> AUTUS PROMET j.d.o.o. za proizvodnju, promet i usluge, OIB 37415179026, Prerovec 62, 10310 Prerovec zastupanog po punomoćniku Mario Kelin</izvorni_sadrzaj>
    <derivirana_varijabla naziv="DomainObject.Predmet.ProtustrankaFormatedWithAdressOIB_1"> AUTUS PROMET j.d.o.o. za proizvodnju, promet i usluge, OIB 37415179026, Prerovec 62, 10310 Prerovec zastupanog po punomoćniku Mario Kelin</derivirana_varijabla>
  </DomainObject.Predmet.ProtustrankaFormatedWithAdressOIB>
  <DomainObject.Predmet.ProtustrankaWithAdress>
    <izvorni_sadrzaj>AUTUS PROMET j.d.o.o. za proizvodnju, promet i usluge Prerovec 62, 10310 Prerovec</izvorni_sadrzaj>
    <derivirana_varijabla naziv="DomainObject.Predmet.ProtustrankaWithAdress_1">AUTUS PROMET j.d.o.o. za proizvodnju, promet i usluge Prerovec 62, 10310 Prerovec</derivirana_varijabla>
  </DomainObject.Predmet.ProtustrankaWithAdress>
  <DomainObject.Predmet.ProtustrankaWithAdressOIB>
    <izvorni_sadrzaj>AUTUS PROMET j.d.o.o. za proizvodnju, promet i usluge, OIB 37415179026, Prerovec 62, 10310 Prerovec</izvorni_sadrzaj>
    <derivirana_varijabla naziv="DomainObject.Predmet.ProtustrankaWithAdressOIB_1">AUTUS PROMET j.d.o.o. za proizvodnju, promet i usluge, OIB 37415179026, Prerovec 62, 10310 Prerovec</derivirana_varijabla>
  </DomainObject.Predmet.ProtustrankaWithAdressOIB>
  <DomainObject.Predmet.ProtustrankaNazivFormated>
    <izvorni_sadrzaj>AUTUS PROMET j.d.o.o. za proizvodnju, promet i usluge</izvorni_sadrzaj>
    <derivirana_varijabla naziv="DomainObject.Predmet.ProtustrankaNazivFormated_1">AUTUS PROMET j.d.o.o. za proizvodnju, promet i usluge</derivirana_varijabla>
  </DomainObject.Predmet.ProtustrankaNazivFormated>
  <DomainObject.Predmet.ProtustrankaNazivFormatedOIB>
    <izvorni_sadrzaj>AUTUS PROMET j.d.o.o. za proizvodnju, promet i usluge, OIB 37415179026</izvorni_sadrzaj>
    <derivirana_varijabla naziv="DomainObject.Predmet.ProtustrankaNazivFormatedOIB_1">AUTUS PROMET j.d.o.o. za proizvodnju, promet i usluge, OIB 37415179026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AUTUS PROMET j.d.o.o. za proizvodnju, promet i usluge zastupanog po punomoćniku Mario Kelin</item>
    </izvorni_sadrzaj>
    <derivirana_varijabla naziv="DomainObject.Predmet.ProtuStrankaListFormated_1">
      <item>AUTUS PROMET j.d.o.o. za proizvodnju, promet i usluge zastupanog po punomoćniku Mario Kelin</item>
    </derivirana_varijabla>
  </DomainObject.Predmet.ProtuStrankaListFormated>
  <DomainObject.Predmet.ProtuStrankaListFormatedOIB>
    <izvorni_sadrzaj>
      <item>AUTUS PROMET j.d.o.o. za proizvodnju, promet i usluge, OIB 37415179026 zastupanog po punomoćniku Mario Kelin</item>
    </izvorni_sadrzaj>
    <derivirana_varijabla naziv="DomainObject.Predmet.ProtuStrankaListFormatedOIB_1">
      <item>AUTUS PROMET j.d.o.o. za proizvodnju, promet i usluge, OIB 37415179026 zastupanog po punomoćniku Mario Kelin</item>
    </derivirana_varijabla>
  </DomainObject.Predmet.ProtuStrankaListFormatedOIB>
  <DomainObject.Predmet.ProtuStrankaListFormatedWithAdress>
    <izvorni_sadrzaj>
      <item>AUTUS PROMET j.d.o.o. za proizvodnju, promet i usluge, Prerovec 62, 10310 Prerovec zastupanog po punomoćniku Mario Kelin</item>
    </izvorni_sadrzaj>
    <derivirana_varijabla naziv="DomainObject.Predmet.ProtuStrankaListFormatedWithAdress_1">
      <item>AUTUS PROMET j.d.o.o. za proizvodnju, promet i usluge, Prerovec 62, 10310 Prerovec zastupanog po punomoćniku Mario Kelin</item>
    </derivirana_varijabla>
  </DomainObject.Predmet.ProtuStrankaListFormatedWithAdress>
  <DomainObject.Predmet.ProtuStrankaListFormatedWithAdressOIB>
    <izvorni_sadrzaj>
      <item>AUTUS PROMET j.d.o.o. za proizvodnju, promet i usluge, OIB 37415179026, Prerovec 62, 10310 Prerovec zastupanog po punomoćniku Mario Kelin</item>
    </izvorni_sadrzaj>
    <derivirana_varijabla naziv="DomainObject.Predmet.ProtuStrankaListFormatedWithAdressOIB_1">
      <item>AUTUS PROMET j.d.o.o. za proizvodnju, promet i usluge, OIB 37415179026, Prerovec 62, 10310 Prerovec zastupanog po punomoćniku Mario Kelin</item>
    </derivirana_varijabla>
  </DomainObject.Predmet.ProtuStrankaListFormatedWithAdressOIB>
  <DomainObject.Predmet.ProtuStrankaListNazivFormated>
    <izvorni_sadrzaj>
      <item>AUTUS PROMET j.d.o.o. za proizvodnju, promet i usluge</item>
    </izvorni_sadrzaj>
    <derivirana_varijabla naziv="DomainObject.Predmet.ProtuStrankaListNazivFormated_1">
      <item>AUTUS PROMET j.d.o.o. za proizvodnju, promet i usluge</item>
    </derivirana_varijabla>
  </DomainObject.Predmet.ProtuStrankaListNazivFormated>
  <DomainObject.Predmet.ProtuStrankaListNazivFormatedOIB>
    <izvorni_sadrzaj>
      <item>AUTUS PROMET j.d.o.o. za proizvodnju, promet i usluge, OIB 37415179026</item>
    </izvorni_sadrzaj>
    <derivirana_varijabla naziv="DomainObject.Predmet.ProtuStrankaListNazivFormatedOIB_1">
      <item>AUTUS PROMET j.d.o.o. za proizvodnju, promet i usluge, OIB 37415179026</item>
    </derivirana_varijabla>
  </DomainObject.Predmet.ProtuStrankaListNazivFormatedOIB>
  <DomainObject.Predmet.OstaliListFormated>
    <izvorni_sadrzaj>
      <item>Mario Kelin punomoćnik sudionika u postupku AUTUS PROMET j.d.o.o. za proizvodnju, promet i usluge</item>
    </izvorni_sadrzaj>
    <derivirana_varijabla naziv="DomainObject.Predmet.OstaliListFormated_1">
      <item>Mario Kelin punomoćnik sudionika u postupku AUTUS PROMET j.d.o.o. za proizvodnju, promet i usluge</item>
    </derivirana_varijabla>
  </DomainObject.Predmet.OstaliListFormated>
  <DomainObject.Predmet.OstaliListFormatedOIB>
    <izvorni_sadrzaj>
      <item>Mario Kelin, OIB 64061097084 punomoćnik sudionika u postupku AUTUS PROMET j.d.o.o. za proizvodnju, promet i usluge</item>
    </izvorni_sadrzaj>
    <derivirana_varijabla naziv="DomainObject.Predmet.OstaliListFormatedOIB_1">
      <item>Mario Kelin, OIB 64061097084 punomoćnik sudionika u postupku AUTUS PROMET j.d.o.o. za proizvodnju, promet i usluge</item>
    </derivirana_varijabla>
  </DomainObject.Predmet.OstaliListFormatedOIB>
  <DomainObject.Predmet.OstaliListFormatedWithAdress>
    <izvorni_sadrzaj>
      <item>Mario Kelin, Prerovec 62, 10310 Prerovec punomoćnik sudionika u postupku AUTUS PROMET j.d.o.o. za proizvodnju, promet i usluge</item>
    </izvorni_sadrzaj>
    <derivirana_varijabla naziv="DomainObject.Predmet.OstaliListFormatedWithAdress_1">
      <item>Mario Kelin, Prerovec 62, 10310 Prerovec punomoćnik sudionika u postupku AUTUS PROMET j.d.o.o. za proizvodnju, promet i usluge</item>
    </derivirana_varijabla>
  </DomainObject.Predmet.OstaliListFormatedWithAdress>
  <DomainObject.Predmet.OstaliListFormatedWithAdressOIB>
    <izvorni_sadrzaj>
      <item>Mario Kelin, OIB 64061097084, Prerovec 62, 10310 Prerovec punomoćnik sudionika u postupku AUTUS PROMET j.d.o.o. za proizvodnju, promet i usluge</item>
    </izvorni_sadrzaj>
    <derivirana_varijabla naziv="DomainObject.Predmet.OstaliListFormatedWithAdressOIB_1">
      <item>Mario Kelin, OIB 64061097084, Prerovec 62, 10310 Prerovec punomoćnik sudionika u postupku AUTUS PROMET j.d.o.o. za proizvodnju, promet i usluge</item>
    </derivirana_varijabla>
  </DomainObject.Predmet.OstaliListFormatedWithAdressOIB>
  <DomainObject.Predmet.OstaliListNazivFormated>
    <izvorni_sadrzaj>
      <item>Mario Kelin</item>
    </izvorni_sadrzaj>
    <derivirana_varijabla naziv="DomainObject.Predmet.OstaliListNazivFormated_1">
      <item>Mario Kelin</item>
    </derivirana_varijabla>
  </DomainObject.Predmet.OstaliListNazivFormated>
  <DomainObject.Predmet.OstaliListNazivFormatedOIB>
    <izvorni_sadrzaj>
      <item>Mario Kelin, OIB 64061097084</item>
    </izvorni_sadrzaj>
    <derivirana_varijabla naziv="DomainObject.Predmet.OstaliListNazivFormatedOIB_1">
      <item>Mario Kelin, OIB 64061097084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AUTUS PROMET j.d.o.o. za proizvodnju, promet i usluge</izvorni_sadrzaj>
    <derivirana_varijabla naziv="DomainObject.Predmet.ProtustrankaIDrugi_1">AUTUS PROMET j.d.o.o. za proizvodnju, promet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AUTUS PROMET j.d.o.o. za proizvodnju, promet i usluge, OIB 37415179026, Prerovec 62, 10310 Prerovec</izvorni_sadrzaj>
    <derivirana_varijabla naziv="DomainObject.Predmet.ProtustrankaIDrugiAdressOIB_1">AUTUS PROMET j.d.o.o. za proizvodnju, promet i usluge, OIB 37415179026, Prerovec 62, 10310 Prerovec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AUTUS PROMET j.d.o.o. za proizvodnju, promet i usluge</item>
      <item>Mario Kelin</item>
    </izvorni_sadrzaj>
    <derivirana_varijabla naziv="DomainObject.Predmet.SudioniciListNaziv_1">
      <item>FINA Regionalni centar Zagreb</item>
      <item>AUTUS PROMET j.d.o.o. za proizvodnju, promet i usluge</item>
      <item>Mario Kelin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AUTUS PROMET j.d.o.o. za proizvodnju, promet i usluge, OIB 37415179026, Prerovec 62,10310 Prerovec</item>
      <item>Mario Kelin, OIB 64061097084, Prerovec 62,10310 Prerovec</item>
    </izvorni_sadrzaj>
    <derivirana_varijabla naziv="DomainObject.Predmet.SudioniciListAdressOIB_1">
      <item>FINA Regionalni centar Zagreb, OIB 85821130368, Trg svibanjskih žrtava 1995. br. 1,10000 Zagreb</item>
      <item>AUTUS PROMET j.d.o.o. za proizvodnju, promet i usluge, OIB 37415179026, Prerovec 62,10310 Prerovec</item>
      <item>Mario Kelin, OIB 64061097084, Prerovec 62,10310 Prerovec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37415179026</item>
      <item>, OIB 64061097084</item>
    </izvorni_sadrzaj>
    <derivirana_varijabla naziv="DomainObject.Predmet.SudioniciListNazivOIB_1">
      <item>, OIB 85821130368</item>
      <item>, OIB 37415179026</item>
      <item>, OIB 64061097084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2F7B0-5FDC-472F-BD28-3F96E9F62C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87</properties:Words>
  <properties:Characters>506</properties:Characters>
  <properties:Lines>34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2017-03-06T12:34:00Z</dcterms:created>
  <dc:creator>stecaj</dc:creator>
  <cp:lastModifiedBy>Gordana Grčić</cp:lastModifiedBy>
  <cp:lastPrinted>2017-03-06T12:34:00Z</cp:lastPrinted>
  <dcterms:modified xmlns:xsi="http://www.w3.org/2001/XMLSchema-instance" xsi:type="dcterms:W3CDTF">2017-03-06T12:35:00Z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