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2aaf" w14:paraId="89c2aaf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EC42D1">
        <w:rPr>
          <w:rFonts w:hAnsi="Times New Roman" w:ascii="Times New Roman"/>
          <w:szCs w:val="24"/>
          <w:lang w:val="hr-HR"/>
        </w:rPr>
        <w:t>7340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EC42D1" w:rsidRPr="00EC42D1">
        <w:t xml:space="preserve"> </w:t>
      </w:r>
      <w:r w:rsidR="00EC42D1" w:rsidRPr="00EC42D1">
        <w:rPr>
          <w:rFonts w:hAnsi="Times New Roman" w:ascii="Times New Roman"/>
        </w:rPr>
        <w:t>FUNGUS NATURALIS d.o.o., Zagreb, Čulinečka 123, MBS: 080765232, OIB: 50088058176</w:t>
      </w:r>
      <w:r w:rsidR="00EC42D1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316F4B">
        <w:rPr>
          <w:rFonts w:hAnsi="Times New Roman" w:ascii="Times New Roman"/>
          <w:szCs w:val="24"/>
        </w:rPr>
        <w:t xml:space="preserve"> </w:t>
      </w:r>
      <w:r w:rsidR="00EC42D1" w:rsidRPr="00EC42D1">
        <w:rPr>
          <w:rFonts w:hAnsi="Times New Roman" w:ascii="Times New Roman"/>
        </w:rPr>
        <w:t>FUNGUS NATURALIS d.o.o., Zagreb, Čulinečka 123, MBS: 080765232, OIB: 50088058176</w:t>
      </w:r>
      <w:r w:rsidR="00EC42D1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7D3512">
        <w:rPr>
          <w:rFonts w:hAnsi="Times New Roman" w:ascii="Times New Roman"/>
          <w:szCs w:val="24"/>
        </w:rPr>
        <w:t xml:space="preserve"> </w:t>
      </w:r>
      <w:r w:rsidR="00EC42D1">
        <w:rPr>
          <w:rFonts w:hAnsi="Times New Roman" w:ascii="Times New Roman"/>
          <w:szCs w:val="24"/>
        </w:rPr>
        <w:t>Marijan Drljanovčan , Miholjanec, Antuna Mihanovića 131, OIB 49708160625.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EC42D1" w:rsidRPr="00EC42D1">
        <w:rPr>
          <w:rFonts w:hAnsi="Times New Roman" w:ascii="Times New Roman"/>
        </w:rPr>
        <w:t>FUNGUS NATURALIS d.o.o., Zagreb, Čulinečka 123, MBS: 080765232, OIB: 50088058176</w:t>
      </w:r>
      <w:r w:rsidR="00EC42D1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16F4B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316F4B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FC4890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FC4890" w:rsidP="00FC4890" w:rsidR="00FC4890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FC4890" w:rsidP="00FC4890" w:rsidR="00FC489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FC4890" w:rsidRPr="00FC4890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924592">
          <w:rPr>
            <w:rFonts w:hAnsi="Times New Roman" w:ascii="Times New Roman"/>
          </w:rPr>
          <w:t>7</w:t>
        </w:r>
        <w:r w:rsidR="00EC42D1">
          <w:rPr>
            <w:rFonts w:hAnsi="Times New Roman" w:ascii="Times New Roman"/>
          </w:rPr>
          <w:t>340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16F4B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5D1528"/>
    <w:rsid w:val="00631843"/>
    <w:rsid w:val="007D3512"/>
    <w:rsid w:val="008139E9"/>
    <w:rsid w:val="008A0A2C"/>
    <w:rsid w:val="008D7665"/>
    <w:rsid w:val="00906F46"/>
    <w:rsid w:val="009237A3"/>
    <w:rsid w:val="00923F04"/>
    <w:rsid w:val="00924592"/>
    <w:rsid w:val="00934979"/>
    <w:rsid w:val="0098320A"/>
    <w:rsid w:val="00991234"/>
    <w:rsid w:val="00A02786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C42D1"/>
    <w:rsid w:val="00ED099B"/>
    <w:rsid w:val="00ED0E6D"/>
    <w:rsid w:val="00F03AFC"/>
    <w:rsid w:val="00F22D0E"/>
    <w:rsid w:val="00FC4890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4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8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8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8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8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4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8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8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8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8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89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7340</izvorni_sadrzaj>
    <derivirana_varijabla naziv="DomainObject.Predmet.Broj_1">7340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St-7340/2015</izvorni_sadrzaj>
    <derivirana_varijabla naziv="DomainObject.Predmet.OznakaBroj_1">St-7340/2015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FUNGUS NATURALIS d.o.o. zastupanog po punomoćniku Anton Đok</izvorni_sadrzaj>
    <derivirana_varijabla naziv="DomainObject.Predmet.ProtustrankaFormated_1">  FUNGUS NATURALIS d.o.o. zastupanog po punomoćniku Anton Đok</derivirana_varijabla>
  </DomainObject.Predmet.ProtustrankaFormated>
  <DomainObject.Predmet.ProtustrankaFormatedOIB>
    <izvorni_sadrzaj>  FUNGUS NATURALIS d.o.o., OIB 50088058176 zastupanog po punomoćniku Anton Đok</izvorni_sadrzaj>
    <derivirana_varijabla naziv="DomainObject.Predmet.ProtustrankaFormatedOIB_1">  FUNGUS NATURALIS d.o.o., OIB 50088058176 zastupanog po punomoćniku Anton Đok</derivirana_varijabla>
  </DomainObject.Predmet.ProtustrankaFormatedOIB>
  <DomainObject.Predmet.ProtustrankaFormatedWithAdress>
    <izvorni_sadrzaj> FUNGUS NATURALIS d.o.o., Čulinečka 123, 10000 Zagreb zastupanog po punomoćniku Anton Đok</izvorni_sadrzaj>
    <derivirana_varijabla naziv="DomainObject.Predmet.ProtustrankaFormatedWithAdress_1"> FUNGUS NATURALIS d.o.o., Čulinečka 123, 10000 Zagreb zastupanog po punomoćniku Anton Đok</derivirana_varijabla>
  </DomainObject.Predmet.ProtustrankaFormatedWithAdress>
  <DomainObject.Predmet.ProtustrankaFormatedWithAdressOIB>
    <izvorni_sadrzaj> FUNGUS NATURALIS d.o.o., OIB 50088058176, Čulinečka 123, 10000 Zagreb zastupanog po punomoćniku Anton Đok</izvorni_sadrzaj>
    <derivirana_varijabla naziv="DomainObject.Predmet.ProtustrankaFormatedWithAdressOIB_1"> FUNGUS NATURALIS d.o.o., OIB 50088058176, Čulinečka 123, 10000 Zagreb zastupanog po punomoćniku Anton Đok</derivirana_varijabla>
  </DomainObject.Predmet.ProtustrankaFormatedWithAdressOIB>
  <DomainObject.Predmet.ProtustrankaWithAdress>
    <izvorni_sadrzaj>FUNGUS NATURALIS d.o.o. Čulinečka 123, 10000 Zagreb</izvorni_sadrzaj>
    <derivirana_varijabla naziv="DomainObject.Predmet.ProtustrankaWithAdress_1">FUNGUS NATURALIS d.o.o. Čulinečka 123, 10000 Zagreb</derivirana_varijabla>
  </DomainObject.Predmet.ProtustrankaWithAdress>
  <DomainObject.Predmet.ProtustrankaWithAdressOIB>
    <izvorni_sadrzaj>FUNGUS NATURALIS d.o.o., OIB 50088058176, Čulinečka 123, 10000 Zagreb</izvorni_sadrzaj>
    <derivirana_varijabla naziv="DomainObject.Predmet.ProtustrankaWithAdressOIB_1">FUNGUS NATURALIS d.o.o., OIB 50088058176, Čulinečka 123, 10000 Zagreb</derivirana_varijabla>
  </DomainObject.Predmet.ProtustrankaWithAdressOIB>
  <DomainObject.Predmet.ProtustrankaNazivFormated>
    <izvorni_sadrzaj>FUNGUS NATURALIS d.o.o.</izvorni_sadrzaj>
    <derivirana_varijabla naziv="DomainObject.Predmet.ProtustrankaNazivFormated_1">FUNGUS NATURALIS d.o.o.</derivirana_varijabla>
  </DomainObject.Predmet.ProtustrankaNazivFormated>
  <DomainObject.Predmet.ProtustrankaNazivFormatedOIB>
    <izvorni_sadrzaj>FUNGUS NATURALIS d.o.o., OIB 50088058176</izvorni_sadrzaj>
    <derivirana_varijabla naziv="DomainObject.Predmet.ProtustrankaNazivFormatedOIB_1">FUNGUS NATURALIS d.o.o., OIB 50088058176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FUNGUS NATURALIS d.o.o. zastupanog po punomoćniku Anton Đok</item>
    </izvorni_sadrzaj>
    <derivirana_varijabla naziv="DomainObject.Predmet.ProtuStrankaListFormated_1">
      <item>FUNGUS NATURALIS d.o.o. zastupanog po punomoćniku Anton Đok</item>
    </derivirana_varijabla>
  </DomainObject.Predmet.ProtuStrankaListFormated>
  <DomainObject.Predmet.ProtuStrankaListFormatedOIB>
    <izvorni_sadrzaj>
      <item>FUNGUS NATURALIS d.o.o., OIB 50088058176 zastupanog po punomoćniku Anton Đok</item>
    </izvorni_sadrzaj>
    <derivirana_varijabla naziv="DomainObject.Predmet.ProtuStrankaListFormatedOIB_1">
      <item>FUNGUS NATURALIS d.o.o., OIB 50088058176 zastupanog po punomoćniku Anton Đok</item>
    </derivirana_varijabla>
  </DomainObject.Predmet.ProtuStrankaListFormatedOIB>
  <DomainObject.Predmet.ProtuStrankaListFormatedWithAdress>
    <izvorni_sadrzaj>
      <item>FUNGUS NATURALIS d.o.o., Čulinečka 123, 10000 Zagreb zastupanog po punomoćniku Anton Đok</item>
    </izvorni_sadrzaj>
    <derivirana_varijabla naziv="DomainObject.Predmet.ProtuStrankaListFormatedWithAdress_1">
      <item>FUNGUS NATURALIS d.o.o., Čulinečka 123, 10000 Zagreb zastupanog po punomoćniku Anton Đok</item>
    </derivirana_varijabla>
  </DomainObject.Predmet.ProtuStrankaListFormatedWithAdress>
  <DomainObject.Predmet.ProtuStrankaListFormatedWithAdressOIB>
    <izvorni_sadrzaj>
      <item>FUNGUS NATURALIS d.o.o., OIB 50088058176, Čulinečka 123, 10000 Zagreb zastupanog po punomoćniku Anton Đok</item>
    </izvorni_sadrzaj>
    <derivirana_varijabla naziv="DomainObject.Predmet.ProtuStrankaListFormatedWithAdressOIB_1">
      <item>FUNGUS NATURALIS d.o.o., OIB 50088058176, Čulinečka 123, 10000 Zagreb zastupanog po punomoćniku Anton Đok</item>
    </derivirana_varijabla>
  </DomainObject.Predmet.ProtuStrankaListFormatedWithAdressOIB>
  <DomainObject.Predmet.ProtuStrankaListNazivFormated>
    <izvorni_sadrzaj>
      <item>FUNGUS NATURALIS d.o.o.</item>
    </izvorni_sadrzaj>
    <derivirana_varijabla naziv="DomainObject.Predmet.ProtuStrankaListNazivFormated_1">
      <item>FUNGUS NATURALIS d.o.o.</item>
    </derivirana_varijabla>
  </DomainObject.Predmet.ProtuStrankaListNazivFormated>
  <DomainObject.Predmet.ProtuStrankaListNazivFormatedOIB>
    <izvorni_sadrzaj>
      <item>FUNGUS NATURALIS d.o.o., OIB 50088058176</item>
    </izvorni_sadrzaj>
    <derivirana_varijabla naziv="DomainObject.Predmet.ProtuStrankaListNazivFormatedOIB_1">
      <item>FUNGUS NATURALIS d.o.o., OIB 50088058176</item>
    </derivirana_varijabla>
  </DomainObject.Predmet.ProtuStrankaListNazivFormatedOIB>
  <DomainObject.Predmet.OstaliListFormated>
    <izvorni_sadrzaj>
      <item>Anton Đok punomoćnik sudionika u postupku FUNGUS NATURALIS d.o.o.</item>
    </izvorni_sadrzaj>
    <derivirana_varijabla naziv="DomainObject.Predmet.OstaliListFormated_1">
      <item>Anton Đok punomoćnik sudionika u postupku FUNGUS NATURALIS d.o.o.</item>
    </derivirana_varijabla>
  </DomainObject.Predmet.OstaliListFormated>
  <DomainObject.Predmet.OstaliListFormatedOIB>
    <izvorni_sadrzaj>
      <item>Anton Đok, OIB 10544084189 punomoćnik sudionika u postupku FUNGUS NATURALIS d.o.o.</item>
    </izvorni_sadrzaj>
    <derivirana_varijabla naziv="DomainObject.Predmet.OstaliListFormatedOIB_1">
      <item>Anton Đok, OIB 10544084189 punomoćnik sudionika u postupku FUNGUS NATURALIS d.o.o.</item>
    </derivirana_varijabla>
  </DomainObject.Predmet.OstaliListFormatedOIB>
  <DomainObject.Predmet.OstaliListFormatedWithAdress>
    <izvorni_sadrzaj>
      <item>Anton Đok, Rebro I. 6, 10360 Sesvete punomoćnik sudionika u postupku FUNGUS NATURALIS d.o.o.</item>
    </izvorni_sadrzaj>
    <derivirana_varijabla naziv="DomainObject.Predmet.OstaliListFormatedWithAdress_1">
      <item>Anton Đok, Rebro I. 6, 10360 Sesvete punomoćnik sudionika u postupku FUNGUS NATURALIS d.o.o.</item>
    </derivirana_varijabla>
  </DomainObject.Predmet.OstaliListFormatedWithAdress>
  <DomainObject.Predmet.OstaliListFormatedWithAdressOIB>
    <izvorni_sadrzaj>
      <item>Anton Đok, OIB 10544084189, Rebro I. 6, 10360 Sesvete punomoćnik sudionika u postupku FUNGUS NATURALIS d.o.o.</item>
    </izvorni_sadrzaj>
    <derivirana_varijabla naziv="DomainObject.Predmet.OstaliListFormatedWithAdressOIB_1">
      <item>Anton Đok, OIB 10544084189, Rebro I. 6, 10360 Sesvete punomoćnik sudionika u postupku FUNGUS NATURALIS d.o.o.</item>
    </derivirana_varijabla>
  </DomainObject.Predmet.OstaliListFormatedWithAdressOIB>
  <DomainObject.Predmet.OstaliListNazivFormated>
    <izvorni_sadrzaj>
      <item>Anton Đok</item>
    </izvorni_sadrzaj>
    <derivirana_varijabla naziv="DomainObject.Predmet.OstaliListNazivFormated_1">
      <item>Anton Đok</item>
    </derivirana_varijabla>
  </DomainObject.Predmet.OstaliListNazivFormated>
  <DomainObject.Predmet.OstaliListNazivFormatedOIB>
    <izvorni_sadrzaj>
      <item>Anton Đok, OIB 10544084189</item>
    </izvorni_sadrzaj>
    <derivirana_varijabla naziv="DomainObject.Predmet.OstaliListNazivFormatedOIB_1">
      <item>Anton Đok, OIB 10544084189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FUNGUS NATURALIS d.o.o.</izvorni_sadrzaj>
    <derivirana_varijabla naziv="DomainObject.Predmet.ProtustrankaIDrugi_1">FUNGUS NATURALIS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FUNGUS NATURALIS d.o.o., OIB 50088058176, Čulinečka 123, 10000 Zagreb</izvorni_sadrzaj>
    <derivirana_varijabla naziv="DomainObject.Predmet.ProtustrankaIDrugiAdressOIB_1">FUNGUS NATURALIS d.o.o., OIB 50088058176, Čulinečka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FUNGUS NATURALIS d.o.o.</item>
      <item>FINA Regionalni centar Zagreb</item>
      <item>Anton Đok</item>
    </izvorni_sadrzaj>
    <derivirana_varijabla naziv="DomainObject.Predmet.SudioniciListNaziv_1">
      <item>FUNGUS NATURALIS d.o.o.</item>
      <item>FINA Regionalni centar Zagreb</item>
      <item>Anton Đok</item>
    </derivirana_varijabla>
  </DomainObject.Predmet.SudioniciListNaziv>
  <DomainObject.Predmet.SudioniciListAdressOIB>
    <izvorni_sadrzaj>
      <item>FUNGUS NATURALIS d.o.o., OIB 50088058176, Čulinečka 123,10000 Zagreb</item>
      <item>FINA Regionalni centar Zagreb, OIB 85821130368, Trg svibanjskih žrtava 1995. 1,10000 Zagreb</item>
      <item>Anton Đok, OIB 10544084189, Rebro I. 6,10360 Sesvete</item>
    </izvorni_sadrzaj>
    <derivirana_varijabla naziv="DomainObject.Predmet.SudioniciListAdressOIB_1">
      <item>FUNGUS NATURALIS d.o.o., OIB 50088058176, Čulinečka 123,10000 Zagreb</item>
      <item>FINA Regionalni centar Zagreb, OIB 85821130368, Trg svibanjskih žrtava 1995. 1,10000 Zagreb</item>
      <item>Anton Đok, OIB 10544084189, Rebro I.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50088058176</item>
      <item>, OIB 85821130368</item>
      <item>, OIB 10544084189</item>
    </izvorni_sadrzaj>
    <derivirana_varijabla naziv="DomainObject.Predmet.SudioniciListNazivOIB_1">
      <item>, OIB 50088058176</item>
      <item>, OIB 85821130368</item>
      <item>, OIB 10544084189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0BD75-319E-4006-90E2-6DF5A8AEF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2116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2016-06-06T08:30:00Z</dcterms:created>
  <dc:creator>Ksenija Nol</dc:creator>
  <cp:lastModifiedBy>Višnja Svečak</cp:lastModifiedBy>
  <cp:lastPrinted>2016-06-06T08:31:00Z</cp:lastPrinted>
  <dcterms:modified xmlns:xsi="http://www.w3.org/2001/XMLSchema-instance" xsi:type="dcterms:W3CDTF">2016-06-06T08:31:00Z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