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0c6d" w14:paraId="1d60c6d" w:rsidRDefault="00BA1AD3" w:rsidP="00910611" w:rsidR="00BA1AD3">
      <w:pPr>
        <w:ind w:firstLine="708"/>
        <w15:collapsed w:val="false"/>
      </w:pPr>
      <w:bookmarkStart w:name="_GoBack" w:id="0"/>
      <w:bookmarkEnd w:id="0"/>
    </w:p>
    <w:p w:rsidRDefault="00BA1AD3" w:rsidP="00910611" w:rsidR="00BA1AD3">
      <w:pPr>
        <w:ind w:firstLine="708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AD3" w:rsidP="00910611" w:rsidR="00BA1AD3">
      <w:r>
        <w:rPr>
          <w:rFonts w:eastAsia="MS Mincho"/>
        </w:rPr>
        <w:t xml:space="preserve">   REPUBLIKA HRVATSKA</w:t>
      </w:r>
    </w:p>
    <w:p w:rsidRDefault="00BA1AD3" w:rsidP="00910611" w:rsidR="00BA1AD3">
      <w:r>
        <w:rPr>
          <w:rFonts w:eastAsia="MS Mincho"/>
        </w:rPr>
        <w:t>TRGOVAČKI SUD U RIJECI</w:t>
      </w:r>
    </w:p>
    <w:p w:rsidRDefault="00BA1AD3" w:rsidR="00BA1A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1AD3" w:rsidP="00910611" w:rsidR="00BA1AD3"/>
    <w:p w:rsidRDefault="00BA1AD3" w:rsidP="00910611" w:rsidR="00BA1AD3" w:rsidRPr="00910611"/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514F50" w:rsidP="00514F50" w:rsidR="00514F50">
      <w:pPr>
        <w:jc w:val="both"/>
      </w:pP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E7763E">
        <w:t>03. veljače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514F50" w:rsidP="00514F50" w:rsidR="00514F50">
      <w:pPr>
        <w:jc w:val="both"/>
      </w:pP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FC56E2">
        <w:t>0</w:t>
      </w:r>
      <w:r w:rsidR="00E24948">
        <w:t xml:space="preserve">1. </w:t>
      </w:r>
      <w:r w:rsidR="003753B2">
        <w:t>rujna</w:t>
      </w:r>
      <w:r w:rsidR="00E24948">
        <w:t xml:space="preserve"> do 3</w:t>
      </w:r>
      <w:r w:rsidR="0015555F">
        <w:t>1</w:t>
      </w:r>
      <w:r w:rsidR="00E24948">
        <w:t xml:space="preserve">. </w:t>
      </w:r>
      <w:r w:rsidR="00E01275">
        <w:t>prosinca</w:t>
      </w:r>
      <w:r w:rsidR="00E24948">
        <w:t xml:space="preserve"> 201</w:t>
      </w:r>
      <w:r w:rsidR="00D85EA1">
        <w:t>5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E01275">
        <w:t>1.514,80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E01275">
        <w:t>02. veljače</w:t>
      </w:r>
      <w:r w:rsidR="00E86D64">
        <w:t xml:space="preserve"> 201</w:t>
      </w:r>
      <w:r w:rsidR="00E01275">
        <w:t>6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D85EA1" w:rsidRPr="00D85EA1">
        <w:t xml:space="preserve">01. </w:t>
      </w:r>
      <w:r w:rsidR="00E01275">
        <w:t>rujna</w:t>
      </w:r>
      <w:r w:rsidR="00D85EA1" w:rsidRPr="00D85EA1">
        <w:t xml:space="preserve"> do 3</w:t>
      </w:r>
      <w:r w:rsidR="0015555F">
        <w:t>1</w:t>
      </w:r>
      <w:r w:rsidR="00D85EA1" w:rsidRPr="00D85EA1">
        <w:t xml:space="preserve">. </w:t>
      </w:r>
      <w:r w:rsidR="00E01275">
        <w:t>prosinca</w:t>
      </w:r>
      <w:r w:rsidR="00D85EA1" w:rsidRPr="00D85EA1">
        <w:t xml:space="preserve"> 2015.</w:t>
      </w:r>
      <w:r w:rsidR="0015555F">
        <w:t xml:space="preserve"> </w:t>
      </w:r>
      <w:r w:rsidR="00D85EA1" w:rsidRPr="00D85EA1">
        <w:t>g</w:t>
      </w:r>
      <w:r w:rsidR="0015555F">
        <w:t>odine</w:t>
      </w:r>
      <w:r w:rsidR="00D85EA1" w:rsidRPr="00D85EA1">
        <w:t xml:space="preserve"> u ukupnom iznosu od </w:t>
      </w:r>
      <w:r w:rsidR="0015555F">
        <w:t>1.</w:t>
      </w:r>
      <w:r w:rsidR="00E01275">
        <w:t>514,8</w:t>
      </w:r>
      <w:r w:rsidR="0015555F">
        <w:t>0</w:t>
      </w:r>
      <w:r w:rsidR="00D85EA1" w:rsidRPr="00D85EA1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na relaciji Pula</w:t>
      </w:r>
      <w:r w:rsidR="00FC56E2">
        <w:t xml:space="preserve"> – Rijeka </w:t>
      </w:r>
      <w:r w:rsidRPr="007E4CA9">
        <w:t>-</w:t>
      </w:r>
      <w:r w:rsidR="00FC56E2">
        <w:t xml:space="preserve"> </w:t>
      </w:r>
      <w:r w:rsidRPr="007E4CA9">
        <w:t>Pula dana</w:t>
      </w:r>
      <w:r w:rsidR="00E24948">
        <w:t xml:space="preserve"> </w:t>
      </w:r>
      <w:r w:rsidR="00E01275">
        <w:t>25. studenoga</w:t>
      </w:r>
      <w:r w:rsidR="00E86D64">
        <w:t xml:space="preserve"> </w:t>
      </w:r>
      <w:r w:rsidR="00E24948">
        <w:t>201</w:t>
      </w:r>
      <w:r w:rsidR="00D85EA1">
        <w:t>5</w:t>
      </w:r>
      <w:r w:rsidRPr="007E4CA9">
        <w:t>.</w:t>
      </w:r>
      <w:r w:rsidR="0015555F">
        <w:t xml:space="preserve"> godine</w:t>
      </w:r>
      <w:r w:rsidRPr="007E4CA9">
        <w:t xml:space="preserve"> u iznosu od </w:t>
      </w:r>
      <w:r w:rsidR="0015555F">
        <w:t>408</w:t>
      </w:r>
      <w:r w:rsidR="00FC56E2">
        <w:t>,00</w:t>
      </w:r>
      <w:r w:rsidR="00E86D64">
        <w:t xml:space="preserve"> </w:t>
      </w:r>
      <w:r w:rsidRPr="007E4CA9">
        <w:t>kn</w:t>
      </w:r>
      <w:r w:rsidR="00E86D64">
        <w:t xml:space="preserve"> (</w:t>
      </w:r>
      <w:r w:rsidR="0015555F">
        <w:t>204</w:t>
      </w:r>
      <w:r w:rsidR="00E86D64">
        <w:t xml:space="preserve"> km x 2,00 kn/km)</w:t>
      </w:r>
      <w:r w:rsidRPr="007E4CA9">
        <w:t xml:space="preserve">, </w:t>
      </w:r>
      <w:r w:rsidR="00FC56E2">
        <w:t xml:space="preserve">trošak cestarine u iznosu od </w:t>
      </w:r>
      <w:r w:rsidR="0015555F">
        <w:t>9</w:t>
      </w:r>
      <w:r w:rsidR="00E01275">
        <w:t>4</w:t>
      </w:r>
      <w:r w:rsidR="0015555F">
        <w:t>,00 kn,</w:t>
      </w:r>
      <w:r w:rsidR="00FC56E2">
        <w:t xml:space="preserve"> trošak parkirne naknade u iznosu od </w:t>
      </w:r>
      <w:r w:rsidR="005B6CB2">
        <w:t>40,20</w:t>
      </w:r>
      <w:r w:rsidR="00FC56E2">
        <w:t xml:space="preserve"> kn, </w:t>
      </w:r>
      <w:r w:rsidR="00E86D64">
        <w:t>putni trošak lok</w:t>
      </w:r>
      <w:r w:rsidR="00751996">
        <w:t>alne</w:t>
      </w:r>
      <w:r w:rsidR="00E86D64">
        <w:t xml:space="preserve"> vožnje od </w:t>
      </w:r>
      <w:r w:rsidR="00751996">
        <w:t>0</w:t>
      </w:r>
      <w:r w:rsidR="00E86D64">
        <w:t>1.</w:t>
      </w:r>
      <w:r w:rsidR="00D85EA1">
        <w:t xml:space="preserve"> </w:t>
      </w:r>
      <w:r w:rsidR="00E01275">
        <w:t>rujna</w:t>
      </w:r>
      <w:r w:rsidR="00D85EA1">
        <w:t xml:space="preserve"> do 3</w:t>
      </w:r>
      <w:r w:rsidR="0015555F">
        <w:t>1</w:t>
      </w:r>
      <w:r w:rsidR="00D85EA1">
        <w:t xml:space="preserve">. </w:t>
      </w:r>
      <w:r w:rsidR="00E01275">
        <w:t>prosinca</w:t>
      </w:r>
      <w:r w:rsidR="00D85EA1">
        <w:t xml:space="preserve"> </w:t>
      </w:r>
      <w:r w:rsidR="00E86D64">
        <w:t>201</w:t>
      </w:r>
      <w:r w:rsidR="00D85EA1">
        <w:t>5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="00D85EA1">
        <w:t xml:space="preserve">u iznosu od </w:t>
      </w:r>
      <w:r w:rsidR="00E01275">
        <w:t>512</w:t>
      </w:r>
      <w:r w:rsidR="00D85EA1">
        <w:t xml:space="preserve">,00 kn </w:t>
      </w:r>
      <w:r w:rsidR="00E86D64">
        <w:t>(</w:t>
      </w:r>
      <w:r w:rsidR="00E01275">
        <w:t>256</w:t>
      </w:r>
      <w:r w:rsidR="00E86D64">
        <w:t xml:space="preserve"> km x 2,00 kn/km) prema dnevniku putovanja priloženim uz zahtjev za naknadu troškova, trošak telefona </w:t>
      </w:r>
      <w:r w:rsidR="00D85EA1">
        <w:t>četiri računa (</w:t>
      </w:r>
      <w:r w:rsidR="00CF1BBE">
        <w:t>20</w:t>
      </w:r>
      <w:r w:rsidR="00D85EA1">
        <w:t>%</w:t>
      </w:r>
      <w:r w:rsidR="00751996">
        <w:t xml:space="preserve">) </w:t>
      </w:r>
      <w:r w:rsidR="00E86D64">
        <w:t xml:space="preserve">u iznosu od </w:t>
      </w:r>
      <w:r w:rsidR="00E01275">
        <w:t xml:space="preserve">228,35 </w:t>
      </w:r>
      <w:r w:rsidR="00E86D64">
        <w:t xml:space="preserve">kn i trošak interneta </w:t>
      </w:r>
      <w:r w:rsidR="00D85EA1">
        <w:t>(</w:t>
      </w:r>
      <w:r w:rsidR="00E01275">
        <w:t>20</w:t>
      </w:r>
      <w:r w:rsidR="00E86D64">
        <w:t>%</w:t>
      </w:r>
      <w:r w:rsidR="00D85EA1">
        <w:t>)</w:t>
      </w:r>
      <w:r w:rsidR="00E86D64">
        <w:t xml:space="preserve"> računa u iznosu od </w:t>
      </w:r>
      <w:r w:rsidR="00CF1BBE">
        <w:t>232,</w:t>
      </w:r>
      <w:r w:rsidR="00E01275">
        <w:t>35</w:t>
      </w:r>
      <w:r w:rsidR="00D85EA1">
        <w:t xml:space="preserve"> </w:t>
      </w:r>
      <w:r w:rsidR="00E86D64">
        <w:t>kn.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F1BBE" w:rsidRPr="00CF1BBE">
        <w:t xml:space="preserve">01. </w:t>
      </w:r>
      <w:r w:rsidR="00E01275">
        <w:t>rujna</w:t>
      </w:r>
      <w:r w:rsidR="00CF1BBE" w:rsidRPr="00CF1BBE">
        <w:t xml:space="preserve"> do 31. </w:t>
      </w:r>
      <w:r w:rsidR="00E01275">
        <w:t>prosinca</w:t>
      </w:r>
      <w:r w:rsidR="00CF1BBE" w:rsidRPr="00CF1BBE">
        <w:t xml:space="preserve"> </w:t>
      </w:r>
      <w:r w:rsidR="00E24948">
        <w:t>201</w:t>
      </w:r>
      <w:r w:rsidR="00D85EA1">
        <w:t>5</w:t>
      </w:r>
      <w:r w:rsidR="00E24948">
        <w:t>.</w:t>
      </w:r>
      <w:r w:rsidR="00CF1BBE">
        <w:t xml:space="preserve"> </w:t>
      </w:r>
      <w:r w:rsidR="00E24948">
        <w:t>g</w:t>
      </w:r>
      <w:r w:rsidR="00CF1BBE">
        <w:t>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D85EA1">
        <w:t>.</w:t>
      </w:r>
    </w:p>
    <w:p w:rsidRDefault="00CF1BBE" w:rsidP="00514F50" w:rsidR="00514F50">
      <w:pPr>
        <w:jc w:val="both"/>
      </w:pPr>
      <w:r w:rsidRPr="00CF1BBE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E7763E">
        <w:t>03. veljače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E36681" w:rsidP="00514F50" w:rsidR="00514F50" w:rsidRPr="007E4CA9">
      <w:pPr>
        <w:jc w:val="both"/>
      </w:pPr>
      <w:r w:rsidRPr="007E4CA9">
        <w:t xml:space="preserve"> </w:t>
      </w:r>
    </w:p>
    <w:p w:rsidRDefault="00514F50" w:rsidP="00D85EA1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CF1BBE" w:rsidP="00514F50" w:rsidR="00514F50" w:rsidRPr="007E4CA9">
      <w:pPr>
        <w:jc w:val="both"/>
      </w:pPr>
      <w:r w:rsidRPr="00CF1BB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  <w:r w:rsidR="00514F50"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E01275">
        <w:rPr>
          <w:sz w:val="20"/>
          <w:szCs w:val="20"/>
        </w:rPr>
        <w:t>03.02.2016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C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3753B2">
      <w:t>212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8338D"/>
    <w:rsid w:val="002D1115"/>
    <w:rsid w:val="00327581"/>
    <w:rsid w:val="003753B2"/>
    <w:rsid w:val="00383AC1"/>
    <w:rsid w:val="00385F36"/>
    <w:rsid w:val="00514F50"/>
    <w:rsid w:val="005B6CB2"/>
    <w:rsid w:val="00646F05"/>
    <w:rsid w:val="00716506"/>
    <w:rsid w:val="00751996"/>
    <w:rsid w:val="007E4CA9"/>
    <w:rsid w:val="009464E3"/>
    <w:rsid w:val="00B37A1D"/>
    <w:rsid w:val="00BA1AD3"/>
    <w:rsid w:val="00BC2635"/>
    <w:rsid w:val="00C445DA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C47AE"/>
    <w:rsid w:val="00ED3322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BA1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1A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1A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BA1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1A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1A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St-1076/2011-212</izvorni_sadrzaj>
    <derivirana_varijabla naziv="DomainObject.Oznaka_1">St-1076/2011-212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St-1076/2011-212</izvorni_sadrzaj>
    <derivirana_varijabla naziv="DomainObject.PoslovniBrojDokumenta_1">St-1076/2011-212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2401</properties:Characters>
  <properties:Lines>75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2016-02-03T09:45:00Z</dcterms:created>
  <dc:creator>ksarlija</dc:creator>
  <cp:lastModifiedBy>Jasna Radulović</cp:lastModifiedBy>
  <cp:lastPrinted>2016-02-03T13:00:00Z</cp:lastPrinted>
  <dcterms:modified xmlns:xsi="http://www.w3.org/2001/XMLSchema-instance" xsi:type="dcterms:W3CDTF">2016-02-03T13:10:00Z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St-1076/2011-212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