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187a" w14:paraId="6b8187a" w:rsidRDefault="0022274D" w:rsidP="0022274D" w:rsidR="0022274D" w:rsidRPr="0046456E">
      <w:pPr>
        <w15:collapsed w:val="false"/>
        <w:rPr>
          <w:b/>
          <w:lang w:val="en-AU"/>
        </w:rPr>
      </w:pPr>
      <w:bookmarkStart w:name="_GoBack" w:id="0"/>
      <w:bookmarkEnd w:id="0"/>
      <w:proofErr w:type="gramStart"/>
      <w:r w:rsidRPr="0046456E">
        <w:rPr>
          <w:b/>
          <w:lang w:val="en-AU"/>
        </w:rPr>
        <w:t>REPUBLIKA HRVATSKA                                                                     14.</w:t>
      </w:r>
      <w:proofErr w:type="gramEnd"/>
      <w:r w:rsidRPr="0046456E">
        <w:rPr>
          <w:b/>
          <w:lang w:val="en-AU"/>
        </w:rPr>
        <w:t xml:space="preserve"> </w:t>
      </w:r>
      <w:proofErr w:type="gramStart"/>
      <w:r w:rsidRPr="0046456E">
        <w:rPr>
          <w:b/>
          <w:lang w:val="en-AU"/>
        </w:rPr>
        <w:t>St-</w:t>
      </w:r>
      <w:r>
        <w:rPr>
          <w:b/>
          <w:lang w:val="en-AU"/>
        </w:rPr>
        <w:t>48</w:t>
      </w:r>
      <w:r w:rsidRPr="0046456E">
        <w:rPr>
          <w:b/>
          <w:lang w:val="en-AU"/>
        </w:rPr>
        <w:t>/20</w:t>
      </w:r>
      <w:r>
        <w:rPr>
          <w:b/>
          <w:lang w:val="en-AU"/>
        </w:rPr>
        <w:t>07</w:t>
      </w:r>
      <w:r w:rsidRPr="0046456E">
        <w:rPr>
          <w:b/>
          <w:lang w:val="en-AU"/>
        </w:rPr>
        <w:t>.</w:t>
      </w:r>
      <w:proofErr w:type="gramEnd"/>
    </w:p>
    <w:p w:rsidRDefault="0022274D" w:rsidP="0022274D" w:rsidR="0022274D" w:rsidRPr="0046456E">
      <w:pPr>
        <w:rPr>
          <w:b/>
          <w:lang w:val="en-AU"/>
        </w:rPr>
      </w:pPr>
      <w:r w:rsidRPr="0046456E">
        <w:rPr>
          <w:b/>
          <w:lang w:val="en-AU"/>
        </w:rPr>
        <w:t>TRGOVAČKI SUD U SPLITU</w:t>
      </w:r>
    </w:p>
    <w:p w:rsidRDefault="0022274D" w:rsidP="0022274D" w:rsidR="0022274D" w:rsidRPr="0046456E">
      <w:pPr>
        <w:rPr>
          <w:b/>
          <w:lang w:val="en-AU"/>
        </w:rPr>
      </w:pPr>
    </w:p>
    <w:p w:rsidRDefault="0022274D" w:rsidP="0022274D" w:rsidR="0022274D" w:rsidRPr="0046456E">
      <w:pPr>
        <w:rPr>
          <w:b/>
        </w:rPr>
      </w:pPr>
    </w:p>
    <w:p w:rsidRDefault="0022274D" w:rsidP="0022274D" w:rsidR="0022274D" w:rsidRPr="0046456E">
      <w:pPr>
        <w:jc w:val="center"/>
        <w:rPr>
          <w:b/>
        </w:rPr>
      </w:pPr>
      <w:r w:rsidRPr="0046456E">
        <w:rPr>
          <w:b/>
        </w:rPr>
        <w:t>Z A P I S N I K</w:t>
      </w:r>
    </w:p>
    <w:p w:rsidRDefault="0022274D" w:rsidP="0022274D" w:rsidR="0022274D" w:rsidRPr="0046456E">
      <w:pPr>
        <w:jc w:val="both"/>
        <w:rPr>
          <w:b/>
        </w:rPr>
      </w:pPr>
    </w:p>
    <w:p w:rsidRDefault="0022274D" w:rsidP="0022274D" w:rsidR="0022274D" w:rsidRPr="00F33CDF">
      <w:pPr>
        <w:jc w:val="both"/>
        <w:rPr>
          <w:b/>
        </w:rPr>
      </w:pPr>
      <w:r w:rsidRPr="0046456E">
        <w:t>sa Skupštine</w:t>
      </w:r>
      <w:r>
        <w:t>/Završnog ročišta</w:t>
      </w:r>
      <w:r w:rsidRPr="00126F35">
        <w:t xml:space="preserve"> vjerovnika</w:t>
      </w:r>
      <w:r>
        <w:t xml:space="preserve">, </w:t>
      </w:r>
      <w:r w:rsidRPr="0046456E">
        <w:t>koja se održava kod Trgovačkog suda u Splitu, dana 1</w:t>
      </w:r>
      <w:r>
        <w:t>6. ožujka</w:t>
      </w:r>
      <w:r w:rsidRPr="0046456E">
        <w:t xml:space="preserve"> 2017 godine s početkom u 09,</w:t>
      </w:r>
      <w:r>
        <w:t>3</w:t>
      </w:r>
      <w:r w:rsidRPr="0046456E">
        <w:t>0 sati, u stečajnom postupku nad stečajnom Dužnikom:</w:t>
      </w:r>
      <w:r>
        <w:t xml:space="preserve"> </w:t>
      </w:r>
      <w:proofErr w:type="spellStart"/>
      <w:r w:rsidRPr="00F33CDF">
        <w:rPr>
          <w:b/>
        </w:rPr>
        <w:t>M.P</w:t>
      </w:r>
      <w:proofErr w:type="spellEnd"/>
      <w:r w:rsidRPr="00F33CDF">
        <w:rPr>
          <w:b/>
        </w:rPr>
        <w:t xml:space="preserve">. JAHTE, d.o.o., u stečaju, </w:t>
      </w:r>
      <w:proofErr w:type="spellStart"/>
      <w:r w:rsidRPr="00F33CDF">
        <w:rPr>
          <w:b/>
        </w:rPr>
        <w:t>Dugopolje</w:t>
      </w:r>
      <w:proofErr w:type="spellEnd"/>
      <w:r w:rsidRPr="00F33CDF">
        <w:rPr>
          <w:b/>
        </w:rPr>
        <w:t xml:space="preserve"> (Općina </w:t>
      </w:r>
      <w:proofErr w:type="spellStart"/>
      <w:r w:rsidRPr="00F33CDF">
        <w:rPr>
          <w:b/>
        </w:rPr>
        <w:t>Dugopolje</w:t>
      </w:r>
      <w:proofErr w:type="spellEnd"/>
      <w:r w:rsidRPr="00F33CDF">
        <w:rPr>
          <w:b/>
        </w:rPr>
        <w:t>), Bana Jelačića 6.</w:t>
      </w:r>
    </w:p>
    <w:p w:rsidRDefault="0022274D" w:rsidP="0022274D" w:rsidR="0022274D" w:rsidRPr="00F33CDF">
      <w:pPr>
        <w:jc w:val="both"/>
        <w:rPr>
          <w:b/>
        </w:rPr>
      </w:pPr>
    </w:p>
    <w:p w:rsidRDefault="0022274D" w:rsidP="0022274D" w:rsidR="0022274D" w:rsidRPr="0046456E">
      <w:pPr>
        <w:jc w:val="both"/>
      </w:pPr>
      <w:r w:rsidRPr="0046456E">
        <w:t xml:space="preserve">Nazočni od suda: </w:t>
      </w:r>
    </w:p>
    <w:p w:rsidRDefault="0022274D" w:rsidP="0022274D" w:rsidR="0022274D" w:rsidRPr="0046456E">
      <w:pPr>
        <w:jc w:val="both"/>
      </w:pPr>
      <w:r w:rsidRPr="0046456E">
        <w:t>Sudac JOZO ĆALETA,</w:t>
      </w:r>
    </w:p>
    <w:p w:rsidRDefault="0022274D" w:rsidP="0022274D" w:rsidR="0022274D" w:rsidRPr="0046456E">
      <w:pPr>
        <w:jc w:val="both"/>
      </w:pPr>
      <w:r w:rsidRPr="0046456E">
        <w:t>VESNA KATIĆ, zapisničar,</w:t>
      </w:r>
    </w:p>
    <w:p w:rsidRDefault="0022274D" w:rsidP="0022274D" w:rsidR="0022274D" w:rsidRPr="0046456E">
      <w:pPr>
        <w:jc w:val="both"/>
      </w:pPr>
    </w:p>
    <w:p w:rsidRDefault="0022274D" w:rsidP="0022274D" w:rsidR="0022274D" w:rsidRPr="0046456E">
      <w:pPr>
        <w:jc w:val="both"/>
      </w:pPr>
      <w:r w:rsidRPr="0046456E">
        <w:t>Stečajn</w:t>
      </w:r>
      <w:r>
        <w:t>i upravitelj</w:t>
      </w:r>
      <w:r w:rsidRPr="0046456E">
        <w:t xml:space="preserve">: </w:t>
      </w:r>
      <w:r>
        <w:t>BERISLAV BUŠELIĆ</w:t>
      </w:r>
      <w:r w:rsidRPr="0046456E">
        <w:t>.</w:t>
      </w:r>
    </w:p>
    <w:p w:rsidRDefault="0022274D" w:rsidP="0022274D" w:rsidR="0022274D" w:rsidRPr="0046456E">
      <w:pPr>
        <w:jc w:val="both"/>
      </w:pPr>
    </w:p>
    <w:p w:rsidRDefault="0022274D" w:rsidP="0022274D" w:rsidR="0022274D" w:rsidRPr="0046456E">
      <w:pPr>
        <w:jc w:val="both"/>
      </w:pPr>
      <w:r w:rsidRPr="0046456E">
        <w:t>Utvrđuje se kako su ostali pristupili:</w:t>
      </w:r>
    </w:p>
    <w:p w:rsidRDefault="0022274D" w:rsidP="0022274D" w:rsidR="0022274D" w:rsidRPr="0046456E">
      <w:pPr>
        <w:jc w:val="both"/>
      </w:pPr>
      <w:r w:rsidRPr="0046456E">
        <w:t xml:space="preserve">1. </w:t>
      </w:r>
      <w:r>
        <w:t>Dario Jukić, zamjenik ŽDO u Splitu, za vjerovnika RH</w:t>
      </w:r>
    </w:p>
    <w:p w:rsidRDefault="0022274D" w:rsidP="0022274D" w:rsidR="0022274D" w:rsidRPr="0046456E">
      <w:pPr>
        <w:jc w:val="both"/>
      </w:pPr>
    </w:p>
    <w:p w:rsidRDefault="0022274D" w:rsidP="0022274D" w:rsidR="0022274D" w:rsidRPr="0046456E">
      <w:pPr>
        <w:jc w:val="both"/>
      </w:pPr>
      <w:r w:rsidRPr="0046456E">
        <w:t xml:space="preserve">Utvrđuje se kako je predmet današnje Skupštine vjerovnika sukladan zaključku </w:t>
      </w:r>
      <w:r>
        <w:t xml:space="preserve">suda </w:t>
      </w:r>
      <w:r w:rsidRPr="0046456E">
        <w:t xml:space="preserve">od </w:t>
      </w:r>
      <w:r>
        <w:t xml:space="preserve">09. veljače </w:t>
      </w:r>
      <w:r w:rsidRPr="0046456E">
        <w:t xml:space="preserve"> 2017. godine</w:t>
      </w:r>
      <w:r>
        <w:t>, koji zaključak je objavljen istog dana na mrežnoj stranici e-</w:t>
      </w:r>
      <w:proofErr w:type="spellStart"/>
      <w:r>
        <w:t>ogl</w:t>
      </w:r>
      <w:proofErr w:type="spellEnd"/>
      <w:r>
        <w:t>. ploči sudova, sve sa tam</w:t>
      </w:r>
      <w:r w:rsidRPr="0046456E">
        <w:t>o navedenim Dnevnim redom.</w:t>
      </w:r>
    </w:p>
    <w:p w:rsidRDefault="0022274D" w:rsidP="0022274D" w:rsidR="0022274D" w:rsidRPr="0046456E">
      <w:pPr>
        <w:jc w:val="both"/>
      </w:pPr>
    </w:p>
    <w:p w:rsidRDefault="0022274D" w:rsidP="0022274D" w:rsidR="0022274D" w:rsidRPr="00873B87">
      <w:pPr>
        <w:numPr>
          <w:ilvl w:val="0"/>
          <w:numId w:val="1"/>
        </w:numPr>
        <w:jc w:val="both"/>
        <w:rPr>
          <w:lang w:val="en-AU"/>
        </w:rPr>
      </w:pPr>
      <w:r w:rsidRPr="0046456E">
        <w:t xml:space="preserve">Prelazi se na prvu točku Dnevnog reda </w:t>
      </w:r>
      <w:r>
        <w:t>pa poziva stečajni upravitelj podnijeti završno Izvješće o tijeku stečajnog postupka i Završnom računu, nakon čega isti iznosi sukladno svom pismenom Izvješću koje je dostavio sudu dana 24. veljače 2017. godine, koje je Izvješće bilo oglašeno na e-</w:t>
      </w:r>
      <w:proofErr w:type="spellStart"/>
      <w:r>
        <w:t>ogl</w:t>
      </w:r>
      <w:proofErr w:type="spellEnd"/>
      <w:r>
        <w:t xml:space="preserve">. ploču suda od 27. veljače 2017. godine do danas. </w:t>
      </w:r>
    </w:p>
    <w:p w:rsidRDefault="0022274D" w:rsidP="0022274D" w:rsidR="0022274D" w:rsidRPr="008772E8">
      <w:pPr>
        <w:ind w:left="60"/>
        <w:jc w:val="both"/>
        <w:rPr>
          <w:lang w:val="en-AU"/>
        </w:rPr>
      </w:pPr>
    </w:p>
    <w:p w:rsidRDefault="0022274D" w:rsidP="0022274D" w:rsidR="0022274D">
      <w:pPr>
        <w:jc w:val="both"/>
        <w:rPr>
          <w:lang w:val="en-AU"/>
        </w:rPr>
      </w:pPr>
      <w:proofErr w:type="spellStart"/>
      <w:proofErr w:type="gramStart"/>
      <w:r>
        <w:rPr>
          <w:lang w:val="en-AU"/>
        </w:rPr>
        <w:t>Stečajni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upr</w:t>
      </w:r>
      <w:proofErr w:type="spellEnd"/>
      <w:r>
        <w:rPr>
          <w:lang w:val="en-AU"/>
        </w:rPr>
        <w:t>.</w:t>
      </w:r>
      <w:proofErr w:type="gramEnd"/>
      <w:r>
        <w:rPr>
          <w:lang w:val="en-AU"/>
        </w:rPr>
        <w:t xml:space="preserve"> </w:t>
      </w:r>
      <w:proofErr w:type="spellStart"/>
      <w:proofErr w:type="gramStart"/>
      <w:r>
        <w:rPr>
          <w:lang w:val="en-AU"/>
        </w:rPr>
        <w:t>ističe</w:t>
      </w:r>
      <w:proofErr w:type="spellEnd"/>
      <w:proofErr w:type="gramEnd"/>
      <w:r>
        <w:rPr>
          <w:lang w:val="en-AU"/>
        </w:rPr>
        <w:t xml:space="preserve"> </w:t>
      </w:r>
      <w:proofErr w:type="spellStart"/>
      <w:r>
        <w:rPr>
          <w:lang w:val="en-AU"/>
        </w:rPr>
        <w:t>kako</w:t>
      </w:r>
      <w:proofErr w:type="spellEnd"/>
      <w:r>
        <w:rPr>
          <w:lang w:val="en-AU"/>
        </w:rPr>
        <w:t xml:space="preserve"> je dana 06. </w:t>
      </w:r>
      <w:proofErr w:type="spellStart"/>
      <w:proofErr w:type="gramStart"/>
      <w:r>
        <w:rPr>
          <w:lang w:val="en-AU"/>
        </w:rPr>
        <w:t>veljače</w:t>
      </w:r>
      <w:proofErr w:type="spellEnd"/>
      <w:proofErr w:type="gramEnd"/>
      <w:r>
        <w:rPr>
          <w:lang w:val="en-AU"/>
        </w:rPr>
        <w:t xml:space="preserve"> 2017. </w:t>
      </w:r>
      <w:proofErr w:type="spellStart"/>
      <w:proofErr w:type="gramStart"/>
      <w:r>
        <w:rPr>
          <w:lang w:val="en-AU"/>
        </w:rPr>
        <w:t>godine</w:t>
      </w:r>
      <w:proofErr w:type="spellEnd"/>
      <w:proofErr w:type="gramEnd"/>
      <w:r>
        <w:rPr>
          <w:lang w:val="en-AU"/>
        </w:rPr>
        <w:t xml:space="preserve"> </w:t>
      </w:r>
      <w:proofErr w:type="spellStart"/>
      <w:r>
        <w:rPr>
          <w:lang w:val="en-AU"/>
        </w:rPr>
        <w:t>dostavio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sudu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podnesak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zajedno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pregledom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prihoda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rashoda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stečajnog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posutpak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ostalih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obveza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mase</w:t>
      </w:r>
      <w:proofErr w:type="spellEnd"/>
      <w:r>
        <w:rPr>
          <w:lang w:val="en-AU"/>
        </w:rPr>
        <w:t xml:space="preserve"> a </w:t>
      </w:r>
      <w:proofErr w:type="spellStart"/>
      <w:r>
        <w:rPr>
          <w:lang w:val="en-AU"/>
        </w:rPr>
        <w:t>isto</w:t>
      </w:r>
      <w:proofErr w:type="spellEnd"/>
      <w:r>
        <w:rPr>
          <w:lang w:val="en-AU"/>
        </w:rPr>
        <w:t xml:space="preserve"> je </w:t>
      </w:r>
      <w:proofErr w:type="spellStart"/>
      <w:r>
        <w:rPr>
          <w:lang w:val="en-AU"/>
        </w:rPr>
        <w:t>objavljeno</w:t>
      </w:r>
      <w:proofErr w:type="spellEnd"/>
      <w:r>
        <w:rPr>
          <w:lang w:val="en-AU"/>
        </w:rPr>
        <w:t xml:space="preserve"> 07. </w:t>
      </w:r>
      <w:proofErr w:type="spellStart"/>
      <w:proofErr w:type="gramStart"/>
      <w:r>
        <w:rPr>
          <w:lang w:val="en-AU"/>
        </w:rPr>
        <w:t>veljače</w:t>
      </w:r>
      <w:proofErr w:type="spellEnd"/>
      <w:proofErr w:type="gramEnd"/>
      <w:r>
        <w:rPr>
          <w:lang w:val="en-AU"/>
        </w:rPr>
        <w:t xml:space="preserve"> 2017. </w:t>
      </w:r>
      <w:proofErr w:type="spellStart"/>
      <w:proofErr w:type="gramStart"/>
      <w:r>
        <w:rPr>
          <w:lang w:val="en-AU"/>
        </w:rPr>
        <w:t>godine</w:t>
      </w:r>
      <w:proofErr w:type="spellEnd"/>
      <w:proofErr w:type="gramEnd"/>
      <w:r>
        <w:rPr>
          <w:lang w:val="en-AU"/>
        </w:rPr>
        <w:t xml:space="preserve"> pa </w:t>
      </w:r>
      <w:proofErr w:type="spellStart"/>
      <w:r>
        <w:rPr>
          <w:lang w:val="en-AU"/>
        </w:rPr>
        <w:t>isti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izlaže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kao</w:t>
      </w:r>
      <w:proofErr w:type="spellEnd"/>
      <w:r>
        <w:rPr>
          <w:lang w:val="en-AU"/>
        </w:rPr>
        <w:t xml:space="preserve"> u tom </w:t>
      </w:r>
      <w:proofErr w:type="spellStart"/>
      <w:r>
        <w:rPr>
          <w:lang w:val="en-AU"/>
        </w:rPr>
        <w:t>podnesku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zajedno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pregledom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prihoda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rashoda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ostalih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obveza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mase</w:t>
      </w:r>
      <w:proofErr w:type="spellEnd"/>
      <w:r>
        <w:rPr>
          <w:lang w:val="en-AU"/>
        </w:rPr>
        <w:t xml:space="preserve"> u </w:t>
      </w:r>
      <w:proofErr w:type="spellStart"/>
      <w:r>
        <w:rPr>
          <w:lang w:val="en-AU"/>
        </w:rPr>
        <w:t>ovom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stečajnom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postupku</w:t>
      </w:r>
      <w:proofErr w:type="spellEnd"/>
      <w:r>
        <w:rPr>
          <w:lang w:val="en-AU"/>
        </w:rPr>
        <w:t xml:space="preserve">. </w:t>
      </w:r>
      <w:proofErr w:type="spellStart"/>
      <w:r>
        <w:rPr>
          <w:lang w:val="en-AU"/>
        </w:rPr>
        <w:t>Ističe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kako</w:t>
      </w:r>
      <w:proofErr w:type="spellEnd"/>
      <w:r>
        <w:rPr>
          <w:lang w:val="en-AU"/>
        </w:rPr>
        <w:t xml:space="preserve"> u </w:t>
      </w:r>
      <w:proofErr w:type="spellStart"/>
      <w:r>
        <w:rPr>
          <w:lang w:val="en-AU"/>
        </w:rPr>
        <w:t>pregledu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prihoda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rashoda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nije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naveo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iznos</w:t>
      </w:r>
      <w:proofErr w:type="spellEnd"/>
      <w:r>
        <w:rPr>
          <w:lang w:val="en-AU"/>
        </w:rPr>
        <w:t xml:space="preserve"> </w:t>
      </w:r>
      <w:proofErr w:type="spellStart"/>
      <w:proofErr w:type="gramStart"/>
      <w:r>
        <w:rPr>
          <w:lang w:val="en-AU"/>
        </w:rPr>
        <w:t>nagrade</w:t>
      </w:r>
      <w:proofErr w:type="spellEnd"/>
      <w:r>
        <w:rPr>
          <w:lang w:val="en-AU"/>
        </w:rPr>
        <w:t xml:space="preserve">  </w:t>
      </w:r>
      <w:proofErr w:type="spellStart"/>
      <w:r>
        <w:rPr>
          <w:lang w:val="en-AU"/>
        </w:rPr>
        <w:t>koji</w:t>
      </w:r>
      <w:proofErr w:type="spellEnd"/>
      <w:proofErr w:type="gramEnd"/>
      <w:r>
        <w:rPr>
          <w:lang w:val="en-AU"/>
        </w:rPr>
        <w:t xml:space="preserve"> </w:t>
      </w:r>
      <w:proofErr w:type="spellStart"/>
      <w:r>
        <w:rPr>
          <w:lang w:val="en-AU"/>
        </w:rPr>
        <w:t>ga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kao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stečajnog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upr</w:t>
      </w:r>
      <w:proofErr w:type="spellEnd"/>
      <w:r>
        <w:rPr>
          <w:lang w:val="en-AU"/>
        </w:rPr>
        <w:t xml:space="preserve">. </w:t>
      </w:r>
      <w:proofErr w:type="spellStart"/>
      <w:proofErr w:type="gramStart"/>
      <w:r>
        <w:rPr>
          <w:lang w:val="en-AU"/>
        </w:rPr>
        <w:t>pripada</w:t>
      </w:r>
      <w:proofErr w:type="spellEnd"/>
      <w:proofErr w:type="gramEnd"/>
      <w:r>
        <w:rPr>
          <w:lang w:val="en-AU"/>
        </w:rPr>
        <w:t xml:space="preserve"> u </w:t>
      </w:r>
      <w:proofErr w:type="spellStart"/>
      <w:r>
        <w:rPr>
          <w:lang w:val="en-AU"/>
        </w:rPr>
        <w:t>ovom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stečajnom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postupku</w:t>
      </w:r>
      <w:proofErr w:type="spellEnd"/>
      <w:r>
        <w:rPr>
          <w:lang w:val="en-AU"/>
        </w:rPr>
        <w:t xml:space="preserve"> pa </w:t>
      </w:r>
      <w:proofErr w:type="spellStart"/>
      <w:r>
        <w:rPr>
          <w:lang w:val="en-AU"/>
        </w:rPr>
        <w:t>sada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navodi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iznos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nagrade</w:t>
      </w:r>
      <w:proofErr w:type="spellEnd"/>
      <w:r>
        <w:rPr>
          <w:lang w:val="en-AU"/>
        </w:rPr>
        <w:t xml:space="preserve"> u </w:t>
      </w:r>
      <w:proofErr w:type="spellStart"/>
      <w:r>
        <w:rPr>
          <w:lang w:val="en-AU"/>
        </w:rPr>
        <w:t>visini</w:t>
      </w:r>
      <w:proofErr w:type="spellEnd"/>
      <w:r>
        <w:rPr>
          <w:lang w:val="en-AU"/>
        </w:rPr>
        <w:t xml:space="preserve"> od 15% </w:t>
      </w:r>
      <w:proofErr w:type="spellStart"/>
      <w:r>
        <w:rPr>
          <w:lang w:val="en-AU"/>
        </w:rPr>
        <w:t>od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unovčene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mase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što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na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izns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unovčene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mase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daje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visinu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nagrade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stečajnog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upr</w:t>
      </w:r>
      <w:proofErr w:type="spellEnd"/>
      <w:r>
        <w:rPr>
          <w:lang w:val="en-AU"/>
        </w:rPr>
        <w:t xml:space="preserve">. </w:t>
      </w:r>
      <w:proofErr w:type="gramStart"/>
      <w:r>
        <w:rPr>
          <w:lang w:val="en-AU"/>
        </w:rPr>
        <w:t>u</w:t>
      </w:r>
      <w:proofErr w:type="gramEnd"/>
      <w:r>
        <w:rPr>
          <w:lang w:val="en-AU"/>
        </w:rPr>
        <w:t xml:space="preserve"> </w:t>
      </w:r>
      <w:proofErr w:type="spellStart"/>
      <w:r>
        <w:rPr>
          <w:lang w:val="en-AU"/>
        </w:rPr>
        <w:t>iznosu</w:t>
      </w:r>
      <w:proofErr w:type="spellEnd"/>
      <w:r>
        <w:rPr>
          <w:lang w:val="en-AU"/>
        </w:rPr>
        <w:t xml:space="preserve"> od: 12.750,00 </w:t>
      </w:r>
      <w:proofErr w:type="spellStart"/>
      <w:r>
        <w:rPr>
          <w:lang w:val="en-AU"/>
        </w:rPr>
        <w:t>kuna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neto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odnosno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porezima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prirezima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ukupno</w:t>
      </w:r>
      <w:proofErr w:type="spellEnd"/>
      <w:r>
        <w:rPr>
          <w:lang w:val="en-AU"/>
        </w:rPr>
        <w:t xml:space="preserve">: 26.691,80 </w:t>
      </w:r>
      <w:proofErr w:type="spellStart"/>
      <w:r>
        <w:rPr>
          <w:lang w:val="en-AU"/>
        </w:rPr>
        <w:t>kuna</w:t>
      </w:r>
      <w:proofErr w:type="spellEnd"/>
      <w:r>
        <w:rPr>
          <w:lang w:val="en-AU"/>
        </w:rPr>
        <w:t xml:space="preserve">. </w:t>
      </w:r>
      <w:proofErr w:type="spellStart"/>
      <w:r>
        <w:rPr>
          <w:lang w:val="en-AU"/>
        </w:rPr>
        <w:t>Ističe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kako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preostali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neraspoređeni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iznos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mase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nakon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što</w:t>
      </w:r>
      <w:proofErr w:type="spellEnd"/>
      <w:r>
        <w:rPr>
          <w:lang w:val="en-AU"/>
        </w:rPr>
        <w:t xml:space="preserve"> se </w:t>
      </w:r>
      <w:proofErr w:type="spellStart"/>
      <w:r>
        <w:rPr>
          <w:lang w:val="en-AU"/>
        </w:rPr>
        <w:t>podmire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troškovi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stečajnog</w:t>
      </w:r>
      <w:proofErr w:type="spellEnd"/>
      <w:r>
        <w:rPr>
          <w:lang w:val="en-AU"/>
        </w:rPr>
        <w:t xml:space="preserve"> </w:t>
      </w:r>
      <w:proofErr w:type="spellStart"/>
      <w:proofErr w:type="gramStart"/>
      <w:r>
        <w:rPr>
          <w:lang w:val="en-AU"/>
        </w:rPr>
        <w:t>postupka</w:t>
      </w:r>
      <w:proofErr w:type="spellEnd"/>
      <w:r>
        <w:rPr>
          <w:lang w:val="en-AU"/>
        </w:rPr>
        <w:t xml:space="preserve">  </w:t>
      </w:r>
      <w:proofErr w:type="spellStart"/>
      <w:r>
        <w:rPr>
          <w:lang w:val="en-AU"/>
        </w:rPr>
        <w:t>i</w:t>
      </w:r>
      <w:proofErr w:type="spellEnd"/>
      <w:proofErr w:type="gramEnd"/>
      <w:r>
        <w:rPr>
          <w:lang w:val="en-AU"/>
        </w:rPr>
        <w:t xml:space="preserve"> </w:t>
      </w:r>
      <w:proofErr w:type="spellStart"/>
      <w:r>
        <w:rPr>
          <w:lang w:val="en-AU"/>
        </w:rPr>
        <w:t>ostale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obveze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mase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ostaje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iznosi</w:t>
      </w:r>
      <w:proofErr w:type="spellEnd"/>
      <w:r>
        <w:rPr>
          <w:lang w:val="en-AU"/>
        </w:rPr>
        <w:t xml:space="preserve"> od: 22.392,20 </w:t>
      </w:r>
      <w:proofErr w:type="spellStart"/>
      <w:r>
        <w:rPr>
          <w:lang w:val="en-AU"/>
        </w:rPr>
        <w:t>kuna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koji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iznos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predlaže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uplatiti</w:t>
      </w:r>
      <w:proofErr w:type="spellEnd"/>
      <w:r>
        <w:rPr>
          <w:lang w:val="en-AU"/>
        </w:rPr>
        <w:t xml:space="preserve"> u Fond </w:t>
      </w:r>
      <w:proofErr w:type="spellStart"/>
      <w:r>
        <w:rPr>
          <w:lang w:val="en-AU"/>
        </w:rPr>
        <w:t>posebnih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sudskih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pristojbi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iz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čl</w:t>
      </w:r>
      <w:proofErr w:type="spellEnd"/>
      <w:r>
        <w:rPr>
          <w:lang w:val="en-AU"/>
        </w:rPr>
        <w:t xml:space="preserve">. 39a </w:t>
      </w:r>
      <w:proofErr w:type="spellStart"/>
      <w:r>
        <w:rPr>
          <w:lang w:val="en-AU"/>
        </w:rPr>
        <w:t>starog</w:t>
      </w:r>
      <w:proofErr w:type="spellEnd"/>
      <w:r>
        <w:rPr>
          <w:lang w:val="en-AU"/>
        </w:rPr>
        <w:t xml:space="preserve"> SZ-a </w:t>
      </w:r>
      <w:proofErr w:type="spellStart"/>
      <w:r>
        <w:rPr>
          <w:lang w:val="en-AU"/>
        </w:rPr>
        <w:t>jer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taj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iznos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nije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opravdano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raspodjelivati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stečajnim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vjerovnicima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obzirom</w:t>
      </w:r>
      <w:proofErr w:type="spellEnd"/>
      <w:r>
        <w:rPr>
          <w:lang w:val="en-AU"/>
        </w:rPr>
        <w:t xml:space="preserve"> </w:t>
      </w:r>
      <w:proofErr w:type="spellStart"/>
      <w:proofErr w:type="gramStart"/>
      <w:r>
        <w:rPr>
          <w:lang w:val="en-AU"/>
        </w:rPr>
        <w:t>na</w:t>
      </w:r>
      <w:proofErr w:type="spellEnd"/>
      <w:proofErr w:type="gramEnd"/>
      <w:r>
        <w:rPr>
          <w:lang w:val="en-AU"/>
        </w:rPr>
        <w:t xml:space="preserve"> </w:t>
      </w:r>
      <w:proofErr w:type="spellStart"/>
      <w:r>
        <w:rPr>
          <w:lang w:val="en-AU"/>
        </w:rPr>
        <w:t>ukupan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iznos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njihovih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utvrđenih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tražbina</w:t>
      </w:r>
      <w:proofErr w:type="spellEnd"/>
      <w:r>
        <w:rPr>
          <w:lang w:val="en-AU"/>
        </w:rPr>
        <w:t>.</w:t>
      </w:r>
    </w:p>
    <w:p w:rsidRDefault="0022274D" w:rsidP="0022274D" w:rsidR="0022274D">
      <w:pPr>
        <w:jc w:val="both"/>
        <w:rPr>
          <w:lang w:val="en-AU"/>
        </w:rPr>
      </w:pPr>
    </w:p>
    <w:p w:rsidRDefault="0022274D" w:rsidP="0022274D" w:rsidR="0022274D">
      <w:pPr>
        <w:jc w:val="both"/>
        <w:rPr>
          <w:lang w:val="en-AU"/>
        </w:rPr>
      </w:pPr>
      <w:r>
        <w:t xml:space="preserve">Punomoćnik vjerovnika RH, na gornje Izvješće tečajnog </w:t>
      </w:r>
      <w:proofErr w:type="spellStart"/>
      <w:r>
        <w:t>upr</w:t>
      </w:r>
      <w:proofErr w:type="spellEnd"/>
      <w:r>
        <w:t xml:space="preserve">. i Završni račun ističe kako u dijelu prihoda i rashoda nema značajnijih primjedbi osim onih pod točkom 2. i 5. tog Završnog računa. U dijelu kojim stečajni </w:t>
      </w:r>
      <w:proofErr w:type="spellStart"/>
      <w:r>
        <w:t>upr</w:t>
      </w:r>
      <w:proofErr w:type="spellEnd"/>
      <w:r>
        <w:t xml:space="preserve">. predlaže da se ostatak stečajne mase prenesu korist Fonda navodi kako bi ovaj novčani iznos bilo moguće razdijeliti vjerovnicima u iznosu od 1,20%, što je uistinu minimalna iznos namirenja, a time bi izvjesni nastali troškovi platnog prometa pa nije </w:t>
      </w:r>
      <w:proofErr w:type="spellStart"/>
      <w:r>
        <w:t>svrsishovito</w:t>
      </w:r>
      <w:proofErr w:type="spellEnd"/>
      <w:r>
        <w:t xml:space="preserve"> tu radnju provoditi na takav način, međutim odluku o tome prepušta sudu odnosno drugim vjerovnicima</w:t>
      </w:r>
    </w:p>
    <w:p w:rsidRDefault="0022274D" w:rsidP="0022274D" w:rsidR="0022274D">
      <w:pPr>
        <w:jc w:val="both"/>
        <w:rPr>
          <w:lang w:val="en-AU"/>
        </w:rPr>
      </w:pPr>
    </w:p>
    <w:p w:rsidRDefault="0022274D" w:rsidP="0022274D" w:rsidR="0022274D">
      <w:pPr>
        <w:jc w:val="center"/>
        <w:rPr>
          <w:lang w:val="en-AU"/>
        </w:rPr>
      </w:pPr>
      <w:r>
        <w:rPr>
          <w:lang w:val="en-AU"/>
        </w:rPr>
        <w:lastRenderedPageBreak/>
        <w:t>-2-</w:t>
      </w:r>
    </w:p>
    <w:p w:rsidRDefault="0022274D" w:rsidP="0022274D" w:rsidR="0022274D">
      <w:pPr>
        <w:jc w:val="both"/>
        <w:rPr>
          <w:lang w:val="en-AU"/>
        </w:rPr>
      </w:pPr>
    </w:p>
    <w:p w:rsidRDefault="0022274D" w:rsidP="0022274D" w:rsidR="0022274D">
      <w:pPr>
        <w:jc w:val="both"/>
        <w:rPr>
          <w:lang w:val="en-AU"/>
        </w:rPr>
      </w:pPr>
    </w:p>
    <w:p w:rsidRDefault="0022274D" w:rsidP="0022274D" w:rsidR="0022274D">
      <w:pPr>
        <w:pStyle w:val="Odlomakpopisa"/>
        <w:numPr>
          <w:ilvl w:val="0"/>
          <w:numId w:val="1"/>
        </w:numPr>
        <w:jc w:val="both"/>
      </w:pPr>
      <w:r>
        <w:t>Prelazi se na drugu točku Dnevnog reda u sklopu koje točke stečajni sudac ističe kako je ista raspravljena u sklopu točke 1. a jedni prisutni vjerovnik ističe  kako nema primjedbi osim onog istaknuto u točki 1. Dnevnog reda</w:t>
      </w:r>
    </w:p>
    <w:p w:rsidRDefault="0022274D" w:rsidP="0022274D" w:rsidR="0022274D" w:rsidRPr="0046456E">
      <w:pPr>
        <w:ind w:left="60"/>
        <w:jc w:val="both"/>
      </w:pPr>
    </w:p>
    <w:p w:rsidRDefault="0022274D" w:rsidP="0022274D" w:rsidR="0022274D">
      <w:pPr>
        <w:numPr>
          <w:ilvl w:val="0"/>
          <w:numId w:val="1"/>
        </w:numPr>
        <w:jc w:val="both"/>
      </w:pPr>
      <w:r w:rsidRPr="0046456E">
        <w:t xml:space="preserve">Prelazi se na treću točku </w:t>
      </w:r>
      <w:r>
        <w:t xml:space="preserve">u sklopu koje toče stečajni sudac ističe kako će se steći uvjeti za zaključenje ovog stečajnog postupka nakon što stečajni </w:t>
      </w:r>
      <w:proofErr w:type="spellStart"/>
      <w:r>
        <w:t>upr</w:t>
      </w:r>
      <w:proofErr w:type="spellEnd"/>
      <w:r>
        <w:t>., po odobrenju suda, raspodjeli stečajnu masu sukladno Završnom računu rješenju suda kojim će mu se odrediti nagrada i naknada.</w:t>
      </w:r>
    </w:p>
    <w:p w:rsidRDefault="0022274D" w:rsidP="0022274D" w:rsidR="0022274D">
      <w:pPr>
        <w:ind w:left="60"/>
        <w:jc w:val="both"/>
      </w:pPr>
    </w:p>
    <w:p w:rsidRDefault="0022274D" w:rsidP="0022274D" w:rsidR="0022274D">
      <w:pPr>
        <w:ind w:left="60"/>
        <w:jc w:val="both"/>
      </w:pPr>
      <w:r>
        <w:t>O zaključenju stečajnog postupka vjerovnici će se obavijestiti preko e-</w:t>
      </w:r>
      <w:proofErr w:type="spellStart"/>
      <w:r>
        <w:t>ogl</w:t>
      </w:r>
      <w:proofErr w:type="spellEnd"/>
      <w:r>
        <w:t>. ploče suda.</w:t>
      </w:r>
    </w:p>
    <w:p w:rsidRDefault="0022274D" w:rsidP="0022274D" w:rsidR="0022274D">
      <w:pPr>
        <w:ind w:left="60"/>
        <w:jc w:val="both"/>
      </w:pPr>
    </w:p>
    <w:p w:rsidRDefault="0022274D" w:rsidP="0022274D" w:rsidR="0022274D">
      <w:pPr>
        <w:jc w:val="both"/>
      </w:pPr>
      <w:r>
        <w:t>Prisutni jedini vjerovnik RH odluku o zaključenju stečajnog postupa odluku  prepušta sud.</w:t>
      </w:r>
    </w:p>
    <w:p w:rsidRDefault="0022274D" w:rsidP="0022274D" w:rsidR="0022274D">
      <w:pPr>
        <w:jc w:val="both"/>
      </w:pPr>
    </w:p>
    <w:p w:rsidRDefault="0022274D" w:rsidP="0022274D" w:rsidR="0022274D">
      <w:pPr>
        <w:pStyle w:val="Odlomakpopisa"/>
        <w:numPr>
          <w:ilvl w:val="0"/>
          <w:numId w:val="1"/>
        </w:numPr>
        <w:jc w:val="both"/>
      </w:pPr>
      <w:r>
        <w:t xml:space="preserve">Prelazi se na točku RAZNO – Prisutni ističu kako nemaju ništa pod točkom razno jedino stečajni </w:t>
      </w:r>
      <w:proofErr w:type="spellStart"/>
      <w:r>
        <w:t>upr</w:t>
      </w:r>
      <w:proofErr w:type="spellEnd"/>
      <w:r>
        <w:t xml:space="preserve">. ističe kako se protiv Dragana </w:t>
      </w:r>
      <w:proofErr w:type="spellStart"/>
      <w:r>
        <w:t>Šegvić</w:t>
      </w:r>
      <w:proofErr w:type="spellEnd"/>
      <w:r>
        <w:t xml:space="preserve"> i </w:t>
      </w:r>
      <w:proofErr w:type="spellStart"/>
      <w:r>
        <w:t>Frane</w:t>
      </w:r>
      <w:proofErr w:type="spellEnd"/>
      <w:r>
        <w:t xml:space="preserve"> Vrsalović kao bivših odgovornih osoba Dužnika vode kazneni postupci  pod brojem </w:t>
      </w:r>
      <w:proofErr w:type="spellStart"/>
      <w:r>
        <w:t>Ref</w:t>
      </w:r>
      <w:proofErr w:type="spellEnd"/>
      <w:r>
        <w:t xml:space="preserve"> 3  K-226/2012, sudac Ankica Boban pa isti kao stečajni </w:t>
      </w:r>
      <w:proofErr w:type="spellStart"/>
      <w:r>
        <w:t>upr</w:t>
      </w:r>
      <w:proofErr w:type="spellEnd"/>
      <w:r>
        <w:t>. dobiva pozive i uredno se odaziva.</w:t>
      </w:r>
    </w:p>
    <w:p w:rsidRDefault="0022274D" w:rsidP="0022274D" w:rsidR="0022274D">
      <w:pPr>
        <w:jc w:val="both"/>
      </w:pPr>
    </w:p>
    <w:p w:rsidRDefault="0022274D" w:rsidP="0022274D" w:rsidR="0022274D">
      <w:pPr>
        <w:jc w:val="both"/>
      </w:pPr>
    </w:p>
    <w:p w:rsidRDefault="0022274D" w:rsidP="0022274D" w:rsidR="0022274D">
      <w:pPr>
        <w:jc w:val="both"/>
      </w:pPr>
      <w:r>
        <w:t>Sud donosi</w:t>
      </w:r>
    </w:p>
    <w:p w:rsidRDefault="0022274D" w:rsidP="0022274D" w:rsidR="0022274D">
      <w:pPr>
        <w:jc w:val="center"/>
      </w:pPr>
      <w:r>
        <w:t>RJEŠENJE</w:t>
      </w:r>
    </w:p>
    <w:p w:rsidRDefault="0022274D" w:rsidP="0022274D" w:rsidR="0022274D">
      <w:pPr>
        <w:jc w:val="center"/>
      </w:pPr>
    </w:p>
    <w:p w:rsidRDefault="0022274D" w:rsidP="0022274D" w:rsidR="0022274D">
      <w:pPr>
        <w:jc w:val="both"/>
      </w:pPr>
      <w:r>
        <w:t xml:space="preserve">Stečajnom </w:t>
      </w:r>
      <w:proofErr w:type="spellStart"/>
      <w:r>
        <w:t>upr</w:t>
      </w:r>
      <w:proofErr w:type="spellEnd"/>
      <w:r>
        <w:t xml:space="preserve">. Berislav Bušelić određuje se nagrada za vođenje ovog stečajnog postupka u iznosu od 12.700,00 kuna neto kao i naknada troškova u iznosu od sveukupno 3.700,00 kuna neto, koje će rješenje u pismenom </w:t>
      </w:r>
      <w:proofErr w:type="spellStart"/>
      <w:r>
        <w:t>otpravku</w:t>
      </w:r>
      <w:proofErr w:type="spellEnd"/>
      <w:r>
        <w:t xml:space="preserve"> biti dostavljeno zakonom određenim adresatima.</w:t>
      </w:r>
    </w:p>
    <w:p w:rsidRDefault="0022274D" w:rsidP="0022274D" w:rsidR="0022274D">
      <w:pPr>
        <w:jc w:val="both"/>
      </w:pPr>
    </w:p>
    <w:p w:rsidRDefault="0022274D" w:rsidP="0022274D" w:rsidR="0022274D">
      <w:pPr>
        <w:jc w:val="both"/>
      </w:pPr>
      <w:r>
        <w:t>Sud donosi</w:t>
      </w:r>
    </w:p>
    <w:p w:rsidRDefault="0022274D" w:rsidP="0022274D" w:rsidR="0022274D">
      <w:pPr>
        <w:jc w:val="both"/>
      </w:pPr>
    </w:p>
    <w:p w:rsidRDefault="0022274D" w:rsidP="0022274D" w:rsidR="0022274D">
      <w:pPr>
        <w:jc w:val="center"/>
      </w:pPr>
      <w:r>
        <w:t>ZAKLJUČAK</w:t>
      </w:r>
    </w:p>
    <w:p w:rsidRDefault="0022274D" w:rsidP="0022274D" w:rsidR="0022274D">
      <w:pPr>
        <w:jc w:val="both"/>
      </w:pPr>
    </w:p>
    <w:p w:rsidRDefault="0022274D" w:rsidP="0022274D" w:rsidR="0022274D">
      <w:pPr>
        <w:jc w:val="both"/>
      </w:pPr>
      <w:r>
        <w:t xml:space="preserve">Upućuje se stečajni </w:t>
      </w:r>
      <w:proofErr w:type="spellStart"/>
      <w:r>
        <w:t>upl</w:t>
      </w:r>
      <w:proofErr w:type="spellEnd"/>
      <w:r>
        <w:t>. u roku od 3 dana otvorit kod banke odgovarajući račun Dužnika i nakon toga pismeno izvijestiti ovaj sud te predložiti prijenos unovčene stečajne mase sa računa suda na novootvoreni račun Dužnika.</w:t>
      </w:r>
    </w:p>
    <w:p w:rsidRDefault="0022274D" w:rsidP="0022274D" w:rsidR="0022274D">
      <w:pPr>
        <w:jc w:val="both"/>
      </w:pPr>
      <w:r>
        <w:t xml:space="preserve">Upućuje se stečajni </w:t>
      </w:r>
      <w:proofErr w:type="spellStart"/>
      <w:r>
        <w:t>upr</w:t>
      </w:r>
      <w:proofErr w:type="spellEnd"/>
      <w:r>
        <w:t xml:space="preserve">. kada raspodijeliti stečajnu masu sukladno Završnom računu i rješenju suda o nagradi i naknadi troškova stečajnog </w:t>
      </w:r>
      <w:proofErr w:type="spellStart"/>
      <w:r>
        <w:t>upr</w:t>
      </w:r>
      <w:proofErr w:type="spellEnd"/>
      <w:r>
        <w:t>. koji će mu biti dostavljeni, uplatiti u državni proračun 2% od unovčene stečajne mase ali ne više od 2.000,00 kuna, na depozitni račun ovog suda za troškove stečajnog postupka iznos od 1.200,00 kuna a preostali iznos uplatiti u Fond iz čl. 39 A starog SZ-a.</w:t>
      </w:r>
    </w:p>
    <w:p w:rsidRDefault="0022274D" w:rsidP="0022274D" w:rsidR="0022274D">
      <w:pPr>
        <w:jc w:val="both"/>
      </w:pPr>
      <w:r>
        <w:t>Prisutni se upoznaju kako će o daljnjem tijeku stečajnog postupka biti upoznati preko e-</w:t>
      </w:r>
      <w:proofErr w:type="spellStart"/>
      <w:r>
        <w:t>ogl</w:t>
      </w:r>
      <w:proofErr w:type="spellEnd"/>
      <w:r>
        <w:t>. ploče suda.</w:t>
      </w:r>
    </w:p>
    <w:p w:rsidRDefault="0022274D" w:rsidP="0022274D" w:rsidR="0022274D">
      <w:pPr>
        <w:jc w:val="both"/>
      </w:pPr>
    </w:p>
    <w:p w:rsidRDefault="0022274D" w:rsidP="0022274D" w:rsidR="0022274D">
      <w:pPr>
        <w:jc w:val="both"/>
      </w:pPr>
      <w:r>
        <w:t>Pitanja i primjedbi nema.</w:t>
      </w:r>
    </w:p>
    <w:p w:rsidRDefault="0022274D" w:rsidP="0022274D" w:rsidR="0022274D">
      <w:pPr>
        <w:jc w:val="both"/>
      </w:pPr>
      <w:r>
        <w:t>Skupština vjerovnika dovršena.</w:t>
      </w:r>
    </w:p>
    <w:p w:rsidRDefault="0022274D" w:rsidP="0022274D" w:rsidR="0022274D" w:rsidRPr="0046456E">
      <w:pPr>
        <w:ind w:left="360"/>
        <w:jc w:val="both"/>
      </w:pPr>
    </w:p>
    <w:p w:rsidRDefault="0022274D" w:rsidP="0022274D" w:rsidR="0022274D" w:rsidRPr="0046456E">
      <w:pPr>
        <w:jc w:val="both"/>
      </w:pPr>
      <w:r w:rsidRPr="0046456E">
        <w:t xml:space="preserve">Dovršeno u </w:t>
      </w:r>
      <w:r>
        <w:t xml:space="preserve"> 09,50  </w:t>
      </w:r>
      <w:r w:rsidRPr="0046456E">
        <w:t>sati.</w:t>
      </w:r>
    </w:p>
    <w:p w:rsidRDefault="0022274D" w:rsidP="0022274D" w:rsidR="0022274D" w:rsidRPr="0046456E">
      <w:pPr>
        <w:jc w:val="both"/>
      </w:pPr>
    </w:p>
    <w:p w:rsidRDefault="0022274D" w:rsidP="0022274D" w:rsidR="0022274D" w:rsidRPr="0046456E">
      <w:pPr>
        <w:jc w:val="both"/>
      </w:pPr>
      <w:r w:rsidRPr="0046456E">
        <w:t>Zapisničar                         Stečajni sudac                 Stečajn</w:t>
      </w:r>
      <w:r>
        <w:t xml:space="preserve">i upravitelj   </w:t>
      </w:r>
      <w:r w:rsidRPr="0046456E">
        <w:t xml:space="preserve">       Stranke</w:t>
      </w:r>
    </w:p>
    <w:p w:rsidRDefault="0022274D" w:rsidP="0022274D" w:rsidR="0022274D" w:rsidRPr="0046456E">
      <w:pPr>
        <w:ind w:firstLine="720"/>
        <w:jc w:val="both"/>
        <w:rPr>
          <w:lang w:val="en-AU"/>
        </w:rPr>
      </w:pPr>
    </w:p>
    <w:p w:rsidRDefault="0022274D" w:rsidP="0022274D" w:rsidR="0022274D" w:rsidRPr="0046456E">
      <w:pPr>
        <w:ind w:firstLine="720"/>
        <w:jc w:val="both"/>
        <w:rPr>
          <w:lang w:val="en-AU"/>
        </w:rPr>
      </w:pPr>
    </w:p>
    <w:p w:rsidRDefault="0022274D" w:rsidP="0022274D" w:rsidR="0022274D" w:rsidRPr="0046456E">
      <w:pPr>
        <w:ind w:firstLine="720"/>
        <w:jc w:val="both"/>
        <w:rPr>
          <w:lang w:val="en-AU"/>
        </w:rPr>
      </w:pPr>
    </w:p>
    <w:p w:rsidRDefault="0022274D" w:rsidP="0022274D" w:rsidR="0022274D" w:rsidRPr="0046456E">
      <w:pPr>
        <w:ind w:firstLine="720"/>
        <w:jc w:val="both"/>
        <w:rPr>
          <w:lang w:val="en-AU"/>
        </w:rPr>
      </w:pPr>
    </w:p>
    <w:p w:rsidRDefault="0022274D" w:rsidP="0022274D" w:rsidR="0022274D" w:rsidRPr="0046456E">
      <w:pPr>
        <w:ind w:firstLine="720"/>
        <w:jc w:val="both"/>
        <w:rPr>
          <w:lang w:val="en-AU"/>
        </w:rPr>
      </w:pPr>
    </w:p>
    <w:p w:rsidRDefault="0022274D" w:rsidP="0022274D" w:rsidR="0022274D" w:rsidRPr="0046456E">
      <w:pPr>
        <w:ind w:firstLine="720"/>
        <w:jc w:val="both"/>
        <w:rPr>
          <w:lang w:val="en-AU"/>
        </w:rPr>
      </w:pPr>
    </w:p>
    <w:p w:rsidRDefault="0022274D" w:rsidP="0022274D" w:rsidR="0022274D"/>
    <w:p w:rsidRDefault="0022274D" w:rsidP="0022274D" w:rsidR="0022274D"/>
    <w:p w:rsidRDefault="0022274D" w:rsidP="0022274D" w:rsidR="0022274D"/>
    <w:p w:rsidRDefault="0022274D" w:rsidP="0022274D" w:rsidR="0022274D"/>
    <w:p w:rsidRDefault="0022274D" w:rsidP="0022274D" w:rsidR="0022274D"/>
    <w:p w:rsidRDefault="0022274D" w:rsidP="0022274D" w:rsidR="0022274D"/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47D0F"/>
    <w:multiLevelType w:val="hybridMultilevel"/>
    <w:tmpl w:val="AC78EA3A"/>
    <w:lvl w:tplc="F42A82B4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274D"/>
    <w:rsid w:val="0022274D"/>
    <w:rsid w:val="00704E2C"/>
    <w:rsid w:val="00F6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274D"/>
    <w:rPr>
      <w:rFonts w:cs="Times New Roman" w:eastAsia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227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2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7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74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74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74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274D"/>
    <w:rPr>
      <w:rFonts w:cs="Times New Roman" w:eastAsia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227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2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7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74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7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7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ožujka 2017.</izvorni_sadrzaj>
    <derivirana_varijabla naziv="DomainObject.PlaniraniZavrsetakDatum_1">16. ožujka 2017.</derivirana_varijabla>
  </DomainObject.PlaniraniZavrsetakDatum>
  <DomainObject.PlaniraniPocetakDatum>
    <izvorni_sadrzaj>16. ožujka 2017.</izvorni_sadrzaj>
    <derivirana_varijabla naziv="DomainObject.PlaniraniPocetakDatum_1">16. ožujka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ožujka 2017.</izvorni_sadrzaj>
    <derivirana_varijabla naziv="DomainObject.Zapisnik.DatumKreiranja_1">16.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St-48/2007-97</izvorni_sadrzaj>
    <derivirana_varijabla naziv="DomainObject.Zapisnik.Oznaka_1">St-48/2007-97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2007.</izvorni_sadrzaj>
    <derivirana_varijabla naziv="DomainObject.Predmet.DatumOsnivanja_1">7. studenog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St-48/2007</izvorni_sadrzaj>
    <derivirana_varijabla naziv="DomainObject.Predmet.OznakaBroj_1">St-48/2007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M.P. JAHTE d.o.o. brodogradnja i trgovina "u stečaju"</izvorni_sadrzaj>
    <derivirana_varijabla naziv="DomainObject.Predmet.ProtustrankaFormated_1">  M.P. JAHTE d.o.o. brodogradnja i trgovina "u stečaju"</derivirana_varijabla>
  </DomainObject.Predmet.ProtustrankaFormated>
  <DomainObject.Predmet.ProtustrankaFormatedOIB>
    <izvorni_sadrzaj>  M.P. JAHTE d.o.o. brodogradnja i trgovina "u stečaju", OIB 02877519826</izvorni_sadrzaj>
    <derivirana_varijabla naziv="DomainObject.Predmet.ProtustrankaFormatedOIB_1">  M.P. JAHTE d.o.o. brodogradnja i trgovina "u stečaju", OIB 02877519826</derivirana_varijabla>
  </DomainObject.Predmet.ProtustrankaFormatedOIB>
  <DomainObject.Predmet.ProtustrankaFormatedWithAdress>
    <izvorni_sadrzaj> M.P. JAHTE d.o.o. brodogradnja i trgovina "u stečaju", Bana Jelačića 6, Dugopolje</izvorni_sadrzaj>
    <derivirana_varijabla naziv="DomainObject.Predmet.ProtustrankaFormatedWithAdress_1"> M.P. JAHTE d.o.o. brodogradnja i trgovina "u stečaju", Bana Jelačića 6, Dugopolje</derivirana_varijabla>
  </DomainObject.Predmet.ProtustrankaFormatedWithAdress>
  <DomainObject.Predmet.ProtustrankaFormatedWithAdressOIB>
    <izvorni_sadrzaj> M.P. JAHTE d.o.o. brodogradnja i trgovina "u stečaju", OIB 02877519826, Bana Jelačića 6, Dugopolje</izvorni_sadrzaj>
    <derivirana_varijabla naziv="DomainObject.Predmet.ProtustrankaFormatedWithAdressOIB_1"> M.P. JAHTE d.o.o. brodogradnja i trgovina "u stečaju", OIB 02877519826, Bana Jelačića 6, Dugopolje</derivirana_varijabla>
  </DomainObject.Predmet.ProtustrankaFormatedWithAdressOIB>
  <DomainObject.Predmet.ProtustrankaWithAdress>
    <izvorni_sadrzaj>M.P. JAHTE d.o.o. brodogradnja i trgovina "u stečaju" Bana Jelačića 6, Dugopolje</izvorni_sadrzaj>
    <derivirana_varijabla naziv="DomainObject.Predmet.ProtustrankaWithAdress_1">M.P. JAHTE d.o.o. brodogradnja i trgovina "u stečaju" Bana Jelačića 6, Dugopolje</derivirana_varijabla>
  </DomainObject.Predmet.ProtustrankaWithAdress>
  <DomainObject.Predmet.ProtustrankaWithAdressOIB>
    <izvorni_sadrzaj>M.P. JAHTE d.o.o. brodogradnja i trgovina "u stečaju", OIB 02877519826, Bana Jelačića 6, Dugopolje</izvorni_sadrzaj>
    <derivirana_varijabla naziv="DomainObject.Predmet.ProtustrankaWithAdressOIB_1">M.P. JAHTE d.o.o. brodogradnja i trgovina "u stečaju", OIB 02877519826, Bana Jelačića 6, Dugopolje</derivirana_varijabla>
  </DomainObject.Predmet.ProtustrankaWithAdressOIB>
  <DomainObject.Predmet.ProtustrankaNazivFormated>
    <izvorni_sadrzaj>M.P. JAHTE d.o.o. brodogradnja i trgovina "u stečaju"</izvorni_sadrzaj>
    <derivirana_varijabla naziv="DomainObject.Predmet.ProtustrankaNazivFormated_1">M.P. JAHTE d.o.o. brodogradnja i trgovina "u stečaju"</derivirana_varijabla>
  </DomainObject.Predmet.ProtustrankaNazivFormated>
  <DomainObject.Predmet.ProtustrankaNazivFormatedOIB>
    <izvorni_sadrzaj>M.P. JAHTE d.o.o. brodogradnja i trgovina "u stečaju", OIB 02877519826</izvorni_sadrzaj>
    <derivirana_varijabla naziv="DomainObject.Predmet.ProtustrankaNazivFormatedOIB_1">M.P. JAHTE d.o.o. brodogradnja i trgovina "u stečaju", OIB 02877519826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PROMOS s.r.l. zona industriale; LEO FRANCHI; ALDI d.o.o. za trgovinu i proizvodnju; INTEREUROPA, logističke usluge, društvo s ograničenom odgovornošću; CHEMOLUX-ŠARIĆ, d.o.o. trgovina, zastupanje i usluge; ČULIĆ d.o.o. za trgovinu na veliko i malo, turizam, izvoz-uvoz; Hrvatski Telekom d.d.; PEGAZ TRADE d.o.o. za trgovinu na veliko i malo, vanjsku trgovinu, turizam i cestovni prijevoz robe; ČISTOĆA društvo s ograničenom odgovornošću za obavljanje komunalnih djelatnosti održavanja čistoće i odlaganja komunaln; PEGAZ TRADE d.o.o. za trgovinu na veliko i malo, vanjsku trgovinu, turizam i cestovni prijevoz robe; J.u.A. Frischeis društvo s ograničenom odgovornošću za trgovinu i usluge; DRAGAN ŠERIĆ</izvorni_sadrzaj>
    <derivirana_varijabla naziv="DomainObject.Predmet.StrankaFormated_1">  PROMOS s.r.l. zona industriale; LEO FRANCHI; ALDI d.o.o. za trgovinu i proizvodnju; INTEREUROPA, logističke usluge, društvo s ograničenom odgovornošću; CHEMOLUX-ŠARIĆ, d.o.o. trgovina, zastupanje i usluge; ČULIĆ d.o.o. za trgovinu na veliko i malo, turizam, izvoz-uvoz; Hrvatski Telekom d.d.; PEGAZ TRADE d.o.o. za trgovinu na veliko i malo, vanjsku trgovinu, turizam i cestovni prijevoz robe; ČISTOĆA društvo s ograničenom odgovornošću za obavljanje komunalnih djelatnosti održavanja čistoće i odlaganja komunaln; PEGAZ TRADE d.o.o. za trgovinu na veliko i malo, vanjsku trgovinu, turizam i cestovni prijevoz robe; J.u.A. Frischeis društvo s ograničenom odgovornošću za trgovinu i usluge; DRAGAN ŠERIĆ</derivirana_varijabla>
  </DomainObject.Predmet.StrankaFormated>
  <DomainObject.Predmet.StrankaFormatedOIB>
    <izvorni_sadrzaj>  PROMOS s.r.l. zona industriale; LEO FRANCHI; ALDI d.o.o. za trgovinu i proizvodnju, OIB 66918533489; INTEREUROPA, logističke usluge, društvo s ograničenom odgovornošću, OIB 85514716931; CHEMOLUX-ŠARIĆ, d.o.o. trgovina, zastupanje i usluge, OIB 60241889279; ČULIĆ d.o.o. za trgovinu na veliko i malo, turizam, izvoz-uvoz, OIB 92205581575; Hrvatski Telekom d.d., OIB 81793146560; PEGAZ TRADE d.o.o. za trgovinu na veliko i malo, vanjsku trgovinu, turizam i cestovni prijevoz robe, OIB 59135140533; ČISTOĆA društvo s ograničenom odgovornošću za obavljanje komunalnih djelatnosti održavanja čistoće i odlaganja komunaln, OIB 38812451417; PEGAZ TRADE d.o.o. za trgovinu na veliko i malo, vanjsku trgovinu, turizam i cestovni prijevoz robe, OIB 59135140533; J.u.A. Frischeis društvo s ograničenom odgovornošću za trgovinu i usluge, OIB 18918947938; DRAGAN ŠERIĆ</izvorni_sadrzaj>
    <derivirana_varijabla naziv="DomainObject.Predmet.StrankaFormatedOIB_1">  PROMOS s.r.l. zona industriale; LEO FRANCHI; ALDI d.o.o. za trgovinu i proizvodnju, OIB 66918533489; INTEREUROPA, logističke usluge, društvo s ograničenom odgovornošću, OIB 85514716931; CHEMOLUX-ŠARIĆ, d.o.o. trgovina, zastupanje i usluge, OIB 60241889279; ČULIĆ d.o.o. za trgovinu na veliko i malo, turizam, izvoz-uvoz, OIB 92205581575; Hrvatski Telekom d.d., OIB 81793146560; PEGAZ TRADE d.o.o. za trgovinu na veliko i malo, vanjsku trgovinu, turizam i cestovni prijevoz robe, OIB 59135140533; ČISTOĆA društvo s ograničenom odgovornošću za obavljanje komunalnih djelatnosti održavanja čistoće i odlaganja komunaln, OIB 38812451417; PEGAZ TRADE d.o.o. za trgovinu na veliko i malo, vanjsku trgovinu, turizam i cestovni prijevoz robe, OIB 59135140533; J.u.A. Frischeis društvo s ograničenom odgovornošću za trgovinu i usluge, OIB 18918947938; DRAGAN ŠERIĆ</derivirana_varijabla>
  </DomainObject.Predmet.StrankaFormatedOIB>
  <DomainObject.Predmet.StrankaFormatedWithAdress>
    <izvorni_sadrzaj> PROMOS s.r.l. zona industriale, NOTARESCO (TERAMO), PIANE VOMANO; LEO FRANCHI, VIA ADUA 1, ROSETO DEGLI ABRUZZI; ALDI d.o.o. za trgovinu i proizvodnju, Don Frane Bulića 183/A, Solin; INTEREUROPA, logističke usluge, društvo s ograničenom odgovornošću, Josipa Lončara 3, 10000 Zagreb; CHEMOLUX-ŠARIĆ, d.o.o. trgovina, zastupanje i usluge, Žrtava rata 21/A, Kaštel Novi; ČULIĆ d.o.o. za trgovinu na veliko i malo, turizam, izvoz-uvoz, Ante Starčevića 12, Mravince; Hrvatski Telekom d.d., Savska cesta 32, 10000 Zagreb; PEGAZ TRADE d.o.o. za trgovinu na veliko i malo, vanjsku trgovinu, turizam i cestovni prijevoz robe, Stepinčeva 15, Split; ČISTOĆA društvo s ograničenom odgovornošću za obavljanje komunalnih djelatnosti održavanja čistoće i odlaganja komunaln, Put Plokita 81, Split; PEGAZ TRADE d.o.o. za trgovinu na veliko i malo, vanjsku trgovinu, turizam i cestovni prijevoz robe, Stepinčeva 15, Split; J.u.A. Frischeis društvo s ograničenom odgovornošću za trgovinu i usluge, Ljudevita Posavskog 49, Velika Gorica; DRAGAN ŠERIĆ</izvorni_sadrzaj>
    <derivirana_varijabla naziv="DomainObject.Predmet.StrankaFormatedWithAdress_1"> PROMOS s.r.l. zona industriale, NOTARESCO (TERAMO), PIANE VOMANO; LEO FRANCHI, VIA ADUA 1, ROSETO DEGLI ABRUZZI; ALDI d.o.o. za trgovinu i proizvodnju, Don Frane Bulića 183/A, Solin; INTEREUROPA, logističke usluge, društvo s ograničenom odgovornošću, Josipa Lončara 3, 10000 Zagreb; CHEMOLUX-ŠARIĆ, d.o.o. trgovina, zastupanje i usluge, Žrtava rata 21/A, Kaštel Novi; ČULIĆ d.o.o. za trgovinu na veliko i malo, turizam, izvoz-uvoz, Ante Starčevića 12, Mravince; Hrvatski Telekom d.d., Savska cesta 32, 10000 Zagreb; PEGAZ TRADE d.o.o. za trgovinu na veliko i malo, vanjsku trgovinu, turizam i cestovni prijevoz robe, Stepinčeva 15, Split; ČISTOĆA društvo s ograničenom odgovornošću za obavljanje komunalnih djelatnosti održavanja čistoće i odlaganja komunaln, Put Plokita 81, Split; PEGAZ TRADE d.o.o. za trgovinu na veliko i malo, vanjsku trgovinu, turizam i cestovni prijevoz robe, Stepinčeva 15, Split; J.u.A. Frischeis društvo s ograničenom odgovornošću za trgovinu i usluge, Ljudevita Posavskog 49, Velika Gorica; DRAGAN ŠERIĆ</derivirana_varijabla>
  </DomainObject.Predmet.StrankaFormatedWithAdress>
  <DomainObject.Predmet.StrankaFormatedWithAdressOIB>
    <izvorni_sadrzaj> PROMOS s.r.l. zona industriale, NOTARESCO (TERAMO), PIANE VOMANO; LEO FRANCHI, VIA ADUA 1, ROSETO DEGLI ABRUZZI; ALDI d.o.o. za trgovinu i proizvodnju, OIB 66918533489, Don Frane Bulića 183/A, Solin; INTEREUROPA, logističke usluge, društvo s ograničenom odgovornošću, OIB 85514716931, Josipa Lončara 3, 10000 Zagreb; CHEMOLUX-ŠARIĆ, d.o.o. trgovina, zastupanje i usluge, OIB 60241889279, Žrtava rata 21/A, Kaštel Novi; ČULIĆ d.o.o. za trgovinu na veliko i malo, turizam, izvoz-uvoz, OIB 92205581575, Ante Starčevića 12, Mravince; Hrvatski Telekom d.d., OIB 81793146560, Savska cesta 32, 10000 Zagreb; PEGAZ TRADE d.o.o. za trgovinu na veliko i malo, vanjsku trgovinu, turizam i cestovni prijevoz robe, OIB 59135140533, Stepinčeva 15, Split; ČISTOĆA društvo s ograničenom odgovornošću za obavljanje komunalnih djelatnosti održavanja čistoće i odlaganja komunaln, OIB 38812451417, Put Plokita 81, Split; PEGAZ TRADE d.o.o. za trgovinu na veliko i malo, vanjsku trgovinu, turizam i cestovni prijevoz robe, OIB 59135140533, Stepinčeva 15, Split; J.u.A. Frischeis društvo s ograničenom odgovornošću za trgovinu i usluge, OIB 18918947938, Ljudevita Posavskog 49, Velika Gorica; DRAGAN ŠERIĆ</izvorni_sadrzaj>
    <derivirana_varijabla naziv="DomainObject.Predmet.StrankaFormatedWithAdressOIB_1"> PROMOS s.r.l. zona industriale, NOTARESCO (TERAMO), PIANE VOMANO; LEO FRANCHI, VIA ADUA 1, ROSETO DEGLI ABRUZZI; ALDI d.o.o. za trgovinu i proizvodnju, OIB 66918533489, Don Frane Bulića 183/A, Solin; INTEREUROPA, logističke usluge, društvo s ograničenom odgovornošću, OIB 85514716931, Josipa Lončara 3, 10000 Zagreb; CHEMOLUX-ŠARIĆ, d.o.o. trgovina, zastupanje i usluge, OIB 60241889279, Žrtava rata 21/A, Kaštel Novi; ČULIĆ d.o.o. za trgovinu na veliko i malo, turizam, izvoz-uvoz, OIB 92205581575, Ante Starčevića 12, Mravince; Hrvatski Telekom d.d., OIB 81793146560, Savska cesta 32, 10000 Zagreb; PEGAZ TRADE d.o.o. za trgovinu na veliko i malo, vanjsku trgovinu, turizam i cestovni prijevoz robe, OIB 59135140533, Stepinčeva 15, Split; ČISTOĆA društvo s ograničenom odgovornošću za obavljanje komunalnih djelatnosti održavanja čistoće i odlaganja komunaln, OIB 38812451417, Put Plokita 81, Split; PEGAZ TRADE d.o.o. za trgovinu na veliko i malo, vanjsku trgovinu, turizam i cestovni prijevoz robe, OIB 59135140533, Stepinčeva 15, Split; J.u.A. Frischeis društvo s ograničenom odgovornošću za trgovinu i usluge, OIB 18918947938, Ljudevita Posavskog 49, Velika Gorica; DRAGAN ŠERIĆ</derivirana_varijabla>
  </DomainObject.Predmet.StrankaFormatedWithAdressOIB>
  <DomainObject.Predmet.StrankaWithAdress>
    <izvorni_sadrzaj>PROMOS s.r.l. zona industriale NOTARESCO (TERAMO),PIANE VOMANO,LEO FRANCHI VIA ADUA 1,ROSETO DEGLI ABRUZZI,ALDI d.o.o. za trgovinu i proizvodnju Don Frane Bulića 183/A,Solin,INTEREUROPA, logističke usluge, društvo s ograničenom odgovornošću Josipa Lončara 3,10000 Zagreb,CHEMOLUX-ŠARIĆ, d.o.o. trgovina, zastupanje i usluge Žrtava rata 21/A,Kaštel Novi,ČULIĆ d.o.o. za trgovinu na veliko i malo, turizam, izvoz-uvoz Ante Starčevića 12,Mravince,Hrvatski Telekom d.d. Savska cesta 32,10000 Zagreb,PEGAZ TRADE d.o.o. za trgovinu na veliko i malo, vanjsku trgovinu, turizam i cestovni prijevoz robe Stepinčeva 15,Split,ČISTOĆA društvo s ograničenom odgovornošću za obavljanje komunalnih djelatnosti održavanja čistoće i odlaganja komunaln Put Plokita 81,Split,PEGAZ TRADE d.o.o. za trgovinu na veliko i malo, vanjsku trgovinu, turizam i cestovni prijevoz robe Stepinčeva 15,Split,J.u.A. Frischeis društvo s ograničenom odgovornošću za trgovinu i usluge Ljudevita Posavskog 49,Velika Gorica,DRAGAN ŠERIĆ </izvorni_sadrzaj>
    <derivirana_varijabla naziv="DomainObject.Predmet.StrankaWithAdress_1">PROMOS s.r.l. zona industriale NOTARESCO (TERAMO),PIANE VOMANO,LEO FRANCHI VIA ADUA 1,ROSETO DEGLI ABRUZZI,ALDI d.o.o. za trgovinu i proizvodnju Don Frane Bulića 183/A,Solin,INTEREUROPA, logističke usluge, društvo s ograničenom odgovornošću Josipa Lončara 3,10000 Zagreb,CHEMOLUX-ŠARIĆ, d.o.o. trgovina, zastupanje i usluge Žrtava rata 21/A,Kaštel Novi,ČULIĆ d.o.o. za trgovinu na veliko i malo, turizam, izvoz-uvoz Ante Starčevića 12,Mravince,Hrvatski Telekom d.d. Savska cesta 32,10000 Zagreb,PEGAZ TRADE d.o.o. za trgovinu na veliko i malo, vanjsku trgovinu, turizam i cestovni prijevoz robe Stepinčeva 15,Split,ČISTOĆA društvo s ograničenom odgovornošću za obavljanje komunalnih djelatnosti održavanja čistoće i odlaganja komunaln Put Plokita 81,Split,PEGAZ TRADE d.o.o. za trgovinu na veliko i malo, vanjsku trgovinu, turizam i cestovni prijevoz robe Stepinčeva 15,Split,J.u.A. Frischeis društvo s ograničenom odgovornošću za trgovinu i usluge Ljudevita Posavskog 49,Velika Gorica,DRAGAN ŠERIĆ </derivirana_varijabla>
  </DomainObject.Predmet.StrankaWithAdress>
  <DomainObject.Predmet.StrankaWithAdressOIB>
    <izvorni_sadrzaj>PROMOS s.r.l. zona industriale, NOTARESCO (TERAMO),PIANE VOMANO,LEO FRANCHI, VIA ADUA 1,ROSETO DEGLI ABRUZZI,ALDI d.o.o. za trgovinu i proizvodnju, OIB 66918533489, Don Frane Bulića 183/A,Solin,INTEREUROPA, logističke usluge, društvo s ograničenom odgovornošću, OIB 85514716931, Josipa Lončara 3,10000 Zagreb,CHEMOLUX-ŠARIĆ, d.o.o. trgovina, zastupanje i usluge, OIB 60241889279, Žrtava rata 21/A,Kaštel Novi,ČULIĆ d.o.o. za trgovinu na veliko i malo, turizam, izvoz-uvoz, OIB 92205581575, Ante Starčevića 12,Mravince,Hrvatski Telekom d.d., OIB 81793146560, Savska cesta 32,10000 Zagreb,PEGAZ TRADE d.o.o. za trgovinu na veliko i malo, vanjsku trgovinu, turizam i cestovni prijevoz robe, OIB 59135140533, Stepinčeva 15,Split,ČISTOĆA društvo s ograničenom odgovornošću za obavljanje komunalnih djelatnosti održavanja čistoće i odlaganja komunaln, OIB 38812451417, Put Plokita 81,Split,PEGAZ TRADE d.o.o. za trgovinu na veliko i malo, vanjsku trgovinu, turizam i cestovni prijevoz robe, OIB 59135140533, Stepinčeva 15,Split,J.u.A. Frischeis društvo s ograničenom odgovornošću za trgovinu i usluge, OIB 18918947938, Ljudevita Posavskog 49,Velika Gorica,DRAGAN ŠERIĆ</izvorni_sadrzaj>
    <derivirana_varijabla naziv="DomainObject.Predmet.StrankaWithAdressOIB_1">PROMOS s.r.l. zona industriale, NOTARESCO (TERAMO),PIANE VOMANO,LEO FRANCHI, VIA ADUA 1,ROSETO DEGLI ABRUZZI,ALDI d.o.o. za trgovinu i proizvodnju, OIB 66918533489, Don Frane Bulića 183/A,Solin,INTEREUROPA, logističke usluge, društvo s ograničenom odgovornošću, OIB 85514716931, Josipa Lončara 3,10000 Zagreb,CHEMOLUX-ŠARIĆ, d.o.o. trgovina, zastupanje i usluge, OIB 60241889279, Žrtava rata 21/A,Kaštel Novi,ČULIĆ d.o.o. za trgovinu na veliko i malo, turizam, izvoz-uvoz, OIB 92205581575, Ante Starčevića 12,Mravince,Hrvatski Telekom d.d., OIB 81793146560, Savska cesta 32,10000 Zagreb,PEGAZ TRADE d.o.o. za trgovinu na veliko i malo, vanjsku trgovinu, turizam i cestovni prijevoz robe, OIB 59135140533, Stepinčeva 15,Split,ČISTOĆA društvo s ograničenom odgovornošću za obavljanje komunalnih djelatnosti održavanja čistoće i odlaganja komunaln, OIB 38812451417, Put Plokita 81,Split,PEGAZ TRADE d.o.o. za trgovinu na veliko i malo, vanjsku trgovinu, turizam i cestovni prijevoz robe, OIB 59135140533, Stepinčeva 15,Split,J.u.A. Frischeis društvo s ograničenom odgovornošću za trgovinu i usluge, OIB 18918947938, Ljudevita Posavskog 49,Velika Gorica,DRAGAN ŠERIĆ</derivirana_varijabla>
  </DomainObject.Predmet.StrankaWithAdressOIB>
  <DomainObject.Predmet.StrankaNazivFormated>
    <izvorni_sadrzaj>PROMOS s.r.l. zona industriale,LEO FRANCHI,ALDI d.o.o. za trgovinu i proizvodnju,INTEREUROPA, logističke usluge, društvo s ograničenom odgovornošću,CHEMOLUX-ŠARIĆ, d.o.o. trgovina, zastupanje i usluge,ČULIĆ d.o.o. za trgovinu na veliko i malo, turizam, izvoz-uvoz,Hrvatski Telekom d.d.,PEGAZ TRADE d.o.o. za trgovinu na veliko i malo, vanjsku trgovinu, turizam i cestovni prijevoz robe,ČISTOĆA društvo s ograničenom odgovornošću za obavljanje komunalnih djelatnosti održavanja čistoće i odlaganja komunaln,PEGAZ TRADE d.o.o. za trgovinu na veliko i malo, vanjsku trgovinu, turizam i cestovni prijevoz robe,J.u.A. Frischeis društvo s ograničenom odgovornošću za trgovinu i usluge,DRAGAN ŠERIĆ</izvorni_sadrzaj>
    <derivirana_varijabla naziv="DomainObject.Predmet.StrankaNazivFormated_1">PROMOS s.r.l. zona industriale,LEO FRANCHI,ALDI d.o.o. za trgovinu i proizvodnju,INTEREUROPA, logističke usluge, društvo s ograničenom odgovornošću,CHEMOLUX-ŠARIĆ, d.o.o. trgovina, zastupanje i usluge,ČULIĆ d.o.o. za trgovinu na veliko i malo, turizam, izvoz-uvoz,Hrvatski Telekom d.d.,PEGAZ TRADE d.o.o. za trgovinu na veliko i malo, vanjsku trgovinu, turizam i cestovni prijevoz robe,ČISTOĆA društvo s ograničenom odgovornošću za obavljanje komunalnih djelatnosti održavanja čistoće i odlaganja komunaln,PEGAZ TRADE d.o.o. za trgovinu na veliko i malo, vanjsku trgovinu, turizam i cestovni prijevoz robe,J.u.A. Frischeis društvo s ograničenom odgovornošću za trgovinu i usluge,DRAGAN ŠERIĆ</derivirana_varijabla>
  </DomainObject.Predmet.StrankaNazivFormated>
  <DomainObject.Predmet.StrankaNazivFormatedOIB>
    <izvorni_sadrzaj>PROMOS s.r.l. zona industriale,LEO FRANCHI,ALDI d.o.o. za trgovinu i proizvodnju, OIB 66918533489,INTEREUROPA, logističke usluge, društvo s ograničenom odgovornošću, OIB 85514716931,CHEMOLUX-ŠARIĆ, d.o.o. trgovina, zastupanje i usluge, OIB 60241889279,ČULIĆ d.o.o. za trgovinu na veliko i malo, turizam, izvoz-uvoz, OIB 92205581575,Hrvatski Telekom d.d., OIB 81793146560,PEGAZ TRADE d.o.o. za trgovinu na veliko i malo, vanjsku trgovinu, turizam i cestovni prijevoz robe, OIB 59135140533,ČISTOĆA društvo s ograničenom odgovornošću za obavljanje komunalnih djelatnosti održavanja čistoće i odlaganja komunaln, OIB 38812451417,PEGAZ TRADE d.o.o. za trgovinu na veliko i malo, vanjsku trgovinu, turizam i cestovni prijevoz robe, OIB 59135140533,J.u.A. Frischeis društvo s ograničenom odgovornošću za trgovinu i usluge, OIB 18918947938,DRAGAN ŠERIĆ</izvorni_sadrzaj>
    <derivirana_varijabla naziv="DomainObject.Predmet.StrankaNazivFormatedOIB_1">PROMOS s.r.l. zona industriale,LEO FRANCHI,ALDI d.o.o. za trgovinu i proizvodnju, OIB 66918533489,INTEREUROPA, logističke usluge, društvo s ograničenom odgovornošću, OIB 85514716931,CHEMOLUX-ŠARIĆ, d.o.o. trgovina, zastupanje i usluge, OIB 60241889279,ČULIĆ d.o.o. za trgovinu na veliko i malo, turizam, izvoz-uvoz, OIB 92205581575,Hrvatski Telekom d.d., OIB 81793146560,PEGAZ TRADE d.o.o. za trgovinu na veliko i malo, vanjsku trgovinu, turizam i cestovni prijevoz robe, OIB 59135140533,ČISTOĆA društvo s ograničenom odgovornošću za obavljanje komunalnih djelatnosti održavanja čistoće i odlaganja komunaln, OIB 38812451417,PEGAZ TRADE d.o.o. za trgovinu na veliko i malo, vanjsku trgovinu, turizam i cestovni prijevoz robe, OIB 59135140533,J.u.A. Frischeis društvo s ograničenom odgovornošću za trgovinu i usluge, OIB 18918947938,DRAGAN ŠERIĆ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PROMOS s.r.l. zona industriale</item>
      <item>LEO FRANCHI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  <item>DRAGAN ŠERIĆ</item>
    </izvorni_sadrzaj>
    <derivirana_varijabla naziv="DomainObject.Predmet.StrankaListFormated_1">
      <item>PROMOS s.r.l. zona industriale</item>
      <item>LEO FRANCHI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  <item>DRAGAN ŠERIĆ</item>
    </derivirana_varijabla>
  </DomainObject.Predmet.StrankaListFormated>
  <DomainObject.Predmet.StrankaListFormatedOIB>
    <izvorni_sadrzaj>
      <item>PROMOS s.r.l. zona industriale</item>
      <item>LEO FRANCHI</item>
      <item>ALDI d.o.o. za trgovinu i proizvodnju, OIB 66918533489</item>
      <item>INTEREUROPA, logističke usluge, društvo s ograničenom odgovornošću, OIB 85514716931</item>
      <item>CHEMOLUX-ŠARIĆ, d.o.o. trgovina, zastupanje i usluge, OIB 60241889279</item>
      <item>ČULIĆ d.o.o. za trgovinu na veliko i malo, turizam, izvoz-uvoz, OIB 92205581575</item>
      <item>Hrvatski Telekom d.d., OIB 81793146560</item>
      <item>PEGAZ TRADE d.o.o. za trgovinu na veliko i malo, vanjsku trgovinu, turizam i cestovni prijevoz robe, OIB 59135140533</item>
      <item>ČISTOĆA društvo s ograničenom odgovornošću za obavljanje komunalnih djelatnosti održavanja čistoće i odlaganja komunaln, OIB 38812451417</item>
      <item>PEGAZ TRADE d.o.o. za trgovinu na veliko i malo, vanjsku trgovinu, turizam i cestovni prijevoz robe, OIB 59135140533</item>
      <item>J.u.A. Frischeis društvo s ograničenom odgovornošću za trgovinu i usluge, OIB 18918947938</item>
      <item>DRAGAN ŠERIĆ</item>
    </izvorni_sadrzaj>
    <derivirana_varijabla naziv="DomainObject.Predmet.StrankaListFormatedOIB_1">
      <item>PROMOS s.r.l. zona industriale</item>
      <item>LEO FRANCHI</item>
      <item>ALDI d.o.o. za trgovinu i proizvodnju, OIB 66918533489</item>
      <item>INTEREUROPA, logističke usluge, društvo s ograničenom odgovornošću, OIB 85514716931</item>
      <item>CHEMOLUX-ŠARIĆ, d.o.o. trgovina, zastupanje i usluge, OIB 60241889279</item>
      <item>ČULIĆ d.o.o. za trgovinu na veliko i malo, turizam, izvoz-uvoz, OIB 92205581575</item>
      <item>Hrvatski Telekom d.d., OIB 81793146560</item>
      <item>PEGAZ TRADE d.o.o. za trgovinu na veliko i malo, vanjsku trgovinu, turizam i cestovni prijevoz robe, OIB 59135140533</item>
      <item>ČISTOĆA društvo s ograničenom odgovornošću za obavljanje komunalnih djelatnosti održavanja čistoće i odlaganja komunaln, OIB 38812451417</item>
      <item>PEGAZ TRADE d.o.o. za trgovinu na veliko i malo, vanjsku trgovinu, turizam i cestovni prijevoz robe, OIB 59135140533</item>
      <item>J.u.A. Frischeis društvo s ograničenom odgovornošću za trgovinu i usluge, OIB 18918947938</item>
      <item>DRAGAN ŠERIĆ</item>
    </derivirana_varijabla>
  </DomainObject.Predmet.StrankaListFormatedOIB>
  <DomainObject.Predmet.StrankaListFormatedWithAdress>
    <izvorni_sadrzaj>
      <item>PROMOS s.r.l. zona industriale, NOTARESCO (TERAMO), PIANE VOMANO</item>
      <item>LEO FRANCHI, VIA ADUA 1, ROSETO DEGLI ABRUZZI</item>
      <item>ALDI d.o.o. za trgovinu i proizvodnju, Don Frane Bulića 183/A, Solin</item>
      <item>INTEREUROPA, logističke usluge, društvo s ograničenom odgovornošću, Josipa Lončara 3, 10000 Zagreb</item>
      <item>CHEMOLUX-ŠARIĆ, d.o.o. trgovina, zastupanje i usluge, Žrtava rata 21/A, Kaštel Novi</item>
      <item>ČULIĆ d.o.o. za trgovinu na veliko i malo, turizam, izvoz-uvoz, Ante Starčevića 12, Mravince</item>
      <item>Hrvatski Telekom d.d., Savska cesta 32, 10000 Zagreb</item>
      <item>PEGAZ TRADE d.o.o. za trgovinu na veliko i malo, vanjsku trgovinu, turizam i cestovni prijevoz robe, Stepinčeva 15, Split</item>
      <item>ČISTOĆA društvo s ograničenom odgovornošću za obavljanje komunalnih djelatnosti održavanja čistoće i odlaganja komunaln, Put Plokita 81, Split</item>
      <item>PEGAZ TRADE d.o.o. za trgovinu na veliko i malo, vanjsku trgovinu, turizam i cestovni prijevoz robe, Stepinčeva 15, Split</item>
      <item>J.u.A. Frischeis društvo s ograničenom odgovornošću za trgovinu i usluge, Ljudevita Posavskog 49, Velika Gorica</item>
      <item>DRAGAN ŠERIĆ</item>
    </izvorni_sadrzaj>
    <derivirana_varijabla naziv="DomainObject.Predmet.StrankaListFormatedWithAdress_1">
      <item>PROMOS s.r.l. zona industriale, NOTARESCO (TERAMO), PIANE VOMANO</item>
      <item>LEO FRANCHI, VIA ADUA 1, ROSETO DEGLI ABRUZZI</item>
      <item>ALDI d.o.o. za trgovinu i proizvodnju, Don Frane Bulića 183/A, Solin</item>
      <item>INTEREUROPA, logističke usluge, društvo s ograničenom odgovornošću, Josipa Lončara 3, 10000 Zagreb</item>
      <item>CHEMOLUX-ŠARIĆ, d.o.o. trgovina, zastupanje i usluge, Žrtava rata 21/A, Kaštel Novi</item>
      <item>ČULIĆ d.o.o. za trgovinu na veliko i malo, turizam, izvoz-uvoz, Ante Starčevića 12, Mravince</item>
      <item>Hrvatski Telekom d.d., Savska cesta 32, 10000 Zagreb</item>
      <item>PEGAZ TRADE d.o.o. za trgovinu na veliko i malo, vanjsku trgovinu, turizam i cestovni prijevoz robe, Stepinčeva 15, Split</item>
      <item>ČISTOĆA društvo s ograničenom odgovornošću za obavljanje komunalnih djelatnosti održavanja čistoće i odlaganja komunaln, Put Plokita 81, Split</item>
      <item>PEGAZ TRADE d.o.o. za trgovinu na veliko i malo, vanjsku trgovinu, turizam i cestovni prijevoz robe, Stepinčeva 15, Split</item>
      <item>J.u.A. Frischeis društvo s ograničenom odgovornošću za trgovinu i usluge, Ljudevita Posavskog 49, Velika Gorica</item>
      <item>DRAGAN ŠERIĆ</item>
    </derivirana_varijabla>
  </DomainObject.Predmet.StrankaListFormatedWithAdress>
  <DomainObject.Predmet.StrankaListFormatedWithAdressOIB>
    <izvorni_sadrzaj>
      <item>PROMOS s.r.l. zona industriale, NOTARESCO (TERAMO), PIANE VOMANO</item>
      <item>LEO FRANCHI, VIA ADUA 1, ROSETO DEGLI ABRUZZI</item>
      <item>ALDI d.o.o. za trgovinu i proizvodnju, OIB 66918533489, Don Frane Bulića 183/A, Solin</item>
      <item>INTEREUROPA, logističke usluge, društvo s ograničenom odgovornošću, OIB 85514716931, Josipa Lončara 3, 10000 Zagreb</item>
      <item>CHEMOLUX-ŠARIĆ, d.o.o. trgovina, zastupanje i usluge, OIB 60241889279, Žrtava rata 21/A, Kaštel Novi</item>
      <item>ČULIĆ d.o.o. za trgovinu na veliko i malo, turizam, izvoz-uvoz, OIB 92205581575, Ante Starčevića 12, Mravince</item>
      <item>Hrvatski Telekom d.d., OIB 81793146560, Savska cesta 32, 10000 Zagreb</item>
      <item>PEGAZ TRADE d.o.o. za trgovinu na veliko i malo, vanjsku trgovinu, turizam i cestovni prijevoz robe, OIB 59135140533, Stepinčeva 15, Split</item>
      <item>ČISTOĆA društvo s ograničenom odgovornošću za obavljanje komunalnih djelatnosti održavanja čistoće i odlaganja komunaln, OIB 38812451417, Put Plokita 81, Split</item>
      <item>PEGAZ TRADE d.o.o. za trgovinu na veliko i malo, vanjsku trgovinu, turizam i cestovni prijevoz robe, OIB 59135140533, Stepinčeva 15, Split</item>
      <item>J.u.A. Frischeis društvo s ograničenom odgovornošću za trgovinu i usluge, OIB 18918947938, Ljudevita Posavskog 49, Velika Gorica</item>
      <item>DRAGAN ŠERIĆ</item>
    </izvorni_sadrzaj>
    <derivirana_varijabla naziv="DomainObject.Predmet.StrankaListFormatedWithAdressOIB_1">
      <item>PROMOS s.r.l. zona industriale, NOTARESCO (TERAMO), PIANE VOMANO</item>
      <item>LEO FRANCHI, VIA ADUA 1, ROSETO DEGLI ABRUZZI</item>
      <item>ALDI d.o.o. za trgovinu i proizvodnju, OIB 66918533489, Don Frane Bulića 183/A, Solin</item>
      <item>INTEREUROPA, logističke usluge, društvo s ograničenom odgovornošću, OIB 85514716931, Josipa Lončara 3, 10000 Zagreb</item>
      <item>CHEMOLUX-ŠARIĆ, d.o.o. trgovina, zastupanje i usluge, OIB 60241889279, Žrtava rata 21/A, Kaštel Novi</item>
      <item>ČULIĆ d.o.o. za trgovinu na veliko i malo, turizam, izvoz-uvoz, OIB 92205581575, Ante Starčevića 12, Mravince</item>
      <item>Hrvatski Telekom d.d., OIB 81793146560, Savska cesta 32, 10000 Zagreb</item>
      <item>PEGAZ TRADE d.o.o. za trgovinu na veliko i malo, vanjsku trgovinu, turizam i cestovni prijevoz robe, OIB 59135140533, Stepinčeva 15, Split</item>
      <item>ČISTOĆA društvo s ograničenom odgovornošću za obavljanje komunalnih djelatnosti održavanja čistoće i odlaganja komunaln, OIB 38812451417, Put Plokita 81, Split</item>
      <item>PEGAZ TRADE d.o.o. za trgovinu na veliko i malo, vanjsku trgovinu, turizam i cestovni prijevoz robe, OIB 59135140533, Stepinčeva 15, Split</item>
      <item>J.u.A. Frischeis društvo s ograničenom odgovornošću za trgovinu i usluge, OIB 18918947938, Ljudevita Posavskog 49, Velika Gorica</item>
      <item>DRAGAN ŠERIĆ</item>
    </derivirana_varijabla>
  </DomainObject.Predmet.StrankaListFormatedWithAdressOIB>
  <DomainObject.Predmet.StrankaListNazivFormated>
    <izvorni_sadrzaj>
      <item>PROMOS s.r.l. zona industriale</item>
      <item>LEO FRANCHI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  <item>DRAGAN ŠERIĆ</item>
    </izvorni_sadrzaj>
    <derivirana_varijabla naziv="DomainObject.Predmet.StrankaListNazivFormated_1">
      <item>PROMOS s.r.l. zona industriale</item>
      <item>LEO FRANCHI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  <item>DRAGAN ŠERIĆ</item>
    </derivirana_varijabla>
  </DomainObject.Predmet.StrankaListNazivFormated>
  <DomainObject.Predmet.StrankaListNazivFormatedOIB>
    <izvorni_sadrzaj>
      <item>PROMOS s.r.l. zona industriale</item>
      <item>LEO FRANCHI</item>
      <item>ALDI d.o.o. za trgovinu i proizvodnju, OIB 66918533489</item>
      <item>INTEREUROPA, logističke usluge, društvo s ograničenom odgovornošću, OIB 85514716931</item>
      <item>CHEMOLUX-ŠARIĆ, d.o.o. trgovina, zastupanje i usluge, OIB 60241889279</item>
      <item>ČULIĆ d.o.o. za trgovinu na veliko i malo, turizam, izvoz-uvoz, OIB 92205581575</item>
      <item>Hrvatski Telekom d.d., OIB 81793146560</item>
      <item>PEGAZ TRADE d.o.o. za trgovinu na veliko i malo, vanjsku trgovinu, turizam i cestovni prijevoz robe, OIB 59135140533</item>
      <item>ČISTOĆA društvo s ograničenom odgovornošću za obavljanje komunalnih djelatnosti održavanja čistoće i odlaganja komunaln, OIB 38812451417</item>
      <item>PEGAZ TRADE d.o.o. za trgovinu na veliko i malo, vanjsku trgovinu, turizam i cestovni prijevoz robe, OIB 59135140533</item>
      <item>J.u.A. Frischeis društvo s ograničenom odgovornošću za trgovinu i usluge, OIB 18918947938</item>
      <item>DRAGAN ŠERIĆ</item>
    </izvorni_sadrzaj>
    <derivirana_varijabla naziv="DomainObject.Predmet.StrankaListNazivFormatedOIB_1">
      <item>PROMOS s.r.l. zona industriale</item>
      <item>LEO FRANCHI</item>
      <item>ALDI d.o.o. za trgovinu i proizvodnju, OIB 66918533489</item>
      <item>INTEREUROPA, logističke usluge, društvo s ograničenom odgovornošću, OIB 85514716931</item>
      <item>CHEMOLUX-ŠARIĆ, d.o.o. trgovina, zastupanje i usluge, OIB 60241889279</item>
      <item>ČULIĆ d.o.o. za trgovinu na veliko i malo, turizam, izvoz-uvoz, OIB 92205581575</item>
      <item>Hrvatski Telekom d.d., OIB 81793146560</item>
      <item>PEGAZ TRADE d.o.o. za trgovinu na veliko i malo, vanjsku trgovinu, turizam i cestovni prijevoz robe, OIB 59135140533</item>
      <item>ČISTOĆA društvo s ograničenom odgovornošću za obavljanje komunalnih djelatnosti održavanja čistoće i odlaganja komunaln, OIB 38812451417</item>
      <item>PEGAZ TRADE d.o.o. za trgovinu na veliko i malo, vanjsku trgovinu, turizam i cestovni prijevoz robe, OIB 59135140533</item>
      <item>J.u.A. Frischeis društvo s ograničenom odgovornošću za trgovinu i usluge, OIB 18918947938</item>
      <item>DRAGAN ŠERIĆ</item>
    </derivirana_varijabla>
  </DomainObject.Predmet.StrankaListNazivFormatedOIB>
  <DomainObject.Predmet.ProtuStrankaListFormated>
    <izvorni_sadrzaj>
      <item>M.P. JAHTE d.o.o. brodogradnja i trgovina "u stečaju"</item>
    </izvorni_sadrzaj>
    <derivirana_varijabla naziv="DomainObject.Predmet.ProtuStrankaListFormated_1">
      <item>M.P. JAHTE d.o.o. brodogradnja i trgovina "u stečaju"</item>
    </derivirana_varijabla>
  </DomainObject.Predmet.ProtuStrankaListFormated>
  <DomainObject.Predmet.ProtuStrankaListFormatedOIB>
    <izvorni_sadrzaj>
      <item>M.P. JAHTE d.o.o. brodogradnja i trgovina "u stečaju", OIB 02877519826</item>
    </izvorni_sadrzaj>
    <derivirana_varijabla naziv="DomainObject.Predmet.ProtuStrankaListFormatedOIB_1">
      <item>M.P. JAHTE d.o.o. brodogradnja i trgovina "u stečaju", OIB 02877519826</item>
    </derivirana_varijabla>
  </DomainObject.Predmet.ProtuStrankaListFormatedOIB>
  <DomainObject.Predmet.ProtuStrankaListFormatedWithAdress>
    <izvorni_sadrzaj>
      <item>M.P. JAHTE d.o.o. brodogradnja i trgovina "u stečaju", Bana Jelačića 6, Dugopolje</item>
    </izvorni_sadrzaj>
    <derivirana_varijabla naziv="DomainObject.Predmet.ProtuStrankaListFormatedWithAdress_1">
      <item>M.P. JAHTE d.o.o. brodogradnja i trgovina "u stečaju", Bana Jelačića 6, Dugopolje</item>
    </derivirana_varijabla>
  </DomainObject.Predmet.ProtuStrankaListFormatedWithAdress>
  <DomainObject.Predmet.ProtuStrankaListFormatedWithAdressOIB>
    <izvorni_sadrzaj>
      <item>M.P. JAHTE d.o.o. brodogradnja i trgovina "u stečaju", OIB 02877519826, Bana Jelačića 6, Dugopolje</item>
    </izvorni_sadrzaj>
    <derivirana_varijabla naziv="DomainObject.Predmet.ProtuStrankaListFormatedWithAdressOIB_1">
      <item>M.P. JAHTE d.o.o. brodogradnja i trgovina "u stečaju", OIB 02877519826, Bana Jelačića 6, Dugopolje</item>
    </derivirana_varijabla>
  </DomainObject.Predmet.ProtuStrankaListFormatedWithAdressOIB>
  <DomainObject.Predmet.ProtuStrankaListNazivFormated>
    <izvorni_sadrzaj>
      <item>M.P. JAHTE d.o.o. brodogradnja i trgovina "u stečaju"</item>
    </izvorni_sadrzaj>
    <derivirana_varijabla naziv="DomainObject.Predmet.ProtuStrankaListNazivFormated_1">
      <item>M.P. JAHTE d.o.o. brodogradnja i trgovina "u stečaju"</item>
    </derivirana_varijabla>
  </DomainObject.Predmet.ProtuStrankaListNazivFormated>
  <DomainObject.Predmet.ProtuStrankaListNazivFormatedOIB>
    <izvorni_sadrzaj>
      <item>M.P. JAHTE d.o.o. brodogradnja i trgovina "u stečaju", OIB 02877519826</item>
    </izvorni_sadrzaj>
    <derivirana_varijabla naziv="DomainObject.Predmet.ProtuStrankaListNazivFormatedOIB_1">
      <item>M.P. JAHTE d.o.o. brodogradnja i trgovina "u stečaju", OIB 02877519826</item>
    </derivirana_varijabla>
  </DomainObject.Predmet.ProtuStrankaListNazivFormatedOIB>
  <DomainObject.Predmet.OstaliListFormated>
    <izvorni_sadrzaj>
      <item>Ana Unković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</izvorni_sadrzaj>
    <derivirana_varijabla naziv="DomainObject.Predmet.OstaliListFormated_1">
      <item>Ana Unković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</derivirana_varijabla>
  </DomainObject.Predmet.OstaliListFormated>
  <DomainObject.Predmet.OstaliListFormatedOIB>
    <izvorni_sadrzaj>
      <item>Ana Unković, OIB 80280648178</item>
      <item>PRIVREDNA BANKA ZAGREB d.d.</item>
      <item>IVO SMRKE</item>
      <item>PRIVREDNA BANKA ZAGREB - DIONIČKO DRUŠTVO, OIB 02535697732</item>
      <item>BERISLAV BUŠELIĆ, OIB 93274685765</item>
      <item>POREZNA UPRAVA, PODRUČNI URED SPLIT, OIB 18683136487</item>
      <item>TRGOVAČKI SUD SPLIT - pisarnica, OIB 30842297926</item>
      <item>NARODNE NOVINE, dioničko društvo za izdavanje i tiskanje Službenog lista Republike Hrvatske, službenih i drugih obrazaca te , OIB 64546066176</item>
      <item>ŽUPANIJSKO DRŽAVNO ODVJETNIŠTVO SPLIT, OIB 70793241859</item>
      <item>TRGOVAČKI SUD SPLIT -registarski odjel, OIB 30842297926</item>
      <item>TRGOVAČKI SUD SPLIT - oglasna ploča, OIB 30842297926</item>
      <item>TRGOVAČKI SUD SPLIT - ovršni odjel, OIB 30842297926</item>
    </izvorni_sadrzaj>
    <derivirana_varijabla naziv="DomainObject.Predmet.OstaliListFormatedOIB_1">
      <item>Ana Unković, OIB 80280648178</item>
      <item>PRIVREDNA BANKA ZAGREB d.d.</item>
      <item>IVO SMRKE</item>
      <item>PRIVREDNA BANKA ZAGREB - DIONIČKO DRUŠTVO, OIB 02535697732</item>
      <item>BERISLAV BUŠELIĆ, OIB 93274685765</item>
      <item>POREZNA UPRAVA, PODRUČNI URED SPLIT, OIB 18683136487</item>
      <item>TRGOVAČKI SUD SPLIT - pisarnica, OIB 30842297926</item>
      <item>NARODNE NOVINE, dioničko društvo za izdavanje i tiskanje Službenog lista Republike Hrvatske, službenih i drugih obrazaca te , OIB 64546066176</item>
      <item>ŽUPANIJSKO DRŽAVNO ODVJETNIŠTVO SPLIT, OIB 70793241859</item>
      <item>TRGOVAČKI SUD SPLIT -registarski odjel, OIB 30842297926</item>
      <item>TRGOVAČKI SUD SPLIT - oglasna ploča, OIB 30842297926</item>
      <item>TRGOVAČKI SUD SPLIT - ovršni odjel, OIB 30842297926</item>
    </derivirana_varijabla>
  </DomainObject.Predmet.OstaliListFormatedOIB>
  <DomainObject.Predmet.OstaliListFormatedWithAdress>
    <izvorni_sadrzaj>
      <item>Ana Unković, Marina Držića 13, 21000 Split</item>
      <item>PRIVREDNA BANKA ZAGREB d.d., Račkkoga 6, 10000 Zagreb</item>
      <item>IVO SMRKE, Domovinskog rata 10, 21000 Split</item>
      <item>PRIVREDNA BANKA ZAGREB - DIONIČKO DRUŠTVO, Radnička cesta 50, 10000 Zagreb</item>
      <item>BERISLAV BUŠELIĆ, A.Starčevića 21, 21209 Mravince</item>
      <item>POREZNA UPRAVA, PODRUČNI URED SPLIT, Trg Franje Tuđmana 4, 21000 Split</item>
      <item>TRGOVAČKI SUD SPLIT - pisarnica, Sukoišanska 6, 21000 Split</item>
      <item>NARODNE NOVINE, dioničko društvo za izdavanje i tiskanje Službenog lista Republike Hrvatske, službenih i drugih obrazaca te , Savski Gaj XIII. put 6, 10000 Zagreb</item>
      <item>ŽUPANIJSKO DRŽAVNO ODVJETNIŠTVO SPLIT, Gundulićeva 29 A, 21000 Split</item>
      <item>TRGOVAČKI SUD SPLIT -registarski odjel, Sukoišanska 6 Split</item>
      <item>TRGOVAČKI SUD SPLIT - oglasna ploča, Sukoišanska 6, 21000 Split</item>
      <item>TRGOVAČKI SUD SPLIT - ovršni odjel, Sukoišanska br. 6 Split</item>
    </izvorni_sadrzaj>
    <derivirana_varijabla naziv="DomainObject.Predmet.OstaliListFormatedWithAdress_1">
      <item>Ana Unković, Marina Držića 13, 21000 Split</item>
      <item>PRIVREDNA BANKA ZAGREB d.d., Račkkoga 6, 10000 Zagreb</item>
      <item>IVO SMRKE, Domovinskog rata 10, 21000 Split</item>
      <item>PRIVREDNA BANKA ZAGREB - DIONIČKO DRUŠTVO, Radnička cesta 50, 10000 Zagreb</item>
      <item>BERISLAV BUŠELIĆ, A.Starčevića 21, 21209 Mravince</item>
      <item>POREZNA UPRAVA, PODRUČNI URED SPLIT, Trg Franje Tuđmana 4, 21000 Split</item>
      <item>TRGOVAČKI SUD SPLIT - pisarnica, Sukoišanska 6, 21000 Split</item>
      <item>NARODNE NOVINE, dioničko društvo za izdavanje i tiskanje Službenog lista Republike Hrvatske, službenih i drugih obrazaca te , Savski Gaj XIII. put 6, 10000 Zagreb</item>
      <item>ŽUPANIJSKO DRŽAVNO ODVJETNIŠTVO SPLIT, Gundulićeva 29 A, 21000 Split</item>
      <item>TRGOVAČKI SUD SPLIT -registarski odjel, Sukoišanska 6 Split</item>
      <item>TRGOVAČKI SUD SPLIT - oglasna ploča, Sukoišanska 6, 21000 Split</item>
      <item>TRGOVAČKI SUD SPLIT - ovršni odjel, Sukoišanska br. 6 Split</item>
    </derivirana_varijabla>
  </DomainObject.Predmet.OstaliListFormatedWithAdress>
  <DomainObject.Predmet.OstaliListFormatedWithAdressOIB>
    <izvorni_sadrzaj>
      <item>Ana Unković, OIB 80280648178, Marina Držića 13, 21000 Split</item>
      <item>PRIVREDNA BANKA ZAGREB d.d., Račkkoga 6, 10000 Zagreb</item>
      <item>IVO SMRKE, Domovinskog rata 10, 21000 Split</item>
      <item>PRIVREDNA BANKA ZAGREB - DIONIČKO DRUŠTVO, OIB 02535697732, Radnička cesta 50, 10000 Zagreb</item>
      <item>BERISLAV BUŠELIĆ, OIB 93274685765, A.Starčevića 21, 21209 Mravince</item>
      <item>POREZNA UPRAVA, PODRUČNI URED SPLIT, OIB 18683136487, Trg Franje Tuđmana 4, 21000 Split</item>
      <item>TRGOVAČKI SUD SPLIT - pisarnica, OIB 30842297926, Sukoišanska 6, 21000 Split</item>
      <item>NARODNE NOVINE, dioničko društvo za izdavanje i tiskanje Službenog lista Republike Hrvatske, službenih i drugih obrazaca te , OIB 64546066176, Savski Gaj XIII. put 6, 10000 Zagreb</item>
      <item>ŽUPANIJSKO DRŽAVNO ODVJETNIŠTVO SPLIT, OIB 70793241859, Gundulićeva 29 A, 21000 Split</item>
      <item>TRGOVAČKI SUD SPLIT -registarski odjel, OIB 30842297926, Sukoišanska 6 Split</item>
      <item>TRGOVAČKI SUD SPLIT - oglasna ploča, OIB 30842297926, Sukoišanska 6, 21000 Split</item>
      <item>TRGOVAČKI SUD SPLIT - ovršni odjel, OIB 30842297926, Sukoišanska br. 6 Split</item>
    </izvorni_sadrzaj>
    <derivirana_varijabla naziv="DomainObject.Predmet.OstaliListFormatedWithAdressOIB_1">
      <item>Ana Unković, OIB 80280648178, Marina Držića 13, 21000 Split</item>
      <item>PRIVREDNA BANKA ZAGREB d.d., Račkkoga 6, 10000 Zagreb</item>
      <item>IVO SMRKE, Domovinskog rata 10, 21000 Split</item>
      <item>PRIVREDNA BANKA ZAGREB - DIONIČKO DRUŠTVO, OIB 02535697732, Radnička cesta 50, 10000 Zagreb</item>
      <item>BERISLAV BUŠELIĆ, OIB 93274685765, A.Starčevića 21, 21209 Mravince</item>
      <item>POREZNA UPRAVA, PODRUČNI URED SPLIT, OIB 18683136487, Trg Franje Tuđmana 4, 21000 Split</item>
      <item>TRGOVAČKI SUD SPLIT - pisarnica, OIB 30842297926, Sukoišanska 6, 21000 Split</item>
      <item>NARODNE NOVINE, dioničko društvo za izdavanje i tiskanje Službenog lista Republike Hrvatske, službenih i drugih obrazaca te , OIB 64546066176, Savski Gaj XIII. put 6, 10000 Zagreb</item>
      <item>ŽUPANIJSKO DRŽAVNO ODVJETNIŠTVO SPLIT, OIB 70793241859, Gundulićeva 29 A, 21000 Split</item>
      <item>TRGOVAČKI SUD SPLIT -registarski odjel, OIB 30842297926, Sukoišanska 6 Split</item>
      <item>TRGOVAČKI SUD SPLIT - oglasna ploča, OIB 30842297926, Sukoišanska 6, 21000 Split</item>
      <item>TRGOVAČKI SUD SPLIT - ovršni odjel, OIB 30842297926, Sukoišanska br. 6 Split</item>
    </derivirana_varijabla>
  </DomainObject.Predmet.OstaliListFormatedWithAdressOIB>
  <DomainObject.Predmet.OstaliListNazivFormated>
    <izvorni_sadrzaj>
      <item>Ana Unković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</izvorni_sadrzaj>
    <derivirana_varijabla naziv="DomainObject.Predmet.OstaliListNazivFormated_1">
      <item>Ana Unković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</derivirana_varijabla>
  </DomainObject.Predmet.OstaliListNazivFormated>
  <DomainObject.Predmet.OstaliListNazivFormatedOIB>
    <izvorni_sadrzaj>
      <item>Ana Unković, OIB 80280648178</item>
      <item>PRIVREDNA BANKA ZAGREB d.d.</item>
      <item>IVO SMRKE</item>
      <item>PRIVREDNA BANKA ZAGREB - DIONIČKO DRUŠTVO, OIB 02535697732</item>
      <item>BERISLAV BUŠELIĆ, OIB 93274685765</item>
      <item>POREZNA UPRAVA, PODRUČNI URED SPLIT, OIB 18683136487</item>
      <item>TRGOVAČKI SUD SPLIT - pisarnica, OIB 30842297926</item>
      <item>NARODNE NOVINE, dioničko društvo za izdavanje i tiskanje Službenog lista Republike Hrvatske, službenih i drugih obrazaca te , OIB 64546066176</item>
      <item>ŽUPANIJSKO DRŽAVNO ODVJETNIŠTVO SPLIT, OIB 70793241859</item>
      <item>TRGOVAČKI SUD SPLIT -registarski odjel, OIB 30842297926</item>
      <item>TRGOVAČKI SUD SPLIT - oglasna ploča, OIB 30842297926</item>
      <item>TRGOVAČKI SUD SPLIT - ovršni odjel, OIB 30842297926</item>
    </izvorni_sadrzaj>
    <derivirana_varijabla naziv="DomainObject.Predmet.OstaliListNazivFormatedOIB_1">
      <item>Ana Unković, OIB 80280648178</item>
      <item>PRIVREDNA BANKA ZAGREB d.d.</item>
      <item>IVO SMRKE</item>
      <item>PRIVREDNA BANKA ZAGREB - DIONIČKO DRUŠTVO, OIB 02535697732</item>
      <item>BERISLAV BUŠELIĆ, OIB 93274685765</item>
      <item>POREZNA UPRAVA, PODRUČNI URED SPLIT, OIB 18683136487</item>
      <item>TRGOVAČKI SUD SPLIT - pisarnica, OIB 30842297926</item>
      <item>NARODNE NOVINE, dioničko društvo za izdavanje i tiskanje Službenog lista Republike Hrvatske, službenih i drugih obrazaca te , OIB 64546066176</item>
      <item>ŽUPANIJSKO DRŽAVNO ODVJETNIŠTVO SPLIT, OIB 70793241859</item>
      <item>TRGOVAČKI SUD SPLIT -registarski odjel, OIB 30842297926</item>
      <item>TRGOVAČKI SUD SPLIT - oglasna ploča, OIB 30842297926</item>
      <item>TRGOVAČKI SUD SPLIT - ovršni odjel, OIB 30842297926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St-48/2007-97</izvorni_sadrzaj>
    <derivirana_varijabla naziv="DomainObject.PoslovniBrojDokumenta_1">St-48/2007-97</derivirana_varijabla>
  </DomainObject.PoslovniBrojDokumenta>
  <DomainObject.Predmet.StrankaIDrugi>
    <izvorni_sadrzaj>ČISTOĆA društvo s ograničenom odgovornošću za obavljanje komunalnih djelatnosti održavanja čistoće i odlaganja komunaln i dr.</izvorni_sadrzaj>
    <derivirana_varijabla naziv="DomainObject.Predmet.StrankaIDrugi_1">ČISTOĆA društvo s ograničenom odgovornošću za obavljanje komunalnih djelatnosti održavanja čistoće i odlaganja komunaln i dr.</derivirana_varijabla>
  </DomainObject.Predmet.StrankaIDrugi>
  <DomainObject.Predmet.ProtustrankaIDrugi>
    <izvorni_sadrzaj>M.P. JAHTE d.o.o. brodogradnja i trgovina "u stečaju"</izvorni_sadrzaj>
    <derivirana_varijabla naziv="DomainObject.Predmet.ProtustrankaIDrugi_1">M.P. JAHTE d.o.o. brodogradnja i trgovina "u stečaju"</derivirana_varijabla>
  </DomainObject.Predmet.ProtustrankaIDrugi>
  <DomainObject.Predmet.StrankaIDrugiAdressOIB>
    <izvorni_sadrzaj>ČISTOĆA društvo s ograničenom odgovornošću za obavljanje komunalnih djelatnosti održavanja čistoće i odlaganja komunaln, OIB 38812451417, Put Plokita 81, Split i dr.</izvorni_sadrzaj>
    <derivirana_varijabla naziv="DomainObject.Predmet.StrankaIDrugiAdressOIB_1">ČISTOĆA društvo s ograničenom odgovornošću za obavljanje komunalnih djelatnosti održavanja čistoće i odlaganja komunaln, OIB 38812451417, Put Plokita 81, Split i dr.</derivirana_varijabla>
  </DomainObject.Predmet.StrankaIDrugiAdressOIB>
  <DomainObject.Predmet.ProtustrankaIDrugiAdressOIB>
    <izvorni_sadrzaj>M.P. JAHTE d.o.o. brodogradnja i trgovina "u stečaju", OIB 02877519826, Bana Jelačića 6, Dugopolje</izvorni_sadrzaj>
    <derivirana_varijabla naziv="DomainObject.Predmet.ProtustrankaIDrugiAdressOIB_1">M.P. JAHTE d.o.o. brodogradnja i trgovina "u stečaju", OIB 02877519826, Bana Jelačića 6,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Unković</item>
      <item>M.P. JAHTE d.o.o. brodogradnja i trgovina "u stečaju"</item>
      <item>PROMOS s.r.l. zona industriale</item>
      <item>LEO FRANCHI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  <item>DRAGAN ŠERIĆ</item>
    </izvorni_sadrzaj>
    <derivirana_varijabla naziv="DomainObject.Predmet.SudioniciListNaziv_1">
      <item>Ana Unković</item>
      <item>M.P. JAHTE d.o.o. brodogradnja i trgovina "u stečaju"</item>
      <item>PROMOS s.r.l. zona industriale</item>
      <item>LEO FRANCHI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  <item>DRAGAN ŠERIĆ</item>
    </derivirana_varijabla>
  </DomainObject.Predmet.SudioniciListNaziv>
  <DomainObject.Predmet.SudioniciListAdressOIB>
    <izvorni_sadrzaj>
      <item>Ana Unković, OIB 80280648178, Marina Držića 13,21000 Split</item>
      <item>M.P. JAHTE d.o.o. brodogradnja i trgovina "u stečaju", OIB 02877519826, Bana Jelačića 6,Dugopolje</item>
      <item>PROMOS s.r.l. zona industriale, NOTARESCO (TERAMO),PIANE VOMANO</item>
      <item>LEO FRANCHI, VIA ADUA 1,ROSETO DEGLI ABRUZZI</item>
      <item>PRIVREDNA BANKA ZAGREB d.d., Račkkoga 6,10000 Zagreb</item>
      <item>IVO SMRKE, Domovinskog rata 10,21000 Split</item>
      <item>PRIVREDNA BANKA ZAGREB - DIONIČKO DRUŠTVO, OIB 02535697732, Radnička cesta 50,10000 Zagreb</item>
      <item>BERISLAV BUŠELIĆ, OIB 93274685765, A.Starčevića 21,21209 Mravince</item>
      <item>POREZNA UPRAVA, PODRUČNI URED SPLIT, OIB 18683136487, Trg Franje Tuđmana 4,21000 Split</item>
      <item>TRGOVAČKI SUD SPLIT - pisarnica, OIB 30842297926, Sukoišanska 6,21000 Split</item>
      <item>NARODNE NOVINE, dioničko društvo za izdavanje i tiskanje Službenog lista Republike Hrvatske, službenih i drugih obrazaca te , OIB 64546066176, Savski Gaj XIII. put 6,10000 Zagreb</item>
      <item>ŽUPANIJSKO DRŽAVNO ODVJETNIŠTVO SPLIT, OIB 70793241859, Gundulićeva 29 A,21000 Split</item>
      <item>TRGOVAČKI SUD SPLIT -registarski odjel, OIB 30842297926, Sukoišanska 6 Split</item>
      <item>TRGOVAČKI SUD SPLIT - oglasna ploča, OIB 30842297926, Sukoišanska 6,21000 Split</item>
      <item>TRGOVAČKI SUD SPLIT - ovršni odjel, OIB 30842297926, Sukoišanska br. 6 Split</item>
      <item>ALDI d.o.o. za trgovinu i proizvodnju, OIB 66918533489, Don Frane Bulića 183/A,Solin</item>
      <item>INTEREUROPA, logističke usluge, društvo s ograničenom odgovornošću, OIB 85514716931, Josipa Lončara 3,10000 Zagreb</item>
      <item>CHEMOLUX-ŠARIĆ, d.o.o. trgovina, zastupanje i usluge, OIB 60241889279, Žrtava rata 21/A,Kaštel Novi</item>
      <item>ČULIĆ d.o.o. za trgovinu na veliko i malo, turizam, izvoz-uvoz, OIB 92205581575, Ante Starčevića 12,Mravince</item>
      <item>Hrvatski Telekom d.d., OIB 81793146560, Savska cesta 32,10000 Zagreb</item>
      <item>PEGAZ TRADE d.o.o. za trgovinu na veliko i malo, vanjsku trgovinu, turizam i cestovni prijevoz robe, OIB 59135140533, Stepinčeva 15,Split</item>
      <item>ČISTOĆA društvo s ograničenom odgovornošću za obavljanje komunalnih djelatnosti održavanja čistoće i odlaganja komunaln, OIB 38812451417, Put Plokita 81,Split</item>
      <item>PEGAZ TRADE d.o.o. za trgovinu na veliko i malo, vanjsku trgovinu, turizam i cestovni prijevoz robe, OIB 59135140533, Stepinčeva 15,Split</item>
      <item>J.u.A. Frischeis društvo s ograničenom odgovornošću za trgovinu i usluge, OIB 18918947938, Ljudevita Posavskog 49,Velika Gorica</item>
      <item>DRAGAN ŠERIĆ</item>
    </izvorni_sadrzaj>
    <derivirana_varijabla naziv="DomainObject.Predmet.SudioniciListAdressOIB_1">
      <item>Ana Unković, OIB 80280648178, Marina Držića 13,21000 Split</item>
      <item>M.P. JAHTE d.o.o. brodogradnja i trgovina "u stečaju", OIB 02877519826, Bana Jelačića 6,Dugopolje</item>
      <item>PROMOS s.r.l. zona industriale, NOTARESCO (TERAMO),PIANE VOMANO</item>
      <item>LEO FRANCHI, VIA ADUA 1,ROSETO DEGLI ABRUZZI</item>
      <item>PRIVREDNA BANKA ZAGREB d.d., Račkkoga 6,10000 Zagreb</item>
      <item>IVO SMRKE, Domovinskog rata 10,21000 Split</item>
      <item>PRIVREDNA BANKA ZAGREB - DIONIČKO DRUŠTVO, OIB 02535697732, Radnička cesta 50,10000 Zagreb</item>
      <item>BERISLAV BUŠELIĆ, OIB 93274685765, A.Starčevića 21,21209 Mravince</item>
      <item>POREZNA UPRAVA, PODRUČNI URED SPLIT, OIB 18683136487, Trg Franje Tuđmana 4,21000 Split</item>
      <item>TRGOVAČKI SUD SPLIT - pisarnica, OIB 30842297926, Sukoišanska 6,21000 Split</item>
      <item>NARODNE NOVINE, dioničko društvo za izdavanje i tiskanje Službenog lista Republike Hrvatske, službenih i drugih obrazaca te , OIB 64546066176, Savski Gaj XIII. put 6,10000 Zagreb</item>
      <item>ŽUPANIJSKO DRŽAVNO ODVJETNIŠTVO SPLIT, OIB 70793241859, Gundulićeva 29 A,21000 Split</item>
      <item>TRGOVAČKI SUD SPLIT -registarski odjel, OIB 30842297926, Sukoišanska 6 Split</item>
      <item>TRGOVAČKI SUD SPLIT - oglasna ploča, OIB 30842297926, Sukoišanska 6,21000 Split</item>
      <item>TRGOVAČKI SUD SPLIT - ovršni odjel, OIB 30842297926, Sukoišanska br. 6 Split</item>
      <item>ALDI d.o.o. za trgovinu i proizvodnju, OIB 66918533489, Don Frane Bulića 183/A,Solin</item>
      <item>INTEREUROPA, logističke usluge, društvo s ograničenom odgovornošću, OIB 85514716931, Josipa Lončara 3,10000 Zagreb</item>
      <item>CHEMOLUX-ŠARIĆ, d.o.o. trgovina, zastupanje i usluge, OIB 60241889279, Žrtava rata 21/A,Kaštel Novi</item>
      <item>ČULIĆ d.o.o. za trgovinu na veliko i malo, turizam, izvoz-uvoz, OIB 92205581575, Ante Starčevića 12,Mravince</item>
      <item>Hrvatski Telekom d.d., OIB 81793146560, Savska cesta 32,10000 Zagreb</item>
      <item>PEGAZ TRADE d.o.o. za trgovinu na veliko i malo, vanjsku trgovinu, turizam i cestovni prijevoz robe, OIB 59135140533, Stepinčeva 15,Split</item>
      <item>ČISTOĆA društvo s ograničenom odgovornošću za obavljanje komunalnih djelatnosti održavanja čistoće i odlaganja komunaln, OIB 38812451417, Put Plokita 81,Split</item>
      <item>PEGAZ TRADE d.o.o. za trgovinu na veliko i malo, vanjsku trgovinu, turizam i cestovni prijevoz robe, OIB 59135140533, Stepinčeva 15,Split</item>
      <item>J.u.A. Frischeis društvo s ograničenom odgovornošću za trgovinu i usluge, OIB 18918947938, Ljudevita Posavskog 49,Velika Gorica</item>
      <item>DRAGAN ŠERIĆ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80280648178</item>
      <item>, OIB 02877519826</item>
      <item>, OIB null</item>
      <item>, OIB null</item>
      <item>, OIB null</item>
      <item>, OIB null</item>
      <item>, OIB 02535697732</item>
      <item>, OIB 93274685765</item>
      <item>, OIB 18683136487</item>
      <item>, OIB 30842297926</item>
      <item>, OIB 64546066176</item>
      <item>, OIB 70793241859</item>
      <item>, OIB 30842297926</item>
      <item>, OIB 30842297926</item>
      <item>, OIB 30842297926</item>
      <item>, OIB 66918533489</item>
      <item>, OIB 85514716931</item>
      <item>, OIB 60241889279</item>
      <item>, OIB 92205581575</item>
      <item>, OIB 81793146560</item>
      <item>, OIB 59135140533</item>
      <item>, OIB 38812451417</item>
      <item>, OIB 59135140533</item>
      <item>, OIB 18918947938</item>
      <item>, OIB null</item>
    </izvorni_sadrzaj>
    <derivirana_varijabla naziv="DomainObject.Predmet.SudioniciListNazivOIB_1">
      <item>, OIB 80280648178</item>
      <item>, OIB 02877519826</item>
      <item>, OIB null</item>
      <item>, OIB null</item>
      <item>, OIB null</item>
      <item>, OIB null</item>
      <item>, OIB 02535697732</item>
      <item>, OIB 93274685765</item>
      <item>, OIB 18683136487</item>
      <item>, OIB 30842297926</item>
      <item>, OIB 64546066176</item>
      <item>, OIB 70793241859</item>
      <item>, OIB 30842297926</item>
      <item>, OIB 30842297926</item>
      <item>, OIB 30842297926</item>
      <item>, OIB 66918533489</item>
      <item>, OIB 85514716931</item>
      <item>, OIB 60241889279</item>
      <item>, OIB 92205581575</item>
      <item>, OIB 81793146560</item>
      <item>, OIB 59135140533</item>
      <item>, OIB 38812451417</item>
      <item>, OIB 59135140533</item>
      <item>, OIB 18918947938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775</properties:Words>
  <properties:Characters>4179</properties:Characters>
  <properties:Lines>112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2017-03-16T08:59:00Z</dcterms:created>
  <dc:creator>Jozo Ćaleta</dc:creator>
  <cp:lastModifiedBy>Jozo Ćaleta</cp:lastModifiedBy>
  <dcterms:modified xmlns:xsi="http://www.w3.org/2001/XMLSchema-instance" xsi:type="dcterms:W3CDTF">2017-03-16T09:00:00Z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St-48/2007-97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