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2603" w14:paraId="eb32603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F936A2">
        <w:t>39</w:t>
      </w:r>
      <w:r w:rsidR="009B5219">
        <w:t>8</w:t>
      </w:r>
      <w:r w:rsidR="00A40BA6" w:rsidRPr="00257DF6">
        <w:t>/201</w:t>
      </w:r>
      <w:r w:rsidR="00463FD1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9B5219" w:rsidRPr="009B5219">
        <w:t xml:space="preserve">UDRUGA </w:t>
      </w:r>
      <w:r w:rsidR="009B5219">
        <w:t>"</w:t>
      </w:r>
      <w:r w:rsidR="009B5219" w:rsidRPr="009B5219">
        <w:t>LJUBITELJA MUZIKE</w:t>
      </w:r>
      <w:r w:rsidR="009B5219">
        <w:t>"</w:t>
      </w:r>
      <w:r w:rsidR="002727F8">
        <w:t xml:space="preserve">, </w:t>
      </w:r>
      <w:r w:rsidR="00EB7F57">
        <w:t>iz Zagreba</w:t>
      </w:r>
      <w:r w:rsidR="00463FD1">
        <w:t xml:space="preserve">, </w:t>
      </w:r>
      <w:r w:rsidR="009B5219">
        <w:t>Dalmatinska 16</w:t>
      </w:r>
      <w:r w:rsidR="00EB7F57">
        <w:t>,</w:t>
      </w:r>
      <w:r w:rsidR="00763773">
        <w:t xml:space="preserve"> OIB:</w:t>
      </w:r>
      <w:r w:rsidR="00F936A2">
        <w:t xml:space="preserve"> </w:t>
      </w:r>
      <w:r w:rsidR="009B5219">
        <w:t>42918173962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9B5219">
        <w:t>398</w:t>
      </w:r>
      <w:r w:rsidR="00CE507E" w:rsidRPr="00257DF6">
        <w:t>/201</w:t>
      </w:r>
      <w:r w:rsidR="00463FD1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E3677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F936A2">
        <w:t>1</w:t>
      </w:r>
      <w:r w:rsidR="009B5219">
        <w:t>3</w:t>
      </w:r>
      <w:r w:rsidR="00F936A2">
        <w:t>7</w:t>
      </w:r>
      <w:r w:rsidR="00463FD1">
        <w:t>.</w:t>
      </w:r>
      <w:r w:rsidR="009B5219">
        <w:t>025</w:t>
      </w:r>
      <w:r w:rsidR="00463FD1">
        <w:t>,</w:t>
      </w:r>
      <w:r w:rsidR="009B5219">
        <w:t>70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EB7F57">
        <w:rPr>
          <w:b/>
        </w:rPr>
        <w:t xml:space="preserve"> </w:t>
      </w:r>
      <w:r w:rsidRPr="00257DF6">
        <w:t>Poziva se osoba ovlaštena za zastupanje</w:t>
      </w:r>
      <w:r w:rsidR="00EE3677">
        <w:t xml:space="preserve"> </w:t>
      </w:r>
      <w:r w:rsidR="00257DF6" w:rsidRPr="00257DF6">
        <w:t>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EB7F5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EB7F5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463FD1">
        <w:t>1</w:t>
      </w:r>
      <w:r w:rsidR="00EB7F57">
        <w:t>7</w:t>
      </w:r>
      <w:r w:rsidR="00A40BA6" w:rsidRPr="00257DF6">
        <w:t xml:space="preserve">. </w:t>
      </w:r>
      <w:r w:rsidR="00463FD1">
        <w:t>lipnja</w:t>
      </w:r>
      <w:r w:rsidR="002C4144" w:rsidRPr="00257DF6">
        <w:t xml:space="preserve"> 201</w:t>
      </w:r>
      <w:r w:rsidR="00463FD1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463FD1" w:rsidR="00A70C94" w:rsidRPr="00257D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C94" w:rsidRPr="00257DF6">
        <w:t>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1D2CEA">
        <w:t xml:space="preserve"> i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463FD1">
        <w:t>1</w:t>
      </w:r>
      <w:r w:rsidR="00EB7F57">
        <w:t>7</w:t>
      </w:r>
      <w:r>
        <w:t>.</w:t>
      </w:r>
      <w:r w:rsidR="00463FD1">
        <w:t>06</w:t>
      </w:r>
      <w:r>
        <w:t>.201</w:t>
      </w:r>
      <w:r w:rsidR="00463FD1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989" w:rsidR="00133989">
      <w:r>
        <w:separator/>
      </w:r>
    </w:p>
  </w:endnote>
  <w:endnote w:id="0" w:type="continuationSeparator">
    <w:p w:rsidRDefault="00133989" w:rsidR="00133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989" w:rsidR="00133989">
      <w:r>
        <w:separator/>
      </w:r>
    </w:p>
  </w:footnote>
  <w:footnote w:id="0" w:type="continuationSeparator">
    <w:p w:rsidRDefault="00133989" w:rsidR="001339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2FD6"/>
    <w:rsid w:val="000962D9"/>
    <w:rsid w:val="000A3F4D"/>
    <w:rsid w:val="000B0F32"/>
    <w:rsid w:val="000B75BC"/>
    <w:rsid w:val="000D75B0"/>
    <w:rsid w:val="000E0CF1"/>
    <w:rsid w:val="00133989"/>
    <w:rsid w:val="00185301"/>
    <w:rsid w:val="00190BCD"/>
    <w:rsid w:val="001D2CEA"/>
    <w:rsid w:val="001E5E08"/>
    <w:rsid w:val="00204FD2"/>
    <w:rsid w:val="00252B2F"/>
    <w:rsid w:val="00257DF6"/>
    <w:rsid w:val="002727F8"/>
    <w:rsid w:val="00274C1A"/>
    <w:rsid w:val="00277463"/>
    <w:rsid w:val="002B5CD9"/>
    <w:rsid w:val="002C4144"/>
    <w:rsid w:val="002D4544"/>
    <w:rsid w:val="002E42C5"/>
    <w:rsid w:val="00320A7D"/>
    <w:rsid w:val="003C4BD3"/>
    <w:rsid w:val="003E3990"/>
    <w:rsid w:val="003F7660"/>
    <w:rsid w:val="00401827"/>
    <w:rsid w:val="004226FF"/>
    <w:rsid w:val="00463FD1"/>
    <w:rsid w:val="004F282D"/>
    <w:rsid w:val="004F5526"/>
    <w:rsid w:val="00593EA3"/>
    <w:rsid w:val="005E5E88"/>
    <w:rsid w:val="00606F08"/>
    <w:rsid w:val="00633C92"/>
    <w:rsid w:val="006B5E06"/>
    <w:rsid w:val="00734020"/>
    <w:rsid w:val="00763773"/>
    <w:rsid w:val="007A0658"/>
    <w:rsid w:val="007D1F01"/>
    <w:rsid w:val="00872CA9"/>
    <w:rsid w:val="008805E5"/>
    <w:rsid w:val="00881BD5"/>
    <w:rsid w:val="00882B10"/>
    <w:rsid w:val="008A524F"/>
    <w:rsid w:val="008B4C8A"/>
    <w:rsid w:val="00917834"/>
    <w:rsid w:val="00940C27"/>
    <w:rsid w:val="00970D41"/>
    <w:rsid w:val="009751CA"/>
    <w:rsid w:val="009B5219"/>
    <w:rsid w:val="009D697C"/>
    <w:rsid w:val="009F6FD9"/>
    <w:rsid w:val="00A40BA6"/>
    <w:rsid w:val="00A46F62"/>
    <w:rsid w:val="00A70C94"/>
    <w:rsid w:val="00B253F8"/>
    <w:rsid w:val="00C171B8"/>
    <w:rsid w:val="00C607D8"/>
    <w:rsid w:val="00CE507E"/>
    <w:rsid w:val="00CF6FD4"/>
    <w:rsid w:val="00D06827"/>
    <w:rsid w:val="00DB0ACB"/>
    <w:rsid w:val="00DE089B"/>
    <w:rsid w:val="00E1588A"/>
    <w:rsid w:val="00E2385C"/>
    <w:rsid w:val="00E2720F"/>
    <w:rsid w:val="00E50961"/>
    <w:rsid w:val="00E82A7E"/>
    <w:rsid w:val="00EB7F57"/>
    <w:rsid w:val="00EE3677"/>
    <w:rsid w:val="00F016FE"/>
    <w:rsid w:val="00F936A2"/>
    <w:rsid w:val="00FA13EF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970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D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D41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D41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D41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970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D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D41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D41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D41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LJUBITELJA MUZIKE</izvorni_sadrzaj>
    <derivirana_varijabla naziv="DomainObject.Predmet.ProtustrankaFormated_1">  UDRUGA LJUBITELJA MUZIKE</derivirana_varijabla>
  </DomainObject.Predmet.ProtustrankaFormated>
  <DomainObject.Predmet.ProtustrankaFormatedOIB>
    <izvorni_sadrzaj>  UDRUGA LJUBITELJA MUZIKE, OIB 42918173962</izvorni_sadrzaj>
    <derivirana_varijabla naziv="DomainObject.Predmet.ProtustrankaFormatedOIB_1">  UDRUGA LJUBITELJA MUZIKE, OIB 42918173962</derivirana_varijabla>
  </DomainObject.Predmet.ProtustrankaFormatedOIB>
  <DomainObject.Predmet.ProtustrankaFormatedWithAdress>
    <izvorni_sadrzaj> UDRUGA LJUBITELJA MUZIKE, Dalmatinska 16, 10000 Zagreb</izvorni_sadrzaj>
    <derivirana_varijabla naziv="DomainObject.Predmet.ProtustrankaFormatedWithAdress_1"> UDRUGA LJUBITELJA MUZIKE, Dalmatinska 16, 10000 Zagreb</derivirana_varijabla>
  </DomainObject.Predmet.ProtustrankaFormatedWithAdress>
  <DomainObject.Predmet.ProtustrankaFormatedWithAdressOIB>
    <izvorni_sadrzaj> UDRUGA LJUBITELJA MUZIKE, OIB 42918173962, Dalmatinska 16, 10000 Zagreb</izvorni_sadrzaj>
    <derivirana_varijabla naziv="DomainObject.Predmet.ProtustrankaFormatedWithAdressOIB_1"> UDRUGA LJUBITELJA MUZIKE, OIB 42918173962, Dalmatinska 16, 10000 Zagreb</derivirana_varijabla>
  </DomainObject.Predmet.ProtustrankaFormatedWithAdressOIB>
  <DomainObject.Predmet.ProtustrankaWithAdress>
    <izvorni_sadrzaj>UDRUGA LJUBITELJA MUZIKE Dalmatinska 16, 10000 Zagreb</izvorni_sadrzaj>
    <derivirana_varijabla naziv="DomainObject.Predmet.ProtustrankaWithAdress_1">UDRUGA LJUBITELJA MUZIKE Dalmatinska 16, 10000 Zagreb</derivirana_varijabla>
  </DomainObject.Predmet.ProtustrankaWithAdress>
  <DomainObject.Predmet.ProtustrankaWithAdressOIB>
    <izvorni_sadrzaj>UDRUGA LJUBITELJA MUZIKE, OIB 42918173962, Dalmatinska 16, 10000 Zagreb</izvorni_sadrzaj>
    <derivirana_varijabla naziv="DomainObject.Predmet.ProtustrankaWithAdressOIB_1">UDRUGA LJUBITELJA MUZIKE, OIB 42918173962, Dalmatinska 16, 10000 Zagreb</derivirana_varijabla>
  </DomainObject.Predmet.ProtustrankaWithAdressOIB>
  <DomainObject.Predmet.ProtustrankaNazivFormated>
    <izvorni_sadrzaj>UDRUGA LJUBITELJA MUZIKE</izvorni_sadrzaj>
    <derivirana_varijabla naziv="DomainObject.Predmet.ProtustrankaNazivFormated_1">UDRUGA LJUBITELJA MUZIKE</derivirana_varijabla>
  </DomainObject.Predmet.ProtustrankaNazivFormated>
  <DomainObject.Predmet.ProtustrankaNazivFormatedOIB>
    <izvorni_sadrzaj>UDRUGA LJUBITELJA MUZIKE, OIB 42918173962</izvorni_sadrzaj>
    <derivirana_varijabla naziv="DomainObject.Predmet.ProtustrankaNazivFormatedOIB_1">UDRUGA LJUBITELJA MUZIKE, OIB 42918173962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LJUBITELJA MUZIKE</item>
    </izvorni_sadrzaj>
    <derivirana_varijabla naziv="DomainObject.Predmet.ProtuStrankaListFormated_1">
      <item>UDRUGA LJUBITELJA MUZIKE</item>
    </derivirana_varijabla>
  </DomainObject.Predmet.ProtuStrankaListFormated>
  <DomainObject.Predmet.ProtuStrankaListFormatedOIB>
    <izvorni_sadrzaj>
      <item>UDRUGA LJUBITELJA MUZIKE, OIB 42918173962</item>
    </izvorni_sadrzaj>
    <derivirana_varijabla naziv="DomainObject.Predmet.ProtuStrankaListFormatedOIB_1">
      <item>UDRUGA LJUBITELJA MUZIKE, OIB 42918173962</item>
    </derivirana_varijabla>
  </DomainObject.Predmet.ProtuStrankaListFormatedOIB>
  <DomainObject.Predmet.ProtuStrankaListFormatedWithAdress>
    <izvorni_sadrzaj>
      <item>UDRUGA LJUBITELJA MUZIKE, Dalmatinska 16, 10000 Zagreb</item>
    </izvorni_sadrzaj>
    <derivirana_varijabla naziv="DomainObject.Predmet.ProtuStrankaListFormatedWithAdress_1">
      <item>UDRUGA LJUBITELJA MUZIKE, Dalmatinska 16, 10000 Zagreb</item>
    </derivirana_varijabla>
  </DomainObject.Predmet.ProtuStrankaListFormatedWithAdress>
  <DomainObject.Predmet.ProtuStrankaListFormatedWithAdressOIB>
    <izvorni_sadrzaj>
      <item>UDRUGA LJUBITELJA MUZIKE, OIB 42918173962, Dalmatinska 16, 10000 Zagreb</item>
    </izvorni_sadrzaj>
    <derivirana_varijabla naziv="DomainObject.Predmet.ProtuStrankaListFormatedWithAdressOIB_1">
      <item>UDRUGA LJUBITELJA MUZIKE, OIB 42918173962, Dalmatinska 16, 10000 Zagreb</item>
    </derivirana_varijabla>
  </DomainObject.Predmet.ProtuStrankaListFormatedWithAdressOIB>
  <DomainObject.Predmet.ProtuStrankaListNazivFormated>
    <izvorni_sadrzaj>
      <item>UDRUGA LJUBITELJA MUZIKE</item>
    </izvorni_sadrzaj>
    <derivirana_varijabla naziv="DomainObject.Predmet.ProtuStrankaListNazivFormated_1">
      <item>UDRUGA LJUBITELJA MUZIKE</item>
    </derivirana_varijabla>
  </DomainObject.Predmet.ProtuStrankaListNazivFormated>
  <DomainObject.Predmet.ProtuStrankaListNazivFormatedOIB>
    <izvorni_sadrzaj>
      <item>UDRUGA LJUBITELJA MUZIKE, OIB 42918173962</item>
    </izvorni_sadrzaj>
    <derivirana_varijabla naziv="DomainObject.Predmet.ProtuStrankaListNazivFormatedOIB_1">
      <item>UDRUGA LJUBITELJA MUZIKE, OIB 42918173962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LJUBITELJA MUZIKE</izvorni_sadrzaj>
    <derivirana_varijabla naziv="DomainObject.Predmet.ProtustrankaIDrugi_1">UDRUGA LJUBITELJA MUZIKE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LJUBITELJA MUZIKE, OIB 42918173962, Dalmatinska 16, 10000 Zagreb</izvorni_sadrzaj>
    <derivirana_varijabla naziv="DomainObject.Predmet.ProtustrankaIDrugiAdressOIB_1">UDRUGA LJUBITELJA MUZIKE, OIB 42918173962, Dalmatinska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LJUBITELJA MUZIKE</item>
      <item>FINA Regionalni centar Zagreb</item>
    </izvorni_sadrzaj>
    <derivirana_varijabla naziv="DomainObject.Predmet.SudioniciListNaziv_1">
      <item>UDRUGA LJUBITELJA MUZIKE</item>
      <item>FINA Regionalni centar Zagreb</item>
    </derivirana_varijabla>
  </DomainObject.Predmet.SudioniciListNaziv>
  <DomainObject.Predmet.SudioniciListAdressOIB>
    <izvorni_sadrzaj>
      <item>UDRUGA LJUBITELJA MUZIKE, OIB 42918173962, Dalmatinska 16,10000 Zagreb</item>
      <item>FINA Regionalni centar Zagreb, OIB 85821130368, Trg svibanjskih žrtava 1995. 1,10000 Zagreb</item>
    </izvorni_sadrzaj>
    <derivirana_varijabla naziv="DomainObject.Predmet.SudioniciListAdressOIB_1">
      <item>UDRUGA LJUBITELJA MUZIKE, OIB 42918173962, Dalmatinska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42918173962</item>
      <item>, OIB 85821130368</item>
    </izvorni_sadrzaj>
    <derivirana_varijabla naziv="DomainObject.Predmet.SudioniciListNazivOIB_1">
      <item>, OIB 42918173962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288</properties:Words>
  <properties:Characters>1614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2016-06-17T07:38:00Z</dcterms:created>
  <dc:creator>TRGOVAČKI SUD</dc:creator>
  <cp:lastModifiedBy>Miroslav Lovreković</cp:lastModifiedBy>
  <cp:lastPrinted>2016-06-17T07:38:00Z</cp:lastPrinted>
  <dcterms:modified xmlns:xsi="http://www.w3.org/2001/XMLSchema-instance" xsi:type="dcterms:W3CDTF">2016-06-17T07:39:00Z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