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877cc" w14:paraId="45877cc" w:rsidRDefault="006450FC" w:rsidP="006450FC" w:rsidR="006450F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50FC" w:rsidP="006450FC" w:rsidR="006450F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450FC" w:rsidP="006450FC" w:rsidR="006450F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450FC" w:rsidP="006450FC" w:rsidR="006450F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450FC" w:rsidP="006450FC" w:rsidR="006450F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450FC" w:rsidP="006450FC" w:rsidR="006450FC" w:rsidRPr="00D078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   H R V A T S K A</w:t>
      </w:r>
    </w:p>
    <w:p w:rsidRDefault="006450FC" w:rsidP="006450FC" w:rsidR="006450FC" w:rsidRPr="005D578C">
      <w:pPr>
        <w:jc w:val="center"/>
        <w:rPr>
          <w:rFonts w:cs="Times New Roman" w:eastAsia="Times New Roman"/>
          <w:szCs w:val="24"/>
        </w:rPr>
      </w:pPr>
    </w:p>
    <w:p w:rsidRDefault="006450FC" w:rsidP="006450FC" w:rsidR="006450F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450FC" w:rsidP="006450FC" w:rsidR="006450FC" w:rsidRPr="005D578C">
      <w:pPr>
        <w:rPr>
          <w:rFonts w:cs="Times New Roman" w:eastAsia="Times New Roman"/>
          <w:szCs w:val="24"/>
        </w:rPr>
      </w:pPr>
    </w:p>
    <w:p w:rsidRDefault="006450FC" w:rsidP="006450FC" w:rsidR="006450F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sutkinji Sonji Marinac,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dužnikom DUBRETA j. d. o. o. Umag, Nikole Tesle 4, OIB 27018186033, MBS 040315241, 12. travnja 2016.</w:t>
      </w:r>
    </w:p>
    <w:p w:rsidRDefault="006450FC" w:rsidP="006450FC" w:rsidR="006450FC" w:rsidRPr="005D578C">
      <w:pPr>
        <w:rPr>
          <w:rFonts w:cs="Times New Roman" w:eastAsia="Times New Roman"/>
          <w:szCs w:val="24"/>
        </w:rPr>
      </w:pPr>
    </w:p>
    <w:p w:rsidRDefault="006450FC" w:rsidP="006450FC" w:rsidR="006450F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450FC" w:rsidP="006450FC" w:rsidR="006450FC" w:rsidRPr="005D578C">
      <w:pPr>
        <w:rPr>
          <w:rFonts w:cs="Times New Roman" w:eastAsia="Times New Roman"/>
          <w:szCs w:val="24"/>
        </w:rPr>
      </w:pPr>
    </w:p>
    <w:p w:rsidRDefault="006450FC" w:rsidP="006450FC" w:rsidR="006450F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I. Ispravlja se ovosudno rješenje posl. br. 8 St-919/2015 od 24. ožujka 2016. i to na način da se u cijelom tekstu rješenja umjesto „DUBRETA d. o. o. Umag“ kao ispravno upisuje „DUBRETA j. d. o. o. Umag“.</w:t>
      </w:r>
    </w:p>
    <w:p w:rsidRDefault="006450FC" w:rsidP="006450FC" w:rsidR="006450FC">
      <w:pPr>
        <w:rPr>
          <w:rFonts w:cs="Times New Roman" w:eastAsia="Times New Roman"/>
          <w:szCs w:val="24"/>
        </w:rPr>
      </w:pPr>
    </w:p>
    <w:p w:rsidRDefault="006450FC" w:rsidP="006450FC" w:rsidR="006450F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II. U preostalom dijelu rješenje posl. br. 8 St-919/2015 od 24. ožujka 2016. ostaje neizmijenjeno.</w:t>
      </w:r>
    </w:p>
    <w:p w:rsidRDefault="006450FC" w:rsidP="006450FC" w:rsidR="006450FC" w:rsidRPr="005D578C">
      <w:pPr>
        <w:rPr>
          <w:rFonts w:cs="Times New Roman" w:eastAsia="Times New Roman"/>
          <w:szCs w:val="24"/>
        </w:rPr>
      </w:pPr>
    </w:p>
    <w:p w:rsidRDefault="006450FC" w:rsidP="006450FC" w:rsidR="006450F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450FC" w:rsidP="006450FC" w:rsidR="006450FC">
      <w:pPr>
        <w:ind w:firstLine="708"/>
        <w:rPr>
          <w:rFonts w:cs="Times New Roman" w:eastAsia="Times New Roman"/>
          <w:szCs w:val="24"/>
        </w:rPr>
      </w:pPr>
    </w:p>
    <w:p w:rsidRDefault="006450FC" w:rsidP="006450FC" w:rsidR="006450F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Rješenjem ovog suda posl. br. 8 St-919/2015 od 24. ožujka 2016.</w:t>
      </w:r>
      <w:r w:rsidRPr="006450F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otvoren je i zaključen skraćeni stečajni postupak nad dužnikom DUBRETA d. o. o. Umag, Nikole Tesle 4, OIB 27018186033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040315241. </w:t>
      </w:r>
    </w:p>
    <w:p w:rsidRDefault="006450FC" w:rsidP="006450FC" w:rsidR="006450F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je u tom rješenju očitom omaškom u pisanju u cijelom tekstu umjesto ispravno „DUBRETA j. d. o. o. Umag“ (kako je to naznačeno i u oglasu posl. br. 11 St-919/2015-3 od 7. siječnja 2016.) navedeno „DUBRETA d. o. o. Umag“, na temelju </w:t>
      </w:r>
      <w:r w:rsidRPr="00002A7D">
        <w:rPr>
          <w:rFonts w:cs="Times New Roman" w:eastAsia="Times New Roman"/>
          <w:szCs w:val="24"/>
        </w:rPr>
        <w:t>čl. 342. st. 1. i 4. u vezi s čl. 347. Zakona o parničnom postupku</w:t>
      </w:r>
      <w:r>
        <w:rPr>
          <w:rFonts w:cs="Times New Roman" w:eastAsia="Times New Roman"/>
          <w:szCs w:val="24"/>
        </w:rPr>
        <w:t xml:space="preserve"> </w:t>
      </w:r>
      <w:r w:rsidRPr="00002A7D">
        <w:rPr>
          <w:rFonts w:cs="Times New Roman" w:eastAsia="Times New Roman"/>
          <w:szCs w:val="24"/>
        </w:rPr>
        <w:t xml:space="preserve">(Narodne novine br. 53/91, 91/92, 112/99, 88/01, 117/03, 88/05, 02/07-Odluka USRH, 84/08, 96/08-Odluka USRH, 123/08, 57/11, 148/11-pročišćeni tekst, 25/13, 89/14-Odluka USRH) </w:t>
      </w:r>
      <w:r>
        <w:rPr>
          <w:rFonts w:cs="Times New Roman" w:eastAsia="Times New Roman"/>
          <w:szCs w:val="24"/>
        </w:rPr>
        <w:t>te čl. 10. Stečajnog zakona (Narodne novine br. 71/15), valjalo je odlučiti kao u izreci rješenja.</w:t>
      </w:r>
    </w:p>
    <w:p w:rsidRDefault="006450FC" w:rsidP="006450FC" w:rsidR="006450FC">
      <w:pPr>
        <w:rPr>
          <w:rFonts w:cs="Times New Roman" w:eastAsia="Times New Roman"/>
          <w:szCs w:val="24"/>
        </w:rPr>
      </w:pPr>
    </w:p>
    <w:p w:rsidRDefault="006450FC" w:rsidP="006450FC" w:rsidR="006450F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12. travnja 2016</w:t>
      </w:r>
      <w:r w:rsidRPr="005D578C">
        <w:rPr>
          <w:rFonts w:cs="Times New Roman" w:eastAsia="Times New Roman"/>
          <w:szCs w:val="24"/>
        </w:rPr>
        <w:t>.</w:t>
      </w:r>
    </w:p>
    <w:p w:rsidRDefault="006450FC" w:rsidP="006450FC" w:rsidR="006450FC" w:rsidRPr="005D578C">
      <w:pPr>
        <w:jc w:val="center"/>
        <w:rPr>
          <w:rFonts w:cs="Times New Roman" w:eastAsia="Times New Roman"/>
          <w:szCs w:val="24"/>
        </w:rPr>
      </w:pPr>
    </w:p>
    <w:p w:rsidRDefault="006450FC" w:rsidP="006450FC" w:rsidR="006450FC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450FC" w:rsidP="006450FC" w:rsidR="006450FC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6D3C84">
        <w:rPr>
          <w:rFonts w:cs="Times New Roman" w:eastAsia="Times New Roman"/>
          <w:szCs w:val="24"/>
        </w:rPr>
        <w:t>, v. r.</w:t>
      </w:r>
    </w:p>
    <w:p w:rsidRDefault="006450FC" w:rsidP="006450FC" w:rsidR="006450FC" w:rsidRPr="005D578C">
      <w:pPr>
        <w:jc w:val="left"/>
        <w:rPr>
          <w:rFonts w:cs="Times New Roman" w:eastAsia="Times New Roman"/>
          <w:szCs w:val="24"/>
        </w:rPr>
      </w:pPr>
    </w:p>
    <w:p w:rsidRDefault="006450FC" w:rsidP="006450FC" w:rsidR="006450F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450FC" w:rsidP="006450FC" w:rsidR="006450FC" w:rsidRPr="00CF72A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 u četiri primjerka, a o njoj odlučuje Visoki trgovački sud Republike Hrvatske.</w:t>
      </w:r>
    </w:p>
    <w:p w:rsidRDefault="006450FC" w:rsidP="006450FC" w:rsidR="006450FC" w:rsidRPr="00A56874">
      <w:pPr>
        <w:rPr>
          <w:rFonts w:cs="Times New Roman" w:eastAsia="Times New Roman"/>
          <w:szCs w:val="24"/>
        </w:rPr>
      </w:pPr>
    </w:p>
    <w:p w:rsidRDefault="006450FC" w:rsidP="006450FC" w:rsidR="006450FC">
      <w:pPr>
        <w:rPr>
          <w:rFonts w:cs="Times New Roman" w:eastAsia="Times New Roman"/>
          <w:szCs w:val="24"/>
        </w:rPr>
      </w:pPr>
    </w:p>
    <w:p w:rsidRDefault="006450FC" w:rsidP="006450FC" w:rsidR="006450F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lastRenderedPageBreak/>
        <w:t>DNA:</w:t>
      </w:r>
    </w:p>
    <w:p w:rsidRDefault="006450FC" w:rsidP="006450FC" w:rsidR="006450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 uz rješenje posl. br. 8 St-919/2015 od 24. ožujka 2016.,</w:t>
      </w:r>
    </w:p>
    <w:p w:rsidRDefault="006450FC" w:rsidP="006450FC" w:rsidR="006450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DUBRETA d. o. o. Umag, Nikole Tesle 4,</w:t>
      </w:r>
    </w:p>
    <w:p w:rsidRDefault="006450FC" w:rsidP="006450FC" w:rsidR="006450F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6450FC" w:rsidP="006450FC" w:rsidR="006450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450FC" w:rsidP="006450FC" w:rsidR="006450F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>Nikola Delić iz Pule, Kranjčevićeva 16,</w:t>
      </w:r>
    </w:p>
    <w:p w:rsidRDefault="006450FC" w:rsidP="006450FC" w:rsidR="006450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6450FC" w:rsidP="006450FC" w:rsidR="006450FC" w:rsidRPr="006450F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registar.</w:t>
      </w:r>
    </w:p>
    <w:p w:rsidRDefault="006450FC" w:rsidP="006450FC" w:rsidR="006450FC">
      <w:pPr>
        <w:jc w:val="left"/>
        <w:rPr>
          <w:rFonts w:cs="Times New Roman" w:eastAsia="Times New Roman"/>
          <w:szCs w:val="24"/>
        </w:rPr>
      </w:pPr>
    </w:p>
    <w:p w:rsidRDefault="006450FC" w:rsidP="006450FC" w:rsidR="006450FC"/>
    <w:p w:rsidRDefault="006450FC" w:rsidP="006450FC" w:rsidR="006450FC"/>
    <w:p w:rsidRDefault="006450FC" w:rsidP="006450FC" w:rsidR="006450FC"/>
    <w:p w:rsidRDefault="004F5027" w:rsidR="004F5027"/>
    <w:sectPr w:rsidSect="006450FC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0FC" w:rsidP="006450FC" w:rsidR="006450FC">
      <w:r>
        <w:separator/>
      </w:r>
    </w:p>
  </w:endnote>
  <w:endnote w:id="0" w:type="continuationSeparator">
    <w:p w:rsidRDefault="006450FC" w:rsidP="006450FC" w:rsidR="006450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0FC" w:rsidP="006450FC" w:rsidR="006450FC">
      <w:r>
        <w:separator/>
      </w:r>
    </w:p>
  </w:footnote>
  <w:footnote w:id="0" w:type="continuationSeparator">
    <w:p w:rsidRDefault="006450FC" w:rsidP="006450FC" w:rsidR="006450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50FC" w:rsidP="006450FC" w:rsidR="006450F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C2D0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St-919/2015-9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50FC" w:rsidP="006450FC" w:rsidR="006450FC" w:rsidRPr="00A074C3">
    <w:pPr>
      <w:pStyle w:val="Zaglavlje"/>
      <w:jc w:val="right"/>
      <w:rPr>
        <w:szCs w:val="24"/>
      </w:rPr>
    </w:pPr>
    <w:r>
      <w:rPr>
        <w:szCs w:val="24"/>
      </w:rPr>
      <w:t>11 St-919/2015-9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44E8"/>
    <w:rsid w:val="004F5027"/>
    <w:rsid w:val="006450FC"/>
    <w:rsid w:val="006D3C84"/>
    <w:rsid w:val="007C2D08"/>
    <w:rsid w:val="00CA44E8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50F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50F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450F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50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50F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50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450F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2D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D0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C2D0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C2D0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C2D0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50F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50F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450F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50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50F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50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450F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2D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D0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C2D0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C2D0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C2D0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travnja 2016.</izvorni_sadrzaj>
    <derivirana_varijabla naziv="DomainObject.Predmet.DatumRjesavanja_1">11.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St-919/2015</izvorni_sadrzaj>
    <derivirana_varijabla naziv="DomainObject.Predmet.OznakaBroj_1">St-919/2015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Sonja</izvorni_sadrzaj>
    <derivirana_varijabla naziv="DomainObject.Predmet.PredmetRijesio.Ime_1">Sonja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Marinac</izvorni_sadrzaj>
    <derivirana_varijabla naziv="DomainObject.Predmet.PredmetRijesio.Prezime_1">Marinac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DUBRETA j.d.o.o. UMAG</izvorni_sadrzaj>
    <derivirana_varijabla naziv="DomainObject.Predmet.ProtustrankaFormated_1">  DUBRETA j.d.o.o. UMAG</derivirana_varijabla>
  </DomainObject.Predmet.ProtustrankaFormated>
  <DomainObject.Predmet.ProtustrankaFormatedOIB>
    <izvorni_sadrzaj>  DUBRETA j.d.o.o. UMAG, OIB 27018186033</izvorni_sadrzaj>
    <derivirana_varijabla naziv="DomainObject.Predmet.ProtustrankaFormatedOIB_1">  DUBRETA j.d.o.o. UMAG, OIB 27018186033</derivirana_varijabla>
  </DomainObject.Predmet.ProtustrankaFormatedOIB>
  <DomainObject.Predmet.ProtustrankaFormatedWithAdress>
    <izvorni_sadrzaj> DUBRETA j.d.o.o. UMAG, Nikole Tesle 4, 52470 Umag</izvorni_sadrzaj>
    <derivirana_varijabla naziv="DomainObject.Predmet.ProtustrankaFormatedWithAdress_1"> DUBRETA j.d.o.o. UMAG, Nikole Tesle 4, 52470 Umag</derivirana_varijabla>
  </DomainObject.Predmet.ProtustrankaFormatedWithAdress>
  <DomainObject.Predmet.ProtustrankaFormatedWithAdressOIB>
    <izvorni_sadrzaj> DUBRETA j.d.o.o. UMAG, OIB 27018186033, Nikole Tesle 4, 52470 Umag</izvorni_sadrzaj>
    <derivirana_varijabla naziv="DomainObject.Predmet.ProtustrankaFormatedWithAdressOIB_1"> DUBRETA j.d.o.o. UMAG, OIB 27018186033, Nikole Tesle 4, 52470 Umag</derivirana_varijabla>
  </DomainObject.Predmet.ProtustrankaFormatedWithAdressOIB>
  <DomainObject.Predmet.ProtustrankaWithAdress>
    <izvorni_sadrzaj>DUBRETA j.d.o.o. UMAG Nikole Tesle 4, 52470 Umag</izvorni_sadrzaj>
    <derivirana_varijabla naziv="DomainObject.Predmet.ProtustrankaWithAdress_1">DUBRETA j.d.o.o. UMAG Nikole Tesle 4, 52470 Umag</derivirana_varijabla>
  </DomainObject.Predmet.ProtustrankaWithAdress>
  <DomainObject.Predmet.ProtustrankaWithAdressOIB>
    <izvorni_sadrzaj>DUBRETA j.d.o.o. UMAG, OIB 27018186033, Nikole Tesle 4, 52470 Umag</izvorni_sadrzaj>
    <derivirana_varijabla naziv="DomainObject.Predmet.ProtustrankaWithAdressOIB_1">DUBRETA j.d.o.o. UMAG, OIB 27018186033, Nikole Tesle 4, 52470 Umag</derivirana_varijabla>
  </DomainObject.Predmet.ProtustrankaWithAdressOIB>
  <DomainObject.Predmet.ProtustrankaNazivFormated>
    <izvorni_sadrzaj>DUBRETA j.d.o.o. UMAG</izvorni_sadrzaj>
    <derivirana_varijabla naziv="DomainObject.Predmet.ProtustrankaNazivFormated_1">DUBRETA j.d.o.o. UMAG</derivirana_varijabla>
  </DomainObject.Predmet.ProtustrankaNazivFormated>
  <DomainObject.Predmet.ProtustrankaNazivFormatedOIB>
    <izvorni_sadrzaj>DUBRETA j.d.o.o. UMAG, OIB 27018186033</izvorni_sadrzaj>
    <derivirana_varijabla naziv="DomainObject.Predmet.ProtustrankaNazivFormatedOIB_1">DUBRETA j.d.o.o. UMAG, OIB 27018186033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18708.73</izvorni_sadrzaj>
    <derivirana_varijabla naziv="DomainObject.Predmet.TrenutnaVrijednost_1">18708.73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DUBRETA j.d.o.o. UMAG</item>
    </izvorni_sadrzaj>
    <derivirana_varijabla naziv="DomainObject.Predmet.ProtuStrankaListFormated_1">
      <item>DUBRETA j.d.o.o. UMAG</item>
    </derivirana_varijabla>
  </DomainObject.Predmet.ProtuStrankaListFormated>
  <DomainObject.Predmet.ProtuStrankaListFormatedOIB>
    <izvorni_sadrzaj>
      <item>DUBRETA j.d.o.o. UMAG, OIB 27018186033</item>
    </izvorni_sadrzaj>
    <derivirana_varijabla naziv="DomainObject.Predmet.ProtuStrankaListFormatedOIB_1">
      <item>DUBRETA j.d.o.o. UMAG, OIB 27018186033</item>
    </derivirana_varijabla>
  </DomainObject.Predmet.ProtuStrankaListFormatedOIB>
  <DomainObject.Predmet.ProtuStrankaListFormatedWithAdress>
    <izvorni_sadrzaj>
      <item>DUBRETA j.d.o.o. UMAG, Nikole Tesle 4, 52470 Umag</item>
    </izvorni_sadrzaj>
    <derivirana_varijabla naziv="DomainObject.Predmet.ProtuStrankaListFormatedWithAdress_1">
      <item>DUBRETA j.d.o.o. UMAG, Nikole Tesle 4, 52470 Umag</item>
    </derivirana_varijabla>
  </DomainObject.Predmet.ProtuStrankaListFormatedWithAdress>
  <DomainObject.Predmet.ProtuStrankaListFormatedWithAdressOIB>
    <izvorni_sadrzaj>
      <item>DUBRETA j.d.o.o. UMAG, OIB 27018186033, Nikole Tesle 4, 52470 Umag</item>
    </izvorni_sadrzaj>
    <derivirana_varijabla naziv="DomainObject.Predmet.ProtuStrankaListFormatedWithAdressOIB_1">
      <item>DUBRETA j.d.o.o. UMAG, OIB 27018186033, Nikole Tesle 4, 52470 Umag</item>
    </derivirana_varijabla>
  </DomainObject.Predmet.ProtuStrankaListFormatedWithAdressOIB>
  <DomainObject.Predmet.ProtuStrankaListNazivFormated>
    <izvorni_sadrzaj>
      <item>DUBRETA j.d.o.o. UMAG</item>
    </izvorni_sadrzaj>
    <derivirana_varijabla naziv="DomainObject.Predmet.ProtuStrankaListNazivFormated_1">
      <item>DUBRETA j.d.o.o. UMAG</item>
    </derivirana_varijabla>
  </DomainObject.Predmet.ProtuStrankaListNazivFormated>
  <DomainObject.Predmet.ProtuStrankaListNazivFormatedOIB>
    <izvorni_sadrzaj>
      <item>DUBRETA j.d.o.o. UMAG, OIB 27018186033</item>
    </izvorni_sadrzaj>
    <derivirana_varijabla naziv="DomainObject.Predmet.ProtuStrankaListNazivFormatedOIB_1">
      <item>DUBRETA j.d.o.o. UMAG, OIB 27018186033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DUBRETA j.d.o.o. UMAG</izvorni_sadrzaj>
    <derivirana_varijabla naziv="DomainObject.Predmet.ProtustrankaIDrugi_1">DUBRETA j.d.o.o.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DUBRETA j.d.o.o. UMAG, OIB 27018186033, Nikole Tesle 4, 52470 Umag</izvorni_sadrzaj>
    <derivirana_varijabla naziv="DomainObject.Predmet.ProtustrankaIDrugiAdressOIB_1">DUBRETA j.d.o.o. UMAG, OIB 27018186033, Nikole Tesle 4,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ožujka 2016.</izvorni_sadrzaj>
    <derivirana_varijabla naziv="DomainObject.Predmet.OdlukaRjesenje.DatumDonosenjaOdluke_1">24.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St-919/2015-5</izvorni_sadrzaj>
    <derivirana_varijabla naziv="DomainObject.Predmet.OdlukaRjesenje.Oznaka_1">St-919/2015-5</derivirana_varijabla>
  </DomainObject.Predmet.OdlukaRjesenje.Oznaka>
  <DomainObject.Predmet.SudioniciListNaziv>
    <izvorni_sadrzaj>
      <item>FINANCIJSKA AGENCIJA, RC RIJEKA, PODRUŽNICA PULA, PULA</item>
      <item>DUBRETA j.d.o.o. UMAG</item>
    </izvorni_sadrzaj>
    <derivirana_varijabla naziv="DomainObject.Predmet.SudioniciListNaziv_1">
      <item>FINANCIJSKA AGENCIJA, RC RIJEKA, PODRUŽNICA PULA, PULA</item>
      <item>DUBRETA j.d.o.o.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DUBRETA j.d.o.o. UMAG, OIB 27018186033, Nikole Tesle 4,52470 Umag</item>
    </izvorni_sadrzaj>
    <derivirana_varijabla naziv="DomainObject.Predmet.SudioniciListAdressOIB_1">
      <item>FINANCIJSKA AGENCIJA, RC RIJEKA, PODRUŽNICA PULA, PULA, OIB 85821130368, Ulica grada Vukovara 70,Zagreb</item>
      <item>DUBRETA j.d.o.o. UMAG, OIB 27018186033, Nikole Tesle 4,52470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27018186033</item>
    </izvorni_sadrzaj>
    <derivirana_varijabla naziv="DomainObject.Predmet.SudioniciListNazivOIB_1">
      <item>, OIB 85821130368</item>
      <item>, OIB 27018186033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1920</properties:Characters>
  <properties:Lines>61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2016-04-12T12:40:00Z</dcterms:created>
  <dc:creator>Mihaela Kaligari</dc:creator>
  <dc:description/>
  <cp:keywords/>
  <cp:lastModifiedBy>Tamara Žgrablić Širol</cp:lastModifiedBy>
  <cp:lastPrinted>2016-04-12T12:50:00Z</cp:lastPrinted>
  <dcterms:modified xmlns:xsi="http://www.w3.org/2001/XMLSchema-instance" xsi:type="dcterms:W3CDTF">2016-04-13T07:56:00Z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