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f4f8" w14:paraId="ceff4f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4127A">
        <w:rPr>
          <w:rFonts w:hAnsi="Times New Roman" w:ascii="Times New Roman"/>
          <w:b/>
          <w:sz w:val="24"/>
          <w:szCs w:val="24"/>
        </w:rPr>
        <w:t>11</w:t>
      </w:r>
      <w:r w:rsidR="00487C58">
        <w:rPr>
          <w:rFonts w:hAnsi="Times New Roman" w:ascii="Times New Roman"/>
          <w:b/>
          <w:sz w:val="24"/>
          <w:szCs w:val="24"/>
        </w:rPr>
        <w:t>7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560FBA">
        <w:rPr>
          <w:rFonts w:hAnsi="Times New Roman" w:ascii="Times New Roman"/>
        </w:rPr>
        <w:t>1</w:t>
      </w:r>
      <w:r w:rsidR="0094127A">
        <w:rPr>
          <w:rFonts w:hAnsi="Times New Roman" w:ascii="Times New Roman"/>
        </w:rPr>
        <w:t>11</w:t>
      </w:r>
      <w:r w:rsidR="00487C58">
        <w:rPr>
          <w:rFonts w:hAnsi="Times New Roman" w:ascii="Times New Roman"/>
        </w:rPr>
        <w:t>7</w:t>
      </w:r>
      <w:bookmarkStart w:name="_GoBack" w:id="1"/>
      <w:bookmarkEnd w:id="1"/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386E76" w:rsidRPr="00386E76">
        <w:rPr>
          <w:rFonts w:hAnsi="Times New Roman" w:ascii="Times New Roman"/>
        </w:rPr>
        <w:t>FINA Regionalni centar Zagreb</w:t>
      </w:r>
      <w:r w:rsidR="00386E76">
        <w:rPr>
          <w:rFonts w:hAnsi="Times New Roman" w:ascii="Times New Roman"/>
        </w:rPr>
        <w:t>, iz Zagreba</w:t>
      </w:r>
      <w:r w:rsidR="00386E76" w:rsidRPr="00386E7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6544EF">
        <w:rPr>
          <w:rFonts w:hAnsi="Times New Roman" w:ascii="Times New Roman"/>
        </w:rPr>
        <w:t xml:space="preserve"> </w:t>
      </w:r>
      <w:r w:rsidR="00487C58" w:rsidRPr="00487C58">
        <w:rPr>
          <w:rFonts w:hAnsi="Times New Roman" w:ascii="Times New Roman"/>
        </w:rPr>
        <w:t>Udruga za održavanje kulturnih i drugih događanja radi očuvanja, promicanja i iskazivanja nacion</w:t>
      </w:r>
      <w:r w:rsidR="00487C58">
        <w:rPr>
          <w:rFonts w:hAnsi="Times New Roman" w:ascii="Times New Roman"/>
        </w:rPr>
        <w:t>alnog</w:t>
      </w:r>
      <w:r w:rsidR="00487C58" w:rsidRPr="00487C58">
        <w:rPr>
          <w:rFonts w:hAnsi="Times New Roman" w:ascii="Times New Roman"/>
        </w:rPr>
        <w:t xml:space="preserve"> i kultur</w:t>
      </w:r>
      <w:r w:rsidR="00487C58">
        <w:rPr>
          <w:rFonts w:hAnsi="Times New Roman" w:ascii="Times New Roman"/>
        </w:rPr>
        <w:t>nog</w:t>
      </w:r>
      <w:r w:rsidR="00487C58" w:rsidRPr="00487C58">
        <w:rPr>
          <w:rFonts w:hAnsi="Times New Roman" w:ascii="Times New Roman"/>
        </w:rPr>
        <w:t xml:space="preserve"> identiteta NOVAE</w:t>
      </w:r>
      <w:r w:rsidR="00487C58">
        <w:rPr>
          <w:rFonts w:hAnsi="Times New Roman" w:ascii="Times New Roman"/>
        </w:rPr>
        <w:t xml:space="preserve">,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560FBA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94127A" w:rsidRPr="0094127A">
        <w:rPr>
          <w:rFonts w:hAnsi="Times New Roman" w:ascii="Times New Roman"/>
        </w:rPr>
        <w:t>54469101531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93C1E"/>
    <w:rsid w:val="001E0EE9"/>
    <w:rsid w:val="001F7FA9"/>
    <w:rsid w:val="00242A32"/>
    <w:rsid w:val="002A06BE"/>
    <w:rsid w:val="00386E76"/>
    <w:rsid w:val="003A4EEE"/>
    <w:rsid w:val="004569E1"/>
    <w:rsid w:val="00470671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4685C"/>
    <w:rsid w:val="006544EF"/>
    <w:rsid w:val="00685A31"/>
    <w:rsid w:val="00716ACC"/>
    <w:rsid w:val="00836229"/>
    <w:rsid w:val="008E2B52"/>
    <w:rsid w:val="008E7A2B"/>
    <w:rsid w:val="00927F46"/>
    <w:rsid w:val="0094127A"/>
    <w:rsid w:val="009454D9"/>
    <w:rsid w:val="00945885"/>
    <w:rsid w:val="009C5735"/>
    <w:rsid w:val="00A06E19"/>
    <w:rsid w:val="00A4097F"/>
    <w:rsid w:val="00A45276"/>
    <w:rsid w:val="00B07BE7"/>
    <w:rsid w:val="00B55C26"/>
    <w:rsid w:val="00B86B42"/>
    <w:rsid w:val="00CC0A7C"/>
    <w:rsid w:val="00D358D3"/>
    <w:rsid w:val="00D804E7"/>
    <w:rsid w:val="00DC3EE9"/>
    <w:rsid w:val="00DF6A4B"/>
    <w:rsid w:val="00E40D93"/>
    <w:rsid w:val="00E52B55"/>
    <w:rsid w:val="00E7447B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0E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0EE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EE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EE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EE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0E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0EE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EE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EE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EE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St-1117/2016-3</izvorni_sadrzaj>
    <derivirana_varijabla naziv="DomainObject.Oznaka_1">St-1117/2016-3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St-1117/2016</izvorni_sadrzaj>
    <derivirana_varijabla naziv="DomainObject.Predmet.OznakaBroj_1">St-1117/2016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održavanje kulturnih i drugih događanja radi očuvanja, promicanja i iskazivanja nacion. i kultur. identiteta NOVAE</izvorni_sadrzaj>
    <derivirana_varijabla naziv="DomainObject.Predmet.ProtustrankaFormated_1">  Udruga za održavanje kulturnih i drugih događanja radi očuvanja, promicanja i iskazivanja nacion. i kultur. identiteta NOVAE</derivirana_varijabla>
  </DomainObject.Predmet.ProtustrankaFormated>
  <DomainObject.Predmet.ProtustrankaFormatedOIB>
    <izvorni_sadrzaj>  Udruga za održavanje kulturnih i drugih događanja radi očuvanja, promicanja i iskazivanja nacion. i kultur. identiteta NOVAE, OIB 54999274184</izvorni_sadrzaj>
    <derivirana_varijabla naziv="DomainObject.Predmet.ProtustrankaFormatedOIB_1">  Udruga za održavanje kulturnih i drugih događanja radi očuvanja, promicanja i iskazivanja nacion. i kultur. identiteta NOVAE, OIB 54999274184</derivirana_varijabla>
  </DomainObject.Predmet.ProtustrankaFormatedOIB>
  <DomainObject.Predmet.ProtustrankaFormatedWithAdress>
    <izvorni_sadrzaj> Udruga za održavanje kulturnih i drugih događanja radi očuvanja, promicanja i iskazivanja nacion. i kultur. identiteta NOVAE, Nova Cesta 188, 10000 Zagreb</izvorni_sadrzaj>
    <derivirana_varijabla naziv="DomainObject.Predmet.ProtustrankaFormatedWithAdress_1"> Udruga za održavanje kulturnih i drugih događanja radi očuvanja, promicanja i iskazivanja nacion. i kultur. identiteta NOVAE, Nova Cesta 188, 10000 Zagreb</derivirana_varijabla>
  </DomainObject.Predmet.ProtustrankaFormatedWithAdress>
  <DomainObject.Predmet.ProtustrankaFormatedWithAdressOIB>
    <izvorni_sadrzaj> Udruga za održavanje kulturnih i drugih događanja radi očuvanja, promicanja i iskazivanja nacion. i kultur. identiteta NOVAE, OIB 54999274184, Nova Cesta 188, 10000 Zagreb</izvorni_sadrzaj>
    <derivirana_varijabla naziv="DomainObject.Predmet.ProtustrankaFormatedWithAdressOIB_1"> Udruga za održavanje kulturnih i drugih događanja radi očuvanja, promicanja i iskazivanja nacion. i kultur. identiteta NOVAE, OIB 54999274184, Nova Cesta 188, 10000 Zagreb</derivirana_varijabla>
  </DomainObject.Predmet.ProtustrankaFormatedWithAdressOIB>
  <DomainObject.Predmet.ProtustrankaWithAdress>
    <izvorni_sadrzaj>Udruga za održavanje kulturnih i drugih događanja radi očuvanja, promicanja i iskazivanja nacion. i kultur. identiteta NOVAE Nova Cesta 188, 10000 Zagreb</izvorni_sadrzaj>
    <derivirana_varijabla naziv="DomainObject.Predmet.ProtustrankaWithAdress_1">Udruga za održavanje kulturnih i drugih događanja radi očuvanja, promicanja i iskazivanja nacion. i kultur. identiteta NOVAE Nova Cesta 188, 10000 Zagreb</derivirana_varijabla>
  </DomainObject.Predmet.ProtustrankaWithAdress>
  <DomainObject.Predmet.ProtustrankaWithAdressOIB>
    <izvorni_sadrzaj>Udruga za održavanje kulturnih i drugih događanja radi očuvanja, promicanja i iskazivanja nacion. i kultur. identiteta NOVAE, OIB 54999274184, Nova Cesta 188, 10000 Zagreb</izvorni_sadrzaj>
    <derivirana_varijabla naziv="DomainObject.Predmet.ProtustrankaWithAdressOIB_1">Udruga za održavanje kulturnih i drugih događanja radi očuvanja, promicanja i iskazivanja nacion. i kultur. identiteta NOVAE, OIB 54999274184, Nova Cesta 188, 10000 Zagreb</derivirana_varijabla>
  </DomainObject.Predmet.ProtustrankaWithAdressOIB>
  <DomainObject.Predmet.ProtustrankaNazivFormated>
    <izvorni_sadrzaj>Udruga za održavanje kulturnih i drugih događanja radi očuvanja, promicanja i iskazivanja nacion. i kultur. identiteta NOVAE</izvorni_sadrzaj>
    <derivirana_varijabla naziv="DomainObject.Predmet.ProtustrankaNazivFormated_1">Udruga za održavanje kulturnih i drugih događanja radi očuvanja, promicanja i iskazivanja nacion. i kultur. identiteta NOVAE</derivirana_varijabla>
  </DomainObject.Predmet.ProtustrankaNazivFormated>
  <DomainObject.Predmet.ProtustrankaNazivFormatedOIB>
    <izvorni_sadrzaj>Udruga za održavanje kulturnih i drugih događanja radi očuvanja, promicanja i iskazivanja nacion. i kultur. identiteta NOVAE, OIB 54999274184</izvorni_sadrzaj>
    <derivirana_varijabla naziv="DomainObject.Predmet.ProtustrankaNazivFormatedOIB_1">Udruga za održavanje kulturnih i drugih događanja radi očuvanja, promicanja i iskazivanja nacion. i kultur. identiteta NOVAE, OIB 54999274184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održavanje kulturnih i drugih događanja radi očuvanja, promicanja i iskazivanja nacion. i kultur. identiteta NOVAE</item>
    </izvorni_sadrzaj>
    <derivirana_varijabla naziv="DomainObject.Predmet.ProtuStrankaListFormated_1">
      <item>Udruga za održavanje kulturnih i drugih događanja radi očuvanja, promicanja i iskazivanja nacion. i kultur. identiteta NOVAE</item>
    </derivirana_varijabla>
  </DomainObject.Predmet.ProtuStrankaListFormated>
  <DomainObject.Predmet.ProtuStrankaListFormatedOIB>
    <izvorni_sadrzaj>
      <item>Udruga za održavanje kulturnih i drugih događanja radi očuvanja, promicanja i iskazivanja nacion. i kultur. identiteta NOVAE, OIB 54999274184</item>
    </izvorni_sadrzaj>
    <derivirana_varijabla naziv="DomainObject.Predmet.ProtuStrankaListFormatedOIB_1">
      <item>Udruga za održavanje kulturnih i drugih događanja radi očuvanja, promicanja i iskazivanja nacion. i kultur. identiteta NOVAE, OIB 54999274184</item>
    </derivirana_varijabla>
  </DomainObject.Predmet.ProtuStrankaListFormatedOIB>
  <DomainObject.Predmet.ProtuStrankaListFormatedWithAdress>
    <izvorni_sadrzaj>
      <item>Udruga za održavanje kulturnih i drugih događanja radi očuvanja, promicanja i iskazivanja nacion. i kultur. identiteta NOVAE, Nova Cesta 188, 10000 Zagreb</item>
    </izvorni_sadrzaj>
    <derivirana_varijabla naziv="DomainObject.Predmet.ProtuStrankaListFormatedWithAdress_1">
      <item>Udruga za održavanje kulturnih i drugih događanja radi očuvanja, promicanja i iskazivanja nacion. i kultur. identiteta NOVAE, Nova Cesta 188, 10000 Zagreb</item>
    </derivirana_varijabla>
  </DomainObject.Predmet.ProtuStrankaListFormatedWithAdress>
  <DomainObject.Predmet.ProtuStrankaListFormatedWithAdressOIB>
    <izvorni_sadrzaj>
      <item>Udruga za održavanje kulturnih i drugih događanja radi očuvanja, promicanja i iskazivanja nacion. i kultur. identiteta NOVAE, OIB 54999274184, Nova Cesta 188, 10000 Zagreb</item>
    </izvorni_sadrzaj>
    <derivirana_varijabla naziv="DomainObject.Predmet.ProtuStrankaListFormatedWithAdressOIB_1">
      <item>Udruga za održavanje kulturnih i drugih događanja radi očuvanja, promicanja i iskazivanja nacion. i kultur. identiteta NOVAE, OIB 54999274184, Nova Cesta 188, 10000 Zagreb</item>
    </derivirana_varijabla>
  </DomainObject.Predmet.ProtuStrankaListFormatedWithAdressOIB>
  <DomainObject.Predmet.ProtuStrankaListNazivFormated>
    <izvorni_sadrzaj>
      <item>Udruga za održavanje kulturnih i drugih događanja radi očuvanja, promicanja i iskazivanja nacion. i kultur. identiteta NOVAE</item>
    </izvorni_sadrzaj>
    <derivirana_varijabla naziv="DomainObject.Predmet.ProtuStrankaListNazivFormated_1">
      <item>Udruga za održavanje kulturnih i drugih događanja radi očuvanja, promicanja i iskazivanja nacion. i kultur. identiteta NOVAE</item>
    </derivirana_varijabla>
  </DomainObject.Predmet.ProtuStrankaListNazivFormated>
  <DomainObject.Predmet.ProtuStrankaListNazivFormatedOIB>
    <izvorni_sadrzaj>
      <item>Udruga za održavanje kulturnih i drugih događanja radi očuvanja, promicanja i iskazivanja nacion. i kultur. identiteta NOVAE, OIB 54999274184</item>
    </izvorni_sadrzaj>
    <derivirana_varijabla naziv="DomainObject.Predmet.ProtuStrankaListNazivFormatedOIB_1">
      <item>Udruga za održavanje kulturnih i drugih događanja radi očuvanja, promicanja i iskazivanja nacion. i kultur. identiteta NOVAE, OIB 54999274184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St-1117/2016-3</izvorni_sadrzaj>
    <derivirana_varijabla naziv="DomainObject.PoslovniBrojDokumenta_1">St-1117/2016-3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održavanje kulturnih i drugih događanja radi očuvanja, promicanja i iskazivanja nacion. i kultur. identiteta NOVAE</izvorni_sadrzaj>
    <derivirana_varijabla naziv="DomainObject.Predmet.ProtustrankaIDrugi_1">Udruga za održavanje kulturnih i drugih događanja radi očuvanja, promicanja i iskazivanja nacion. i kultur. identiteta NOVAE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održavanje kulturnih i drugih događanja radi očuvanja, promicanja i iskazivanja nacion. i kultur. identiteta NOVAE, OIB 54999274184, Nova Cesta 188, 10000 Zagreb</izvorni_sadrzaj>
    <derivirana_varijabla naziv="DomainObject.Predmet.ProtustrankaIDrugiAdressOIB_1">Udruga za održavanje kulturnih i drugih događanja radi očuvanja, promicanja i iskazivanja nacion. i kultur. identiteta NOVAE, OIB 54999274184, Nova Cesta 188,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održavanje kulturnih i drugih događanja radi očuvanja, promicanja i iskazivanja nacion. i kultur. identiteta NOVAE</item>
    </izvorni_sadrzaj>
    <derivirana_varijabla naziv="DomainObject.Predmet.SudioniciListNaziv_1">
      <item>FINA Regionalni centar Zagreb</item>
      <item>Udruga za održavanje kulturnih i drugih događanja radi očuvanja, promicanja i iskazivanja nacion. i kultur. identiteta NOVAE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za održavanje kulturnih i drugih događanja radi očuvanja, promicanja i iskazivanja nacion. i kultur. identiteta NOVAE, OIB 54999274184, Nova Cesta 188,10000 Zagreb</item>
    </izvorni_sadrzaj>
    <derivirana_varijabla naziv="DomainObject.Predmet.SudioniciListAdressOIB_1">
      <item>FINA Regionalni centar Zagreb, OIB 85821130368, Trg svibanjskih žrtava 1995. br. 1,10000 Zagreb</item>
      <item>Udruga za održavanje kulturnih i drugih događanja radi očuvanja, promicanja i iskazivanja nacion. i kultur. identiteta NOVAE, OIB 54999274184, Nova Cesta 188,10000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54999274184</item>
    </izvorni_sadrzaj>
    <derivirana_varijabla naziv="DomainObject.Predmet.SudioniciListNazivOIB_1">
      <item>, OIB 85821130368</item>
      <item>, OIB 54999274184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859</properties:Characters>
  <properties:Lines>50</properties:Lines>
  <properties:Paragraphs>21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2016-04-19T13:00:00Z</cp:lastPrinted>
  <dcterms:modified xmlns:xsi="http://www.w3.org/2001/XMLSchema-instance" xsi:type="dcterms:W3CDTF">2016-04-19T13:00:00Z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St-1117/2016-3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