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1a30" w14:paraId="8c31a30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2910D3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DD096E">
        <w:t>EURO-METALI d.o.o., Kloštar Podravski, Kralja Tomislava 24</w:t>
      </w:r>
      <w:r w:rsidR="002910D3">
        <w:t>,</w:t>
      </w:r>
      <w:r w:rsidR="00BB7C9D">
        <w:t xml:space="preserve"> </w:t>
      </w:r>
      <w:r w:rsidR="004133DA">
        <w:t xml:space="preserve">OIB: </w:t>
      </w:r>
      <w:r w:rsidR="00DD096E">
        <w:t>24885619353</w:t>
      </w:r>
      <w:r w:rsidR="002E00D7">
        <w:t xml:space="preserve">, dana </w:t>
      </w:r>
      <w:r w:rsidR="002910D3">
        <w:t>17.</w:t>
      </w:r>
      <w:r w:rsidR="00BB7C9D">
        <w:t xml:space="preserve">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031118" w:rsidRPr="00031118">
        <w:t xml:space="preserve"> </w:t>
      </w:r>
      <w:r w:rsidR="00DD096E">
        <w:t>EURO-METALI d.o.o., Kloštar Podravski, Kralja Tomislava 24</w:t>
      </w:r>
      <w:r w:rsidR="00031118">
        <w:t xml:space="preserve">, OIB: </w:t>
      </w:r>
      <w:r w:rsidR="00DD096E">
        <w:t>24885619353</w:t>
      </w:r>
      <w:r w:rsidR="004133DA">
        <w:t xml:space="preserve">, iznosi </w:t>
      </w:r>
      <w:r w:rsidR="00DD096E">
        <w:t>110.398,55</w:t>
      </w:r>
      <w:r w:rsidR="00031118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DD096E">
        <w:t xml:space="preserve">Ivica Bugarinović, </w:t>
      </w:r>
      <w:r w:rsidR="009B3CB1">
        <w:t>Kloštar Podravski, Kralja Tomislava 24,</w:t>
      </w:r>
      <w:r w:rsidR="002910D3">
        <w:t xml:space="preserve"> </w:t>
      </w:r>
      <w:r w:rsidR="004133DA">
        <w:t xml:space="preserve">OIB: </w:t>
      </w:r>
      <w:r w:rsidR="009B3CB1">
        <w:t>23521010505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2910D3">
        <w:rPr>
          <w:lang w:val="hr-HR"/>
        </w:rPr>
        <w:t xml:space="preserve">17. studenoga 2015. 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2DAA" w:rsidRPr="00662DAA">
      <w:rPr>
        <w:noProof/>
        <w:lang w:val="hr-HR"/>
      </w:rPr>
      <w:t>2</w:t>
    </w:r>
    <w:r>
      <w:fldChar w:fldCharType="end"/>
    </w:r>
  </w:p>
  <w:p w:rsidRDefault="008C1359" w:rsidP="008C1359" w:rsidR="008C135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St-813/15-4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8C1359">
      <w:rPr>
        <w:lang w:val="hr-HR"/>
      </w:rPr>
      <w:t>813/15-4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0D3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1ED7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2DA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1359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3CB1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096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4B0B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D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2DA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2D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2D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D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2DA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2D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2D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St-813/2015</izvorni_sadrzaj>
    <derivirana_varijabla naziv="DomainObject.Predmet.OznakaBroj_1">St-813/2015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EURO-METALI reciklaža, trgovina i usluge, d.o.o.</izvorni_sadrzaj>
    <derivirana_varijabla naziv="DomainObject.Predmet.ProtustrankaFormated_1">  EURO-METALI reciklaža, trgovina i usluge, d.o.o.</derivirana_varijabla>
  </DomainObject.Predmet.ProtustrankaFormated>
  <DomainObject.Predmet.ProtustrankaFormatedOIB>
    <izvorni_sadrzaj>  EURO-METALI reciklaža, trgovina i usluge, d.o.o., OIB 24885619353</izvorni_sadrzaj>
    <derivirana_varijabla naziv="DomainObject.Predmet.ProtustrankaFormatedOIB_1">  EURO-METALI reciklaža, trgovina i usluge, d.o.o., OIB 24885619353</derivirana_varijabla>
  </DomainObject.Predmet.ProtustrankaFormatedOIB>
  <DomainObject.Predmet.ProtustrankaFormatedWithAdress>
    <izvorni_sadrzaj> EURO-METALI reciklaža, trgovina i usluge, d.o.o., Kralja Tomislava 24, 48350 Kloštar Podravski</izvorni_sadrzaj>
    <derivirana_varijabla naziv="DomainObject.Predmet.ProtustrankaFormatedWithAdress_1"> EURO-METALI reciklaža, trgovina i usluge, d.o.o., Kralja Tomislava 24, 48350 Kloštar Podravski</derivirana_varijabla>
  </DomainObject.Predmet.ProtustrankaFormatedWithAdress>
  <DomainObject.Predmet.ProtustrankaFormatedWithAdressOIB>
    <izvorni_sadrzaj> EURO-METALI reciklaža, trgovina i usluge, d.o.o., OIB 24885619353, Kralja Tomislava 24, 48350 Kloštar Podravski</izvorni_sadrzaj>
    <derivirana_varijabla naziv="DomainObject.Predmet.ProtustrankaFormatedWithAdressOIB_1"> EURO-METALI reciklaža, trgovina i usluge, d.o.o., OIB 24885619353, Kralja Tomislava 24, 48350 Kloštar Podravski</derivirana_varijabla>
  </DomainObject.Predmet.ProtustrankaFormatedWithAdressOIB>
  <DomainObject.Predmet.ProtustrankaWithAdress>
    <izvorni_sadrzaj>EURO-METALI reciklaža, trgovina i usluge, d.o.o. Kralja Tomislava 24, 48350 Kloštar Podravski</izvorni_sadrzaj>
    <derivirana_varijabla naziv="DomainObject.Predmet.ProtustrankaWithAdress_1">EURO-METALI reciklaža, trgovina i usluge, d.o.o. Kralja Tomislava 24, 48350 Kloštar Podravski</derivirana_varijabla>
  </DomainObject.Predmet.ProtustrankaWithAdress>
  <DomainObject.Predmet.ProtustrankaWithAdressOIB>
    <izvorni_sadrzaj>EURO-METALI reciklaža, trgovina i usluge, d.o.o., OIB 24885619353, Kralja Tomislava 24, 48350 Kloštar Podravski</izvorni_sadrzaj>
    <derivirana_varijabla naziv="DomainObject.Predmet.ProtustrankaWithAdressOIB_1">EURO-METALI reciklaža, trgovina i usluge, d.o.o., OIB 24885619353, Kralja Tomislava 24, 48350 Kloštar Podravski</derivirana_varijabla>
  </DomainObject.Predmet.ProtustrankaWithAdressOIB>
  <DomainObject.Predmet.ProtustrankaNazivFormated>
    <izvorni_sadrzaj>EURO-METALI reciklaža, trgovina i usluge, d.o.o.</izvorni_sadrzaj>
    <derivirana_varijabla naziv="DomainObject.Predmet.ProtustrankaNazivFormated_1">EURO-METALI reciklaža, trgovina i usluge, d.o.o.</derivirana_varijabla>
  </DomainObject.Predmet.ProtustrankaNazivFormated>
  <DomainObject.Predmet.ProtustrankaNazivFormatedOIB>
    <izvorni_sadrzaj>EURO-METALI reciklaža, trgovina i usluge, d.o.o., OIB 24885619353</izvorni_sadrzaj>
    <derivirana_varijabla naziv="DomainObject.Predmet.ProtustrankaNazivFormatedOIB_1">EURO-METALI reciklaža, trgovina i usluge, d.o.o., OIB 24885619353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110398.55</izvorni_sadrzaj>
    <derivirana_varijabla naziv="DomainObject.Predmet.TrenutnaVrijednost_1">110398.55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EURO-METALI reciklaža, trgovina i usluge, d.o.o.</item>
    </izvorni_sadrzaj>
    <derivirana_varijabla naziv="DomainObject.Predmet.ProtuStrankaListFormated_1">
      <item>EURO-METALI reciklaža, trgovina i usluge, d.o.o.</item>
    </derivirana_varijabla>
  </DomainObject.Predmet.ProtuStrankaListFormated>
  <DomainObject.Predmet.ProtuStrankaListFormatedOIB>
    <izvorni_sadrzaj>
      <item>EURO-METALI reciklaža, trgovina i usluge, d.o.o., OIB 24885619353</item>
    </izvorni_sadrzaj>
    <derivirana_varijabla naziv="DomainObject.Predmet.ProtuStrankaListFormatedOIB_1">
      <item>EURO-METALI reciklaža, trgovina i usluge, d.o.o., OIB 24885619353</item>
    </derivirana_varijabla>
  </DomainObject.Predmet.ProtuStrankaListFormatedOIB>
  <DomainObject.Predmet.ProtuStrankaListFormatedWithAdress>
    <izvorni_sadrzaj>
      <item>EURO-METALI reciklaža, trgovina i usluge, d.o.o., Kralja Tomislava 24, 48350 Kloštar Podravski</item>
    </izvorni_sadrzaj>
    <derivirana_varijabla naziv="DomainObject.Predmet.ProtuStrankaListFormatedWithAdress_1">
      <item>EURO-METALI reciklaža, trgovina i usluge, d.o.o., Kralja Tomislava 24, 48350 Kloštar Podravski</item>
    </derivirana_varijabla>
  </DomainObject.Predmet.ProtuStrankaListFormatedWithAdress>
  <DomainObject.Predmet.ProtuStrankaListFormatedWithAdressOIB>
    <izvorni_sadrzaj>
      <item>EURO-METALI reciklaža, trgovina i usluge, d.o.o., OIB 24885619353, Kralja Tomislava 24, 48350 Kloštar Podravski</item>
    </izvorni_sadrzaj>
    <derivirana_varijabla naziv="DomainObject.Predmet.ProtuStrankaListFormatedWithAdressOIB_1">
      <item>EURO-METALI reciklaža, trgovina i usluge, d.o.o., OIB 24885619353, Kralja Tomislava 24, 48350 Kloštar Podravski</item>
    </derivirana_varijabla>
  </DomainObject.Predmet.ProtuStrankaListFormatedWithAdressOIB>
  <DomainObject.Predmet.ProtuStrankaListNazivFormated>
    <izvorni_sadrzaj>
      <item>EURO-METALI reciklaža, trgovina i usluge, d.o.o.</item>
    </izvorni_sadrzaj>
    <derivirana_varijabla naziv="DomainObject.Predmet.ProtuStrankaListNazivFormated_1">
      <item>EURO-METALI reciklaža, trgovina i usluge, d.o.o.</item>
    </derivirana_varijabla>
  </DomainObject.Predmet.ProtuStrankaListNazivFormated>
  <DomainObject.Predmet.ProtuStrankaListNazivFormatedOIB>
    <izvorni_sadrzaj>
      <item>EURO-METALI reciklaža, trgovina i usluge, d.o.o., OIB 24885619353</item>
    </izvorni_sadrzaj>
    <derivirana_varijabla naziv="DomainObject.Predmet.ProtuStrankaListNazivFormatedOIB_1">
      <item>EURO-METALI reciklaža, trgovina i usluge, d.o.o., OIB 24885619353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EURO-METALI reciklaža, trgovina i usluge, d.o.o.</izvorni_sadrzaj>
    <derivirana_varijabla naziv="DomainObject.Predmet.ProtustrankaIDrugi_1">EURO-METALI reciklaža, trgovina i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EURO-METALI reciklaža, trgovina i usluge, d.o.o., OIB 24885619353, Kralja Tomislava 24, 48350 Kloštar Podravski</izvorni_sadrzaj>
    <derivirana_varijabla naziv="DomainObject.Predmet.ProtustrankaIDrugiAdressOIB_1">EURO-METALI reciklaža, trgovina i usluge, d.o.o., OIB 24885619353, Kralja Tomislava 24,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EURO-METALI reciklaža, trgovina i usluge, d.o.o.</item>
      <item>Sudski registar</item>
      <item>E-oglasna ploča</item>
    </izvorni_sadrzaj>
    <derivirana_varijabla naziv="DomainObject.Predmet.SudioniciListNaziv_1">
      <item>Financijska agencija</item>
      <item>EURO-METALI reciklaža, trgovina i usluge, d.o.o.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EURO-METALI reciklaža, trgovina i usluge, d.o.o., OIB 24885619353, Kralja Tomislava 24,48350 Kloštar Podravski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EURO-METALI reciklaža, trgovina i usluge, d.o.o., OIB 24885619353, Kralja Tomislava 24,48350 Kloštar Podravski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24885619353</item>
      <item>, OIB null</item>
      <item>, OIB null</item>
    </izvorni_sadrzaj>
    <derivirana_varijabla naziv="DomainObject.Predmet.SudioniciListNazivOIB_1">
      <item>, OIB 85821130368</item>
      <item>, OIB 24885619353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390</properties:Words>
  <properties:Characters>2084</properties:Characters>
  <properties:Lines>56</properties:Lines>
  <properties:Paragraphs>16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2015-11-17T12:40:00Z</dcterms:modified>
  <cp:revision>24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