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8b14" w14:paraId="8378b14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D9352F">
        <w:t>1</w:t>
      </w:r>
      <w:r>
        <w:t>/1</w:t>
      </w:r>
      <w:r w:rsidR="000E0F64">
        <w:t>6</w:t>
      </w:r>
      <w:r>
        <w:t>-</w:t>
      </w:r>
      <w:r w:rsidR="00B17881">
        <w:t>1</w:t>
      </w:r>
      <w:r w:rsidR="00883A4D">
        <w:t>4</w:t>
      </w:r>
      <w:r w:rsidR="0093155E">
        <w:t>6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8D26F5" w:rsidP="003A7EC8" w:rsidR="008D26F5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F91325" w:rsidP="00B54A69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0E0F64" w:rsidRPr="000E0F64">
        <w:rPr>
          <w:bCs/>
        </w:rPr>
        <w:t>DEMIRX d.o.o. za proizvodnju i trgovinu u stečaju, Vukovar, Trpinjska cesta 51, MBS 030013884, OIB 34623087422</w:t>
      </w:r>
      <w:r w:rsidRPr="00D53A3A">
        <w:rPr>
          <w:bCs/>
        </w:rPr>
        <w:t>,</w:t>
      </w:r>
      <w:r>
        <w:t xml:space="preserve"> dana </w:t>
      </w:r>
      <w:r w:rsidR="000E0F64">
        <w:t>1</w:t>
      </w:r>
      <w:r w:rsidR="00883A4D">
        <w:t>5</w:t>
      </w:r>
      <w:r>
        <w:t xml:space="preserve">. </w:t>
      </w:r>
      <w:r w:rsidR="00883A4D">
        <w:t>studenog</w:t>
      </w:r>
      <w:r w:rsidR="00BB746F">
        <w:t xml:space="preserve"> </w:t>
      </w:r>
      <w:r>
        <w:t>201</w:t>
      </w:r>
      <w:r w:rsidR="000E0F64">
        <w:t>7</w:t>
      </w:r>
      <w:r>
        <w:t xml:space="preserve">. </w:t>
      </w:r>
    </w:p>
    <w:p w:rsidRDefault="00071835" w:rsidP="003A7EC8" w:rsidR="00071835">
      <w:pPr>
        <w:jc w:val="both"/>
      </w:pPr>
    </w:p>
    <w:p w:rsidRDefault="008D26F5" w:rsidP="003A7EC8" w:rsidR="008D26F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8D26F5" w:rsidP="003A7EC8" w:rsidR="008D26F5">
      <w:pPr>
        <w:jc w:val="both"/>
      </w:pPr>
    </w:p>
    <w:p w:rsidRDefault="0052008A" w:rsidP="00185FBD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185FBD" w:rsidRPr="00185FBD">
        <w:rPr>
          <w:bCs/>
        </w:rPr>
        <w:t>ADCON d.o.o. Kapucinska ulica 31, 31000 Osijek, OIB 93256640587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185FBD" w:rsidRPr="00DA66EC">
        <w:t xml:space="preserve">10029, k.o. Vukovar, poduložak </w:t>
      </w:r>
      <w:r w:rsidR="00185FBD">
        <w:t>5</w:t>
      </w:r>
      <w:r w:rsidR="00185FBD" w:rsidRPr="00DA66EC">
        <w:t>, kč.br. 4192/2, tržnica zgrada broj 5, zgrada broj 5A i dvorište, Trg žrtava ovčare, ukupne površine 1925 m</w:t>
      </w:r>
      <w:r w:rsidR="00185FBD" w:rsidRPr="00DA66EC">
        <w:rPr>
          <w:vertAlign w:val="superscript"/>
        </w:rPr>
        <w:t>2</w:t>
      </w:r>
      <w:r w:rsidR="00185FBD" w:rsidRPr="00DA66EC">
        <w:t xml:space="preserve"> i to </w:t>
      </w:r>
      <w:r w:rsidR="00185FBD">
        <w:t>5</w:t>
      </w:r>
      <w:r w:rsidR="00185FBD" w:rsidRPr="00DA66EC">
        <w:t xml:space="preserve">. ETAŽA 477/10000 etažni dio </w:t>
      </w:r>
      <w:r w:rsidR="00185FBD">
        <w:t>5</w:t>
      </w:r>
      <w:r w:rsidR="00185FBD" w:rsidRPr="00DA66EC">
        <w:t xml:space="preserve"> – poslovni prostor oznake – lokal </w:t>
      </w:r>
      <w:r w:rsidR="00185FBD">
        <w:t>5</w:t>
      </w:r>
      <w:r w:rsidR="00185FBD" w:rsidRPr="00DA66EC">
        <w:t xml:space="preserve"> u dijelu zgrade broj 5A, ukupne površine 20 m</w:t>
      </w:r>
      <w:r w:rsidR="00185FBD" w:rsidRPr="00DA66EC">
        <w:rPr>
          <w:vertAlign w:val="superscript"/>
        </w:rPr>
        <w:t>2</w:t>
      </w:r>
      <w:r w:rsidR="00185FBD" w:rsidRPr="00DA66EC">
        <w:t>, a koji se sastoji od poslovnog prostora</w:t>
      </w:r>
      <w:r w:rsidR="00185FBD">
        <w:t>, Vukovar, Trg žrtava Ovčare 5 i 5A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2796E">
        <w:t>Vukovaru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A750A8" w:rsidP="00A750A8" w:rsidR="00A750A8">
      <w:pPr>
        <w:ind w:left="1418"/>
        <w:jc w:val="both"/>
      </w:pPr>
      <w:r>
        <w:t xml:space="preserve">5. Suvlasnički dio: 477/10000 ETAŽNO VLASNIŠTVO (E-5)   </w:t>
      </w:r>
    </w:p>
    <w:p w:rsidRDefault="00A750A8" w:rsidP="00A750A8" w:rsidR="00A750A8">
      <w:pPr>
        <w:ind w:left="1418"/>
        <w:jc w:val="both"/>
      </w:pPr>
      <w:r>
        <w:t xml:space="preserve">1. Etažni dio 5 - POSLOVNI PROSTOR oznake - LOKAL 5 u dijelu zgrade br. 5A, ukupne površine 20,00m2, koji se sastoji od poslovnog prostora   </w:t>
      </w:r>
    </w:p>
    <w:p w:rsidRDefault="00A750A8" w:rsidP="00A750A8" w:rsidR="00A750A8">
      <w:pPr>
        <w:ind w:left="1418"/>
        <w:jc w:val="both"/>
      </w:pPr>
      <w:r>
        <w:t xml:space="preserve">GLAVOTA D.O.O., OIB: 34623087422, VUKOVAR, TRI RUŽE 1   </w:t>
      </w:r>
    </w:p>
    <w:p w:rsidRDefault="00A750A8" w:rsidP="00A750A8" w:rsidR="00A750A8">
      <w:pPr>
        <w:ind w:left="1418"/>
        <w:jc w:val="both"/>
      </w:pPr>
      <w:r>
        <w:t xml:space="preserve">   </w:t>
      </w:r>
    </w:p>
    <w:p w:rsidRDefault="00A750A8" w:rsidP="00A750A8" w:rsidR="00A750A8">
      <w:pPr>
        <w:ind w:left="1418"/>
        <w:jc w:val="both"/>
      </w:pPr>
      <w:r>
        <w:t>2.1 Zaprimljeno 18.05.2016. broj Z-2078/16</w:t>
      </w:r>
    </w:p>
    <w:p w:rsidRDefault="00A750A8" w:rsidP="00A750A8" w:rsidR="00A750A8">
      <w:pPr>
        <w:ind w:left="1418"/>
        <w:jc w:val="both"/>
      </w:pPr>
    </w:p>
    <w:p w:rsidRDefault="00A750A8" w:rsidP="00A750A8" w:rsidR="00A750A8">
      <w:pPr>
        <w:ind w:left="1418"/>
        <w:jc w:val="both"/>
      </w:pPr>
      <w:r>
        <w:lastRenderedPageBreak/>
        <w:t xml:space="preserve">Temeljem rješenja Trgovačkog suda u Osijeku od 29. ožujka 2016. godine, broj: St-421/16-17 i dopunskog rješenja broj: St-421/16-23 od 17. svibnja 2016. godine zabilježuje se otvaranje stečajnog postupka na etaži 5 u A.  </w:t>
      </w:r>
    </w:p>
    <w:p w:rsidRDefault="00A750A8" w:rsidP="00A750A8" w:rsidR="00A750A8">
      <w:pPr>
        <w:ind w:left="1418"/>
        <w:jc w:val="both"/>
      </w:pPr>
      <w:r>
        <w:t xml:space="preserve">   </w:t>
      </w:r>
    </w:p>
    <w:p w:rsidRDefault="00A750A8" w:rsidP="00A750A8" w:rsidR="00A750A8">
      <w:pPr>
        <w:ind w:left="1418"/>
        <w:jc w:val="both"/>
      </w:pPr>
      <w:r>
        <w:t>5.1 Zaprimljeno 29.07.2016.g. pod brojem Z-4949/2016</w:t>
      </w:r>
    </w:p>
    <w:p w:rsidRDefault="00A750A8" w:rsidP="00A750A8" w:rsidR="00A750A8">
      <w:pPr>
        <w:ind w:left="1418"/>
        <w:jc w:val="both"/>
      </w:pPr>
    </w:p>
    <w:p w:rsidRDefault="00A750A8" w:rsidP="00A750A8" w:rsidR="00A750A8">
      <w:pPr>
        <w:ind w:left="1418"/>
        <w:jc w:val="both"/>
      </w:pPr>
      <w:r>
        <w:t xml:space="preserve">ZABILJEŽBA, RJEŠENJE TRGOVAČKOG SUDA U OSIJEKU, BROJ: ST-421/16-44 27.07.2016, Zabilježuje se prodaja u stečajnom postupku </w:t>
      </w:r>
    </w:p>
    <w:p w:rsidRDefault="00A750A8" w:rsidP="00A750A8" w:rsidR="00A750A8">
      <w:pPr>
        <w:ind w:left="1418"/>
        <w:jc w:val="both"/>
      </w:pPr>
      <w:r>
        <w:t xml:space="preserve">  </w:t>
      </w:r>
    </w:p>
    <w:p w:rsidRDefault="00A750A8" w:rsidP="00A750A8" w:rsidR="00A750A8">
      <w:pPr>
        <w:ind w:left="1418"/>
        <w:jc w:val="both"/>
      </w:pPr>
      <w:r>
        <w:t xml:space="preserve">Na listu "C" -   Teretovnica  </w:t>
      </w:r>
    </w:p>
    <w:p w:rsidRDefault="00A750A8" w:rsidP="00A750A8" w:rsidR="00A750A8">
      <w:pPr>
        <w:ind w:left="1418"/>
        <w:jc w:val="both"/>
      </w:pPr>
      <w:r>
        <w:t xml:space="preserve"> </w:t>
      </w:r>
    </w:p>
    <w:p w:rsidRDefault="00A750A8" w:rsidP="00A750A8" w:rsidR="00A750A8">
      <w:pPr>
        <w:ind w:left="1418"/>
        <w:jc w:val="both"/>
      </w:pPr>
      <w:r>
        <w:t xml:space="preserve">1. Na suvlasnički dio: 5 (477/10000)  </w:t>
      </w:r>
    </w:p>
    <w:p w:rsidRDefault="00A750A8" w:rsidP="00A750A8" w:rsidR="00A750A8">
      <w:pPr>
        <w:ind w:left="1418"/>
        <w:jc w:val="both"/>
      </w:pPr>
      <w:r>
        <w:t>1.2 Zaprimljeno 27.02.2017.g. pod brojem Z-2640/2017</w:t>
      </w:r>
    </w:p>
    <w:p w:rsidRDefault="00A750A8" w:rsidP="00A750A8" w:rsidR="00A750A8">
      <w:pPr>
        <w:ind w:left="1418"/>
        <w:jc w:val="both"/>
      </w:pPr>
    </w:p>
    <w:p w:rsidRDefault="00A750A8" w:rsidP="00A750A8" w:rsidR="00A750A8">
      <w:pPr>
        <w:ind w:left="1418"/>
        <w:jc w:val="both"/>
      </w:pPr>
      <w:r>
        <w:t xml:space="preserve">UKNJIŽBA, ZALOŽNO PRAVO, Zaprimljeno 10.08.2009. broj Z-3300/09 Temeljem Ugovora o kreditu broj: 829-51005004/2009 sa Sporazumom o osiguranju novčane tražbine zasnivanjem založnog prava na nekretninama od 06. kolovoza 2009. g. uknjižuje se pravo zaloga na etažu br. 5, za iznos kredita od 15.060,00 EUR-a u protuvrijednosti kuna, te ostalih uvjeta, za korist: </w:t>
      </w:r>
    </w:p>
    <w:p w:rsidRDefault="00A750A8" w:rsidP="00A750A8" w:rsidR="00C770BB">
      <w:pPr>
        <w:ind w:left="1418"/>
        <w:jc w:val="both"/>
      </w:pPr>
      <w:r>
        <w:t>B2 KAPITAL D.O.O., OIB: 57509775367, ZAGREB, RADNIČKA CESTA 41</w:t>
      </w:r>
      <w:r w:rsidR="004F7603">
        <w:t>.</w:t>
      </w:r>
    </w:p>
    <w:p w:rsidRDefault="004F7603" w:rsidP="004F7603" w:rsidR="004F7603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D10057" w:rsidRPr="00D10057">
        <w:t xml:space="preserve">11.001,00 </w:t>
      </w:r>
      <w:r w:rsidR="003F44FC">
        <w:rPr>
          <w:bCs/>
        </w:rPr>
        <w:t>kn.</w:t>
      </w:r>
    </w:p>
    <w:p w:rsidRDefault="00B17353" w:rsidP="003C3419" w:rsidR="00B17353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EE39ED">
        <w:t>1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C94D6B">
        <w:t>1</w:t>
      </w:r>
      <w:r w:rsidR="00F3668F">
        <w:t>3</w:t>
      </w:r>
      <w:r w:rsidR="00D10057">
        <w:t>2</w:t>
      </w:r>
      <w:r w:rsidR="00071835" w:rsidRPr="00071835">
        <w:t xml:space="preserve"> od </w:t>
      </w:r>
      <w:r w:rsidR="00F3668F">
        <w:t>13</w:t>
      </w:r>
      <w:r w:rsidR="00071835" w:rsidRPr="00071835">
        <w:t>.</w:t>
      </w:r>
      <w:r w:rsidR="00F3668F">
        <w:t>1</w:t>
      </w:r>
      <w:r w:rsidR="007C719E">
        <w:t>0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0C2D29">
        <w:t>2</w:t>
      </w:r>
      <w:r w:rsidR="00071835" w:rsidRPr="00071835">
        <w:t>.</w:t>
      </w:r>
      <w:r w:rsidR="000C2D29">
        <w:t>11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D10057" w:rsidRPr="00D10057">
        <w:rPr>
          <w:bCs/>
        </w:rPr>
        <w:t xml:space="preserve">11.001,00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0C2D29">
        <w:t>1</w:t>
      </w:r>
      <w:r w:rsidR="008D26F5">
        <w:t>3</w:t>
      </w:r>
      <w:r w:rsidR="00DA27EB">
        <w:t>.</w:t>
      </w:r>
      <w:r w:rsidR="000C2D29">
        <w:t>11</w:t>
      </w:r>
      <w:r w:rsidR="00DA27EB">
        <w:t xml:space="preserve">.2017. je FINA doznačila ukupan iznos od </w:t>
      </w:r>
      <w:r w:rsidR="00D10057" w:rsidRPr="00D10057">
        <w:t xml:space="preserve">11.001,00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A27EB">
        <w:rPr>
          <w:bCs/>
        </w:rPr>
        <w:t>1</w:t>
      </w:r>
      <w:r w:rsidR="000C2D29">
        <w:rPr>
          <w:bCs/>
        </w:rPr>
        <w:t>5</w:t>
      </w:r>
      <w:r w:rsidRPr="004948B8">
        <w:rPr>
          <w:bCs/>
        </w:rPr>
        <w:t xml:space="preserve">. </w:t>
      </w:r>
      <w:r w:rsidR="000C2D29">
        <w:rPr>
          <w:bCs/>
        </w:rPr>
        <w:t>studenog</w:t>
      </w:r>
      <w:r w:rsidRPr="004948B8">
        <w:rPr>
          <w:bCs/>
        </w:rPr>
        <w:t xml:space="preserve"> 201</w:t>
      </w:r>
      <w:r w:rsidR="00DA27EB">
        <w:rPr>
          <w:bCs/>
        </w:rPr>
        <w:t>7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>
      <w:pPr>
        <w:jc w:val="both"/>
        <w:rPr>
          <w:bCs/>
        </w:rPr>
      </w:pPr>
    </w:p>
    <w:p w:rsidRDefault="00D10057" w:rsidP="008A0C9E" w:rsidR="00D10057">
      <w:pPr>
        <w:jc w:val="both"/>
        <w:rPr>
          <w:bCs/>
        </w:rPr>
      </w:pPr>
    </w:p>
    <w:p w:rsidRDefault="00D10057" w:rsidP="008A0C9E" w:rsidR="00D10057">
      <w:pPr>
        <w:jc w:val="both"/>
        <w:rPr>
          <w:bCs/>
        </w:rPr>
      </w:pPr>
    </w:p>
    <w:p w:rsidRDefault="00D10057" w:rsidP="008A0C9E" w:rsidR="00D10057">
      <w:pPr>
        <w:jc w:val="both"/>
        <w:rPr>
          <w:bCs/>
        </w:rPr>
      </w:pPr>
    </w:p>
    <w:p w:rsidRDefault="00D10057" w:rsidP="008A0C9E" w:rsidR="00D10057">
      <w:pPr>
        <w:jc w:val="both"/>
        <w:rPr>
          <w:bCs/>
        </w:rPr>
      </w:pPr>
    </w:p>
    <w:p w:rsidRDefault="00D10057" w:rsidP="008A0C9E" w:rsidR="00D10057">
      <w:pPr>
        <w:jc w:val="both"/>
        <w:rPr>
          <w:bCs/>
        </w:rPr>
      </w:pPr>
    </w:p>
    <w:p w:rsidRDefault="00D10057" w:rsidP="008A0C9E" w:rsidR="00D10057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D10057" w:rsidP="00D10057" w:rsidR="00D10057">
      <w:pPr>
        <w:pStyle w:val="Odlomakpopisa"/>
        <w:numPr>
          <w:ilvl w:val="0"/>
          <w:numId w:val="22"/>
        </w:numPr>
        <w:jc w:val="both"/>
      </w:pPr>
      <w:r>
        <w:t>stečajni upravitelj Zlatko Markasović</w:t>
      </w:r>
    </w:p>
    <w:p w:rsidRDefault="00D10057" w:rsidP="00D10057" w:rsidR="00D10057">
      <w:pPr>
        <w:pStyle w:val="Odlomakpopisa"/>
        <w:numPr>
          <w:ilvl w:val="0"/>
          <w:numId w:val="22"/>
        </w:numPr>
        <w:jc w:val="both"/>
      </w:pPr>
      <w:r>
        <w:t>CERERAAGRO d.o.o. Vukovar, J.J. Strossmayera 5a</w:t>
      </w:r>
    </w:p>
    <w:p w:rsidRDefault="00D10057" w:rsidP="00D10057" w:rsidR="00D10057">
      <w:pPr>
        <w:pStyle w:val="Odlomakpopisa"/>
        <w:numPr>
          <w:ilvl w:val="0"/>
          <w:numId w:val="22"/>
        </w:numPr>
        <w:jc w:val="both"/>
      </w:pPr>
      <w:r>
        <w:t>IT GLOBAL d.o.o., Osijek, Trpanjska 10</w:t>
      </w:r>
    </w:p>
    <w:p w:rsidRDefault="00D10057" w:rsidP="00D10057" w:rsidR="00D10057">
      <w:pPr>
        <w:pStyle w:val="Odlomakpopisa"/>
        <w:numPr>
          <w:ilvl w:val="0"/>
          <w:numId w:val="22"/>
        </w:numPr>
        <w:jc w:val="both"/>
      </w:pPr>
      <w:r>
        <w:t>Tomislav Filić, Ilača, V. Nazora 145</w:t>
      </w:r>
    </w:p>
    <w:p w:rsidRDefault="00D10057" w:rsidP="00D10057" w:rsidR="00D10057">
      <w:pPr>
        <w:pStyle w:val="Odlomakpopisa"/>
        <w:numPr>
          <w:ilvl w:val="0"/>
          <w:numId w:val="22"/>
        </w:numPr>
        <w:jc w:val="both"/>
      </w:pPr>
      <w:r>
        <w:t>Goran Soldo, Đakovo, Petra Svačića 54</w:t>
      </w:r>
    </w:p>
    <w:p w:rsidRDefault="00D10057" w:rsidP="00D10057" w:rsidR="00D10057">
      <w:pPr>
        <w:pStyle w:val="Odlomakpopisa"/>
        <w:numPr>
          <w:ilvl w:val="0"/>
          <w:numId w:val="22"/>
        </w:numPr>
        <w:jc w:val="both"/>
      </w:pPr>
      <w:r>
        <w:t xml:space="preserve">Općinski sud u Vukovaru zk odjel Vukovar </w:t>
      </w:r>
    </w:p>
    <w:p w:rsidRDefault="00D10057" w:rsidP="00D10057" w:rsidR="00D10057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Vukovar </w:t>
      </w:r>
    </w:p>
    <w:p w:rsidRDefault="00D10057" w:rsidP="00D10057" w:rsidR="00D10057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D10057" w:rsidP="00D10057" w:rsidR="00D10057">
      <w:pPr>
        <w:pStyle w:val="Odlomakpopisa"/>
        <w:numPr>
          <w:ilvl w:val="0"/>
          <w:numId w:val="22"/>
        </w:numPr>
      </w:pPr>
      <w:r>
        <w:t xml:space="preserve">Financijska agencija radi objave na mrežnim stranicama </w:t>
      </w:r>
    </w:p>
    <w:p w:rsidRDefault="003B7EFB" w:rsidP="00D10057" w:rsidR="003B7EFB">
      <w:pPr>
        <w:pStyle w:val="Odlomakpopisa"/>
        <w:ind w:left="720"/>
      </w:pP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3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St-421/16-</w:t>
    </w:r>
    <w:r w:rsidR="00B17881">
      <w:t>1</w:t>
    </w:r>
    <w:r w:rsidR="00883A4D">
      <w:t>4</w:t>
    </w:r>
    <w:r w:rsidR="0093155E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D29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85FBD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B3EAF"/>
    <w:rsid w:val="002D68D9"/>
    <w:rsid w:val="003004E2"/>
    <w:rsid w:val="00304D4D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B7EFB"/>
    <w:rsid w:val="003C3419"/>
    <w:rsid w:val="003D3621"/>
    <w:rsid w:val="003F44FC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4F7603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5EB5"/>
    <w:rsid w:val="005B53EC"/>
    <w:rsid w:val="005B6F76"/>
    <w:rsid w:val="005C66BD"/>
    <w:rsid w:val="005F05FF"/>
    <w:rsid w:val="005F1E9A"/>
    <w:rsid w:val="005F2261"/>
    <w:rsid w:val="00625242"/>
    <w:rsid w:val="006300FA"/>
    <w:rsid w:val="0063711C"/>
    <w:rsid w:val="00664DD1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3A4D"/>
    <w:rsid w:val="00893883"/>
    <w:rsid w:val="008A0C9E"/>
    <w:rsid w:val="008D033B"/>
    <w:rsid w:val="008D2504"/>
    <w:rsid w:val="008D26F5"/>
    <w:rsid w:val="008D67B9"/>
    <w:rsid w:val="009039A6"/>
    <w:rsid w:val="00906C8A"/>
    <w:rsid w:val="0091682C"/>
    <w:rsid w:val="009207B3"/>
    <w:rsid w:val="00926749"/>
    <w:rsid w:val="0093155E"/>
    <w:rsid w:val="009337FD"/>
    <w:rsid w:val="009531A0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750A8"/>
    <w:rsid w:val="00A76390"/>
    <w:rsid w:val="00A80C48"/>
    <w:rsid w:val="00A861B8"/>
    <w:rsid w:val="00A90482"/>
    <w:rsid w:val="00AA56F8"/>
    <w:rsid w:val="00AB5190"/>
    <w:rsid w:val="00AC15B1"/>
    <w:rsid w:val="00AF564D"/>
    <w:rsid w:val="00B01843"/>
    <w:rsid w:val="00B17353"/>
    <w:rsid w:val="00B17881"/>
    <w:rsid w:val="00B47BB7"/>
    <w:rsid w:val="00B51C92"/>
    <w:rsid w:val="00B54A69"/>
    <w:rsid w:val="00B6319C"/>
    <w:rsid w:val="00B73243"/>
    <w:rsid w:val="00B8564B"/>
    <w:rsid w:val="00B90D89"/>
    <w:rsid w:val="00B93EE6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77316"/>
    <w:rsid w:val="00C93B06"/>
    <w:rsid w:val="00C94D6B"/>
    <w:rsid w:val="00CB5537"/>
    <w:rsid w:val="00CC62F9"/>
    <w:rsid w:val="00CF617D"/>
    <w:rsid w:val="00D10057"/>
    <w:rsid w:val="00D2645A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07AF9"/>
    <w:rsid w:val="00E230BC"/>
    <w:rsid w:val="00E2444C"/>
    <w:rsid w:val="00E333AD"/>
    <w:rsid w:val="00E47FC8"/>
    <w:rsid w:val="00E505E3"/>
    <w:rsid w:val="00E603D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3668F"/>
    <w:rsid w:val="00F43331"/>
    <w:rsid w:val="00F62FF5"/>
    <w:rsid w:val="00F874DF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1332F-8416-40DB-AA2B-7B5F6EF17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541</properties:Words>
  <properties:Characters>2920</properties:Characters>
  <properties:Lines>101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2017-11-15T11:16:00Z</dcterms:created>
  <dc:creator>jbekavac</dc:creator>
  <cp:lastModifiedBy>Elizabeta Đeke</cp:lastModifiedBy>
  <cp:lastPrinted>2017-11-15T11:15:00Z</cp:lastPrinted>
  <dcterms:modified xmlns:xsi="http://www.w3.org/2001/XMLSchema-instance" xsi:type="dcterms:W3CDTF">2017-11-15T13:26:00Z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