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36"/>
        <w:tblLook w:val="04A0" w:noVBand="1" w:noHBand="0" w:lastColumn="0" w:firstColumn="1" w:lastRow="0" w:firstRow="1"/>
      </w:tblPr>
      <w:tblGrid>
        <w:gridCol w:w="336"/>
        <w:gridCol w:w="3376"/>
        <w:gridCol w:w="608"/>
      </w:tblGrid>
      <w:tr w:rsidTr="00A652D3" w:rsidR="0007147F" w:rsidRPr="00B92B86">
        <w:trPr>
          <w:gridBefore w:val="1"/>
          <w:gridAfter w:val="1"/>
          <w:wBefore w:type="dxa" w:w="336"/>
          <w:wAfter w:type="dxa" w:w="608"/>
        </w:trPr>
        <w:tc>
          <w:tcPr>
            <w:tcW w:type="dxa" w:w="3376"/>
            <w:shd w:fill="auto" w:color="auto" w:val="clear"/>
          </w:tcPr>
          <w:p w:rsidRDefault="0007147F" w:rsidP="006F3951" w:rsidR="0007147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3250" cx="533400"/>
                  <wp:effectExtent b="635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325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147F" w:rsidP="006F3951" w:rsidR="0007147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7147F" w:rsidP="006F3951" w:rsidR="0007147F">
            <w:pPr>
              <w:jc w:val="center"/>
            </w:pPr>
            <w:r>
              <w:t>Općinski</w:t>
            </w:r>
            <w:r w:rsidRPr="009077C2">
              <w:t xml:space="preserve"> sud u </w:t>
            </w:r>
            <w:r>
              <w:t>Virovitici</w:t>
            </w:r>
          </w:p>
          <w:p w:rsidRDefault="0007147F" w:rsidP="006F3951" w:rsidR="0007147F" w:rsidRPr="009077C2">
            <w:pPr>
              <w:jc w:val="center"/>
            </w:pPr>
            <w:r>
              <w:t xml:space="preserve">Stalna služba u Slatini </w:t>
            </w:r>
          </w:p>
          <w:p w:rsidRDefault="0007147F" w:rsidP="006118BE" w:rsidR="0007147F" w:rsidRPr="00043122">
            <w:pPr>
              <w:jc w:val="center"/>
            </w:pPr>
            <w:r>
              <w:t xml:space="preserve">Slatina, Trg sv. Josipa 12 </w:t>
            </w:r>
          </w:p>
        </w:tc>
      </w:tr>
      <w:tr w:rsidTr="00A652D3" w:rsidR="0007147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7147F" w:rsidP="00AD4FE9" w:rsidR="0007147F" w:rsidRPr="00974EE9">
            <w:pPr>
              <w:pStyle w:val="VSVerzija"/>
              <w:jc w:val="right"/>
            </w:pPr>
            <w:r>
              <w:t xml:space="preserve">Poslovni broj: 19 Sp-18/2016-17    </w:t>
            </w:r>
          </w:p>
        </w:tc>
      </w:tr>
    </w:tbl>
    <w:p w14:textId="52625fd" w14:paraId="52625fd" w:rsidRDefault="0007147F" w:rsidP="006F3951" w:rsidR="0007147F">
      <w:pPr>
        <w:jc w:val="both"/>
        <w15:collapsed w:val="false"/>
      </w:pPr>
    </w:p>
    <w:p w:rsidRDefault="00412D2F" w:rsidP="00166C64" w:rsidR="00097245">
      <w:pPr>
        <w:jc w:val="center"/>
      </w:pPr>
      <w:r w:rsidRPr="00412D2F">
        <w:rPr>
          <w:sz w:val="32"/>
        </w:rPr>
        <w:tab/>
      </w:r>
      <w:r w:rsidRPr="00412D2F">
        <w:rPr>
          <w:sz w:val="32"/>
        </w:rPr>
        <w:tab/>
      </w:r>
      <w:r w:rsidRPr="00412D2F">
        <w:rPr>
          <w:sz w:val="32"/>
        </w:rPr>
        <w:tab/>
      </w:r>
      <w:r w:rsidRPr="00412D2F">
        <w:rPr>
          <w:sz w:val="32"/>
        </w:rPr>
        <w:tab/>
        <w:t xml:space="preserve">                             </w:t>
      </w:r>
    </w:p>
    <w:p w:rsidRDefault="00412D2F" w:rsidP="00166C64" w:rsidR="00412D2F" w:rsidRPr="00412D2F">
      <w:pPr>
        <w:jc w:val="center"/>
      </w:pPr>
    </w:p>
    <w:p w:rsidRDefault="006D5DE8" w:rsidP="006D5DE8" w:rsidR="006D5DE8" w:rsidRPr="000E33D4">
      <w:r>
        <w:t xml:space="preserve">                                       P O T V R D A  O   I M E N O V A N J U</w:t>
      </w:r>
    </w:p>
    <w:p w:rsidRDefault="00166C64" w:rsidP="00166C64" w:rsidR="00166C64">
      <w:pPr>
        <w:jc w:val="center"/>
      </w:pPr>
    </w:p>
    <w:p w:rsidRDefault="00E01FD1" w:rsidP="00166C64" w:rsidR="00E01FD1">
      <w:pPr>
        <w:jc w:val="center"/>
      </w:pPr>
    </w:p>
    <w:p w:rsidRDefault="006D5DE8" w:rsidP="006D5DE8" w:rsidR="006D5DE8">
      <w:pPr>
        <w:ind w:firstLine="708" w:right="-2"/>
        <w:jc w:val="both"/>
      </w:pPr>
      <w:r>
        <w:t>Općinski sud u Virovitici, Stalna služba u Slatini po su</w:t>
      </w:r>
      <w:r w:rsidR="0007147F">
        <w:t>tkinji</w:t>
      </w:r>
      <w:r>
        <w:t xml:space="preserve"> Jasminki Jirsak, kao sucu pojedincu u pravnoj stvari predlagateljice Ankice Huderer iz Orah</w:t>
      </w:r>
      <w:r w:rsidR="0007147F">
        <w:t>o</w:t>
      </w:r>
      <w:r>
        <w:t>vice, Ivana Zajca 14, OIB:19720820947, radi otvaranja postupka stečaja potrošača, temeljem čl. 39. st. 2. Zakona o stečaju potrošača (NN 100/15)</w:t>
      </w:r>
    </w:p>
    <w:p w:rsidRDefault="006D5DE8" w:rsidP="006D5DE8" w:rsidR="006D5DE8">
      <w:pPr>
        <w:ind w:firstLine="708" w:right="-2"/>
        <w:jc w:val="both"/>
      </w:pPr>
    </w:p>
    <w:p w:rsidRDefault="006D5DE8" w:rsidP="006D5DE8" w:rsidR="006D5DE8">
      <w:pPr>
        <w:ind w:firstLine="708" w:right="-2" w:left="2832"/>
        <w:jc w:val="both"/>
      </w:pPr>
      <w:r>
        <w:t>p o t v r đ u j e</w:t>
      </w:r>
    </w:p>
    <w:p w:rsidRDefault="006D5DE8" w:rsidP="006D5DE8" w:rsidR="006D5DE8">
      <w:pPr>
        <w:ind w:firstLine="708" w:right="-2"/>
        <w:jc w:val="both"/>
      </w:pPr>
    </w:p>
    <w:p w:rsidRDefault="006D5DE8" w:rsidP="006D5DE8" w:rsidR="006D5DE8">
      <w:pPr>
        <w:ind w:firstLine="708" w:right="-2"/>
        <w:jc w:val="both"/>
      </w:pPr>
      <w:r>
        <w:t>da je ovosudnim rješenjem Sp-18/2016-16 od 14. rujna 2018. u istom postupku stečaja potrošača za povjerenika imenovan Stjepan Rakarec iz Velike Gorice, Črnkovec 16, OIB:64132194100.</w:t>
      </w:r>
    </w:p>
    <w:p w:rsidRDefault="006D5DE8" w:rsidP="006D5DE8" w:rsidR="006D5DE8">
      <w:pPr>
        <w:ind w:firstLine="708" w:right="-2"/>
        <w:jc w:val="both"/>
      </w:pPr>
    </w:p>
    <w:p w:rsidRDefault="006D5DE8" w:rsidP="006D5DE8" w:rsidR="006D5DE8">
      <w:pPr>
        <w:ind w:firstLine="708" w:right="-2"/>
        <w:jc w:val="both"/>
      </w:pPr>
      <w:r>
        <w:tab/>
      </w:r>
      <w:r>
        <w:tab/>
      </w:r>
      <w:r>
        <w:tab/>
      </w:r>
      <w:r>
        <w:tab/>
        <w:t>Slatina, 1</w:t>
      </w:r>
      <w:r w:rsidR="0007147F">
        <w:t>7</w:t>
      </w:r>
      <w:r>
        <w:t>. rujna 2018.</w:t>
      </w:r>
    </w:p>
    <w:p w:rsidRDefault="006D5DE8" w:rsidP="006D5DE8" w:rsidR="006D5DE8">
      <w:pPr>
        <w:ind w:firstLine="708" w:right="-2"/>
        <w:jc w:val="both"/>
      </w:pPr>
    </w:p>
    <w:p w:rsidRDefault="006D5DE8" w:rsidP="0007147F" w:rsidR="00166C64">
      <w:pPr>
        <w:ind w:right="-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7147F">
        <w:t xml:space="preserve"> </w:t>
      </w:r>
    </w:p>
    <w:p w:rsidRDefault="0007147F" w:rsidP="008231DA" w:rsidR="0007147F" w:rsidRPr="00B93DF9">
      <w:pPr>
        <w:tabs>
          <w:tab w:pos="-3544" w:val="left"/>
        </w:tabs>
        <w:ind w:left="4536"/>
        <w:jc w:val="center"/>
      </w:pPr>
      <w:r>
        <w:t>Sutkinja</w:t>
      </w:r>
    </w:p>
    <w:p w:rsidRDefault="0007147F" w:rsidP="008231DA" w:rsidR="0007147F">
      <w:pPr>
        <w:tabs>
          <w:tab w:pos="-3544" w:val="left"/>
        </w:tabs>
        <w:ind w:left="4536"/>
        <w:jc w:val="center"/>
      </w:pPr>
    </w:p>
    <w:p w:rsidRDefault="0007147F" w:rsidP="008231DA" w:rsidR="0007147F">
      <w:pPr>
        <w:tabs>
          <w:tab w:pos="-3544" w:val="left"/>
        </w:tabs>
        <w:ind w:left="4536"/>
        <w:jc w:val="center"/>
      </w:pPr>
      <w:r>
        <w:t>Jasminka Jirsak</w:t>
      </w:r>
      <w:r w:rsidRPr="00B93DF9">
        <w:t xml:space="preserve"> v. r.</w:t>
      </w:r>
    </w:p>
    <w:p w:rsidRDefault="00375AA7" w:rsidP="008231DA" w:rsidR="00375AA7" w:rsidRPr="00B93DF9">
      <w:pPr>
        <w:tabs>
          <w:tab w:pos="-3544" w:val="left"/>
        </w:tabs>
        <w:ind w:left="4536"/>
        <w:jc w:val="center"/>
      </w:pPr>
      <w:r w:rsidRPr="00B93DF9">
        <w:t>Za točnost otpravka – ovlašten</w:t>
      </w:r>
      <w:r>
        <w:t>a</w:t>
      </w:r>
      <w:r w:rsidRPr="00B93DF9">
        <w:t xml:space="preserve"> službeni</w:t>
      </w:r>
      <w:r>
        <w:t>ca</w:t>
      </w:r>
    </w:p>
    <w:p w:rsidRDefault="00375AA7" w:rsidP="008231DA" w:rsidR="00375AA7" w:rsidRPr="00B93DF9">
      <w:pPr>
        <w:tabs>
          <w:tab w:pos="-3544" w:val="left"/>
        </w:tabs>
        <w:ind w:left="4536"/>
        <w:jc w:val="center"/>
      </w:pPr>
    </w:p>
    <w:p w:rsidRDefault="00375AA7" w:rsidP="008231DA" w:rsidR="00375AA7">
      <w:pPr>
        <w:tabs>
          <w:tab w:pos="-3544" w:val="left"/>
        </w:tabs>
        <w:ind w:left="4536"/>
        <w:jc w:val="center"/>
      </w:pPr>
      <w:r w:rsidRPr="004F7318">
        <w:t>Marina Artić</w:t>
      </w:r>
    </w:p>
    <w:p w:rsidRDefault="0007147F" w:rsidP="0007147F" w:rsidR="0007147F">
      <w:pPr>
        <w:ind w:right="-2"/>
        <w:jc w:val="both"/>
      </w:pPr>
    </w:p>
    <w:p w:rsidRDefault="00166C64" w:rsidP="00166C64" w:rsidR="00166C64">
      <w:pPr>
        <w:jc w:val="both"/>
      </w:pPr>
    </w:p>
    <w:p w:rsidRDefault="00166C64" w:rsidP="00166C64" w:rsidR="00166C64">
      <w:pPr>
        <w:jc w:val="both"/>
      </w:pPr>
    </w:p>
    <w:p w:rsidRDefault="00D54FF7" w:rsidR="00D54FF7"/>
    <w:p w:rsidRDefault="006D5DE8" w:rsidR="006D5DE8"/>
    <w:sectPr w:rsidR="006D5DE8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82240"/>
    <w:multiLevelType w:val="hybridMultilevel"/>
    <w:tmpl w:val="22964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F75B42"/>
    <w:multiLevelType w:val="hybridMultilevel"/>
    <w:tmpl w:val="6E761D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634C64"/>
    <w:multiLevelType w:val="hybridMultilevel"/>
    <w:tmpl w:val="C39609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753992"/>
    <w:multiLevelType w:val="hybridMultilevel"/>
    <w:tmpl w:val="2D381BAE"/>
    <w:lvl w:tplc="23503882" w:ilvl="0">
      <w:start w:val="5"/>
      <w:numFmt w:val="bullet"/>
      <w:lvlText w:val="-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48" w:val="num"/>
        </w:tabs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4">
    <w:nsid w:val="7C0F299C"/>
    <w:multiLevelType w:val="hybridMultilevel"/>
    <w:tmpl w:val="4BEE62D4"/>
    <w:lvl w:tplc="18A02B52" w:ilvl="0">
      <w:start w:val="2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C64"/>
    <w:rsid w:val="00001605"/>
    <w:rsid w:val="00012C64"/>
    <w:rsid w:val="00053B3A"/>
    <w:rsid w:val="0007147F"/>
    <w:rsid w:val="00097245"/>
    <w:rsid w:val="000B418F"/>
    <w:rsid w:val="000D4E66"/>
    <w:rsid w:val="000E33D4"/>
    <w:rsid w:val="0014677F"/>
    <w:rsid w:val="00166C64"/>
    <w:rsid w:val="00171094"/>
    <w:rsid w:val="001B5ABB"/>
    <w:rsid w:val="00375AA7"/>
    <w:rsid w:val="003B17BA"/>
    <w:rsid w:val="003B2637"/>
    <w:rsid w:val="003D3C65"/>
    <w:rsid w:val="00412D2F"/>
    <w:rsid w:val="0041737A"/>
    <w:rsid w:val="0046022C"/>
    <w:rsid w:val="00551F18"/>
    <w:rsid w:val="005731BE"/>
    <w:rsid w:val="00587D79"/>
    <w:rsid w:val="006D5DE8"/>
    <w:rsid w:val="0072741D"/>
    <w:rsid w:val="00752A3C"/>
    <w:rsid w:val="00777B3F"/>
    <w:rsid w:val="007C7D5E"/>
    <w:rsid w:val="008340AC"/>
    <w:rsid w:val="00990317"/>
    <w:rsid w:val="00A8504F"/>
    <w:rsid w:val="00AB36AD"/>
    <w:rsid w:val="00AD5A6A"/>
    <w:rsid w:val="00B33BC3"/>
    <w:rsid w:val="00B476BC"/>
    <w:rsid w:val="00BF20A1"/>
    <w:rsid w:val="00C41A1A"/>
    <w:rsid w:val="00C828CA"/>
    <w:rsid w:val="00CF6588"/>
    <w:rsid w:val="00D06996"/>
    <w:rsid w:val="00D24748"/>
    <w:rsid w:val="00D4704E"/>
    <w:rsid w:val="00D54FF7"/>
    <w:rsid w:val="00E01FD1"/>
    <w:rsid w:val="00EA3379"/>
    <w:rsid w:val="00F8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6C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3C65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07147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D4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6C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3C65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07147F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D4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E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Huderer</izvorni_sadrzaj>
    <derivirana_varijabla naziv="DomainObject.Predmet.StrankaFormated_1">  Ankica Huderer</derivirana_varijabla>
  </DomainObject.Predmet.StrankaFormated>
  <DomainObject.Predmet.StrankaFormatedOIB>
    <izvorni_sadrzaj>  Ankica Huderer, OIB 19720820947</izvorni_sadrzaj>
    <derivirana_varijabla naziv="DomainObject.Predmet.StrankaFormatedOIB_1">  Ankica Huderer, OIB 19720820947</derivirana_varijabla>
  </DomainObject.Predmet.StrankaFormatedOIB>
  <DomainObject.Predmet.StrankaFormatedWithAdress>
    <izvorni_sadrzaj> Ankica Huderer, Ivana Zajca 14, 33515 Orahovica</izvorni_sadrzaj>
    <derivirana_varijabla naziv="DomainObject.Predmet.StrankaFormatedWithAdress_1"> Ankica Huderer, Ivana Zajca 14, 33515 Orahovica</derivirana_varijabla>
  </DomainObject.Predmet.StrankaFormatedWithAdress>
  <DomainObject.Predmet.StrankaFormatedWithAdressOIB>
    <izvorni_sadrzaj> Ankica Huderer, OIB 19720820947, Ivana Zajca 14, 33515 Orahovica</izvorni_sadrzaj>
    <derivirana_varijabla naziv="DomainObject.Predmet.StrankaFormatedWithAdressOIB_1"> Ankica Huderer, OIB 19720820947, Ivana Zajca 14, 33515 Orahovica</derivirana_varijabla>
  </DomainObject.Predmet.StrankaFormatedWithAdressOIB>
  <DomainObject.Predmet.StrankaWithAdress>
    <izvorni_sadrzaj>Ankica Huderer Ivana Zajca 14,33515 Orahovica</izvorni_sadrzaj>
    <derivirana_varijabla naziv="DomainObject.Predmet.StrankaWithAdress_1">Ankica Huderer Ivana Zajca 14,33515 Orahovica</derivirana_varijabla>
  </DomainObject.Predmet.StrankaWithAdress>
  <DomainObject.Predmet.StrankaWithAdressOIB>
    <izvorni_sadrzaj>Ankica Huderer, OIB 19720820947, Ivana Zajca 14,33515 Orahovica</izvorni_sadrzaj>
    <derivirana_varijabla naziv="DomainObject.Predmet.StrankaWithAdressOIB_1">Ankica Huderer, OIB 19720820947, Ivana Zajca 14,33515 Orahovica</derivirana_varijabla>
  </DomainObject.Predmet.StrankaWithAdressOIB>
  <DomainObject.Predmet.StrankaNazivFormated>
    <izvorni_sadrzaj>Ankica Huderer</izvorni_sadrzaj>
    <derivirana_varijabla naziv="DomainObject.Predmet.StrankaNazivFormated_1">Ankica Huderer</derivirana_varijabla>
  </DomainObject.Predmet.StrankaNazivFormated>
  <DomainObject.Predmet.StrankaNazivFormatedOIB>
    <izvorni_sadrzaj>Ankica Huderer, OIB 19720820947</izvorni_sadrzaj>
    <derivirana_varijabla naziv="DomainObject.Predmet.StrankaNazivFormatedOIB_1">Ankica Huderer, OIB 19720820947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Ankica Huderer</item>
    </izvorni_sadrzaj>
    <derivirana_varijabla naziv="DomainObject.Predmet.StrankaListFormated_1">
      <item>Ankica Huderer</item>
    </derivirana_varijabla>
  </DomainObject.Predmet.StrankaListFormated>
  <DomainObject.Predmet.StrankaListFormatedOIB>
    <izvorni_sadrzaj>
      <item>Ankica Huderer, OIB 19720820947</item>
    </izvorni_sadrzaj>
    <derivirana_varijabla naziv="DomainObject.Predmet.StrankaListFormatedOIB_1">
      <item>Ankica Huderer, OIB 19720820947</item>
    </derivirana_varijabla>
  </DomainObject.Predmet.StrankaListFormatedOIB>
  <DomainObject.Predmet.StrankaListFormatedWithAdress>
    <izvorni_sadrzaj>
      <item>Ankica Huderer, Ivana Zajca 14, 33515 Orahovica</item>
    </izvorni_sadrzaj>
    <derivirana_varijabla naziv="DomainObject.Predmet.StrankaListFormatedWithAdress_1">
      <item>Ankica Huderer, Ivana Zajca 14, 33515 Orahovica</item>
    </derivirana_varijabla>
  </DomainObject.Predmet.StrankaListFormatedWithAdress>
  <DomainObject.Predmet.StrankaListFormatedWithAdressOIB>
    <izvorni_sadrzaj>
      <item>Ankica Huderer, OIB 19720820947, Ivana Zajca 14, 33515 Orahovica</item>
    </izvorni_sadrzaj>
    <derivirana_varijabla naziv="DomainObject.Predmet.StrankaListFormatedWithAdressOIB_1">
      <item>Ankica Huderer, OIB 19720820947, Ivana Zajca 14, 33515 Orahovica</item>
    </derivirana_varijabla>
  </DomainObject.Predmet.StrankaListFormatedWithAdressOIB>
  <DomainObject.Predmet.StrankaListNazivFormated>
    <izvorni_sadrzaj>
      <item>Ankica Huderer</item>
    </izvorni_sadrzaj>
    <derivirana_varijabla naziv="DomainObject.Predmet.StrankaListNazivFormated_1">
      <item>Ankica Huderer</item>
    </derivirana_varijabla>
  </DomainObject.Predmet.StrankaListNazivFormated>
  <DomainObject.Predmet.StrankaListNazivFormatedOIB>
    <izvorni_sadrzaj>
      <item>Ankica Huderer, OIB 19720820947</item>
    </izvorni_sadrzaj>
    <derivirana_varijabla naziv="DomainObject.Predmet.StrankaListNazivFormatedOIB_1">
      <item>Ankica Huderer, OIB 19720820947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Formated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Formated>
  <DomainObject.Predmet.OstaliListFormatedOIB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FormatedOIB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FormatedOIB>
  <DomainObject.Predmet.OstaliListFormatedWithAdress>
    <izvorni_sadrzaj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izvorni_sadrzaj>
    <derivirana_varijabla naziv="DomainObject.Predmet.OstaliListFormatedWithAdress_1"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derivirana_varijabla>
  </DomainObject.Predmet.OstaliListFormatedWithAdress>
  <DomainObject.Predmet.OstaliListFormatedWithAdressOIB>
    <izvorni_sadrzaj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izvorni_sadrzaj>
    <derivirana_varijabla naziv="DomainObject.Predmet.OstaliListFormatedWithAdressOIB_1"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  <item>Odvj.Željko Ferenčić, K.A.Stepinca 2, 32000 Vukovar</item>
    </derivirana_varijabla>
  </DomainObject.Predmet.OstaliListFormatedWithAdressOIB>
  <DomainObject.Predmet.OstaliListNazivFormated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NazivFormated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NazivFormated>
  <DomainObject.Predmet.OstaliListNazivFormatedOIB>
    <izvorni_sadrzaj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OstaliListNazivFormatedOIB_1"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Huderer</izvorni_sadrzaj>
    <derivirana_varijabla naziv="DomainObject.Predmet.StrankaIDrugi_1">Ankica Huderer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Ankica Huderer, OIB 19720820947, Ivana Zajca 14, 33515 Orahovica</izvorni_sadrzaj>
    <derivirana_varijabla naziv="DomainObject.Predmet.StrankaIDrugiAdressOIB_1">Ankica Huderer, OIB 19720820947, Ivana Zajca 14,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Ankica Huderer</item>
      <item>Grad Orahovica</item>
      <item>Financijska agencija, Poslovnica Virovitica</item>
      <item>Financijska agencija Zagreb</item>
      <item>Hrvatske vode</item>
      <item>H-ABDUCO d.o.o.</item>
      <item>Odvj.Željko Ferenčić</item>
    </izvorni_sadrzaj>
    <derivirana_varijabla naziv="DomainObject.Predmet.SudioniciListNaziv_1">
      <item>Ankica Huderer</item>
      <item>Grad Orahovica</item>
      <item>Financijska agencija, Poslovnica Virovitica</item>
      <item>Financijska agencija Zagreb</item>
      <item>Hrvatske vode</item>
      <item>H-ABDUCO d.o.o.</item>
      <item>Odvj.Željko Ferenčić</item>
    </derivirana_varijabla>
  </DomainObject.Predmet.SudioniciListNaziv>
  <DomainObject.Predmet.SudioniciListAdressOIB>
    <izvorni_sadrzaj>
      <item>Ankica Huderer, OIB 19720820947, Ivana Zajca 14,33515 Orahovica</item>
      <item>Grad Orahovica, F. Gavrančića 6,33515 Orahovica</item>
      <item>Financijska agencija, Poslovnica Virovitica, Trg kralja Tomislava 3,33000 Virovitica</item>
      <item>Financijska agencija Zagreb, Ulica grada Vukovara 70,10000 Zagreb</item>
      <item>Hrvatske vode, Ulica grada Vukovara 220,10000 Zagreb</item>
      <item>H-ABDUCO d.o.o., Slavonska avenija 6a,10000 Zagreb</item>
      <item>Odvj.Željko Ferenčić, K.A.Stepinca 2,32000 Vukovar</item>
    </izvorni_sadrzaj>
    <derivirana_varijabla naziv="DomainObject.Predmet.SudioniciListAdressOIB_1">
      <item>Ankica Huderer, OIB 19720820947, Ivana Zajca 14,33515 Orahovica</item>
      <item>Grad Orahovica, F. Gavrančića 6,33515 Orahovica</item>
      <item>Financijska agencija, Poslovnica Virovitica, Trg kralja Tomislava 3,33000 Virovitica</item>
      <item>Financijska agencija Zagreb, Ulica grada Vukovara 70,10000 Zagreb</item>
      <item>Hrvatske vode, Ulica grada Vukovara 220,10000 Zagreb</item>
      <item>H-ABDUCO d.o.o., Slavonska avenija 6a,10000 Zagreb</item>
      <item>Odvj.Željko Ferenčić, K.A.Stepinca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19720820947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19720820947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130</properties:Words>
  <properties:Characters>645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2018-09-17T09:53:00Z</dcterms:created>
  <dc:creator>RH-TDU</dc:creator>
  <cp:lastModifiedBy>Marina Artić</cp:lastModifiedBy>
  <cp:lastPrinted>2018-09-17T09:53:00Z</cp:lastPrinted>
  <dcterms:modified xmlns:xsi="http://www.w3.org/2001/XMLSchema-instance" xsi:type="dcterms:W3CDTF">2018-09-17T10:11:00Z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Potvrda o imenovanju povjerenika (Potvrda o imenovanju povjerenika Stjepan Rakarec.docx)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