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a12c" w14:paraId="944a12c" w:rsidRDefault="00D67D8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67D8B" w:rsidP="00D67D8B" w:rsidR="00AE649C">
      <w:pPr>
        <w:pStyle w:val="NormaleSPIS"/>
        <w:spacing w:after="0"/>
      </w:pPr>
      <w:r>
        <w:t xml:space="preserve">         Republika Hrvatska</w:t>
      </w:r>
    </w:p>
    <w:p w:rsidRDefault="00D67D8B" w:rsidP="00D67D8B" w:rsidR="00D67D8B">
      <w:pPr>
        <w:pStyle w:val="NormaleSPIS"/>
        <w:spacing w:after="0"/>
      </w:pPr>
      <w:r>
        <w:t xml:space="preserve">     Trgovački sud u Bjelovaru</w:t>
      </w:r>
    </w:p>
    <w:p w:rsidRDefault="00D67D8B" w:rsidP="00D67D8B" w:rsidR="00D67D8B" w:rsidRPr="00B76F3C">
      <w:pPr>
        <w:pStyle w:val="NormaleSPIS"/>
        <w:spacing w:after="0"/>
      </w:pPr>
      <w:r>
        <w:t>Bjelovar, Šetalište dr.I.Lebovića 42.</w:t>
      </w:r>
    </w:p>
    <w:p w:rsidRDefault="00D67D8B" w:rsidP="00D67D8B" w:rsidR="00D67D8B">
      <w:pPr>
        <w:jc w:val="right"/>
        <w:outlineLvl w:val="0"/>
        <w:rPr>
          <w:noProof/>
        </w:rPr>
      </w:pPr>
      <w:r>
        <w:rPr>
          <w:noProof/>
        </w:rPr>
        <w:t>Poslovni broj: 7 St-19/2018-11</w:t>
      </w:r>
    </w:p>
    <w:p w:rsidRDefault="00D67D8B" w:rsidP="00D67D8B" w:rsidR="00D67D8B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D67D8B" w:rsidP="00D67D8B" w:rsidR="00D67D8B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D67D8B" w:rsidP="00D67D8B" w:rsidR="00D67D8B">
      <w:pPr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Varaždin, </w:t>
      </w:r>
      <w:proofErr w:type="spellStart"/>
      <w:r>
        <w:t>A.Cesarca</w:t>
      </w:r>
      <w:proofErr w:type="spellEnd"/>
      <w:r>
        <w:t xml:space="preserve"> 2, za otvaranje stečajnog postupka nad dužnikom </w:t>
      </w:r>
      <w:proofErr w:type="spellStart"/>
      <w:r>
        <w:t>Diskurziv</w:t>
      </w:r>
      <w:proofErr w:type="spellEnd"/>
      <w:r>
        <w:t xml:space="preserve"> d.o.o. za ugostiteljstvo i trgovinu iz Lepoglave, Zagorska 36, MBS 070119803, OIB 30499039546, 4</w:t>
      </w:r>
      <w:r>
        <w:rPr>
          <w:noProof/>
        </w:rPr>
        <w:t>. lipnja 2018.</w:t>
      </w:r>
    </w:p>
    <w:p w:rsidRDefault="00D67D8B" w:rsidP="00D67D8B" w:rsidR="00D67D8B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D67D8B" w:rsidP="00D67D8B" w:rsidR="00D67D8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 xml:space="preserve">1.Pokreće se postupak radi utvrđivanja uvjeta za otvaranje stečajnog postupka nad dužnikom </w:t>
      </w:r>
      <w:proofErr w:type="spellStart"/>
      <w:r>
        <w:t>Diskurziv</w:t>
      </w:r>
      <w:proofErr w:type="spellEnd"/>
      <w:r>
        <w:t xml:space="preserve"> d.o.o. za ugostiteljstvo i trgovinu iz Lepoglave, Zagorska 36, MBS 070119803, OIB 30499039546.</w:t>
      </w:r>
    </w:p>
    <w:p w:rsidRDefault="00D67D8B" w:rsidP="00D67D8B" w:rsidR="00D67D8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D67D8B" w:rsidP="00D67D8B" w:rsidR="00D67D8B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6. srpnja 2018. gdine u 09,00 sati, u ovome sudu u Bjelovaru, Šetalište dr. Ivše Lebovića 42, sudnica br. 2, na koje se pozivaju dostavom ovoga rješenja:</w:t>
      </w:r>
    </w:p>
    <w:p w:rsidRDefault="00D67D8B" w:rsidP="00D67D8B" w:rsidR="00D67D8B">
      <w:pPr>
        <w:ind w:left="851"/>
        <w:jc w:val="both"/>
        <w:rPr>
          <w:noProof/>
        </w:rPr>
      </w:pPr>
      <w:r>
        <w:rPr>
          <w:noProof/>
        </w:rPr>
        <w:t>-FINA, Regionalni centar Zagreb, Podružnica Varaždin,</w:t>
      </w:r>
    </w:p>
    <w:p w:rsidRDefault="00D67D8B" w:rsidP="00D67D8B" w:rsidR="00D67D8B">
      <w:pPr>
        <w:ind w:left="851"/>
        <w:jc w:val="both"/>
        <w:rPr>
          <w:noProof/>
        </w:rPr>
      </w:pPr>
      <w:r>
        <w:rPr>
          <w:noProof/>
        </w:rPr>
        <w:t>-zakonski zastupnik dužnika Vesna Gamber iz Ivanca, Trg hrvatskih Ivanovaca 9/A.</w:t>
      </w:r>
    </w:p>
    <w:p w:rsidRDefault="00D67D8B" w:rsidP="00D67D8B" w:rsidR="00D67D8B">
      <w:pPr>
        <w:ind w:firstLine="720"/>
        <w:jc w:val="both"/>
        <w:rPr>
          <w:noProof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D67D8B" w:rsidP="00D67D8B" w:rsidR="00D67D8B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  <w:r>
        <w:t xml:space="preserve"> </w:t>
      </w:r>
    </w:p>
    <w:p w:rsidRDefault="00D67D8B" w:rsidP="00D67D8B" w:rsidR="00D67D8B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D67D8B" w:rsidP="00D67D8B" w:rsidR="00D67D8B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t xml:space="preserve">U prijedlogu navodi da na dan 13.06.2017. dužnik u Očevidniku redoslijeda osnova za plaćanje ima evidentirane neizvršene osnove za plaćanje u neprekinutom razdoblju od 120 dana, u ukupnom iznosu od 41.970,20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dva zaposlenika.</w:t>
      </w:r>
    </w:p>
    <w:p w:rsidRDefault="00D67D8B" w:rsidP="00D67D8B" w:rsidR="00D67D8B">
      <w:pPr>
        <w:jc w:val="both"/>
        <w:rPr>
          <w:noProof/>
        </w:rPr>
      </w:pPr>
      <w:r>
        <w:t xml:space="preserve">              </w:t>
      </w:r>
    </w:p>
    <w:p w:rsidRDefault="00D67D8B" w:rsidP="00D67D8B" w:rsidR="00D67D8B">
      <w:pPr>
        <w:ind w:firstLine="851"/>
        <w:jc w:val="both"/>
      </w:pPr>
    </w:p>
    <w:p w:rsidRDefault="00D67D8B" w:rsidP="00D67D8B" w:rsidR="00D67D8B">
      <w:pPr>
        <w:ind w:firstLine="851"/>
        <w:jc w:val="center"/>
      </w:pPr>
      <w:r>
        <w:lastRenderedPageBreak/>
        <w:t>2</w:t>
      </w:r>
    </w:p>
    <w:p w:rsidRDefault="00D67D8B" w:rsidP="00D67D8B" w:rsidR="00D67D8B">
      <w:pPr>
        <w:ind w:firstLine="851"/>
        <w:jc w:val="right"/>
      </w:pPr>
      <w:r>
        <w:t>Poslovni broj:7 St-19/2018-11</w:t>
      </w:r>
      <w:bookmarkStart w:name="_GoBack" w:id="0"/>
      <w:bookmarkEnd w:id="0"/>
    </w:p>
    <w:p w:rsidRDefault="00D67D8B" w:rsidP="00D67D8B" w:rsidR="00D67D8B">
      <w:pPr>
        <w:ind w:firstLine="851"/>
        <w:jc w:val="both"/>
        <w:rPr>
          <w:noProof/>
          <w:lang w:val="en-GB"/>
        </w:rPr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D67D8B" w:rsidP="00D67D8B" w:rsidR="00D67D8B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D67D8B" w:rsidP="00D67D8B" w:rsidR="00D67D8B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</w:t>
      </w:r>
    </w:p>
    <w:p w:rsidRDefault="00D67D8B" w:rsidP="00D67D8B" w:rsidR="00D67D8B">
      <w:pPr>
        <w:jc w:val="center"/>
        <w:outlineLvl w:val="0"/>
        <w:rPr>
          <w:noProof/>
        </w:rPr>
      </w:pPr>
      <w:r>
        <w:rPr>
          <w:noProof/>
        </w:rPr>
        <w:t xml:space="preserve">Bjelovar 4. lipnja 2018. </w:t>
      </w:r>
    </w:p>
    <w:p w:rsidRDefault="00D67D8B" w:rsidP="00D67D8B" w:rsidR="00D67D8B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 S u d a c</w:t>
      </w:r>
    </w:p>
    <w:p w:rsidRDefault="00D67D8B" w:rsidP="00D67D8B" w:rsidR="00D67D8B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Tomislav Mrazović,v.r.</w:t>
      </w:r>
    </w:p>
    <w:p w:rsidRDefault="00D67D8B" w:rsidP="00D67D8B" w:rsidR="00D67D8B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D67D8B" w:rsidP="00D67D8B" w:rsidR="00D67D8B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</w:t>
      </w:r>
      <w:r>
        <w:rPr>
          <w:noProof/>
        </w:rPr>
        <w:t xml:space="preserve">       </w:t>
      </w:r>
      <w:r>
        <w:rPr>
          <w:noProof/>
        </w:rPr>
        <w:t xml:space="preserve">  Jasmina Tubić</w:t>
      </w:r>
    </w:p>
    <w:p w:rsidRDefault="00D67D8B" w:rsidP="00D67D8B" w:rsidR="00D67D8B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D67D8B" w:rsidP="00D67D8B" w:rsidR="00D67D8B">
      <w:pPr>
        <w:jc w:val="both"/>
      </w:pPr>
    </w:p>
    <w:p w:rsidRDefault="00D67D8B" w:rsidP="00D67D8B" w:rsidR="00D67D8B">
      <w:pPr>
        <w:jc w:val="both"/>
      </w:pPr>
    </w:p>
    <w:p w:rsidRDefault="00D67D8B" w:rsidP="00D67D8B" w:rsidR="00D67D8B">
      <w:pPr>
        <w:jc w:val="both"/>
        <w:rPr>
          <w:noProof/>
        </w:rPr>
      </w:pPr>
    </w:p>
    <w:p w:rsidRDefault="00D67D8B" w:rsidP="00D67D8B" w:rsidR="00D67D8B">
      <w:pPr>
        <w:jc w:val="both"/>
        <w:rPr>
          <w:noProof/>
        </w:rPr>
      </w:pPr>
    </w:p>
    <w:p w:rsidRDefault="00D67D8B" w:rsidP="00D67D8B" w:rsidR="00D67D8B"/>
    <w:p w:rsidRDefault="00D67D8B" w:rsidP="00D67D8B" w:rsidR="00D67D8B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7D8B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7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St-19/2018-11</izvorni_sadrzaj>
    <derivirana_varijabla naziv="DomainObject.Oznaka_1">St-19/2018-11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St-19/2018</izvorni_sadrzaj>
    <derivirana_varijabla naziv="DomainObject.Predmet.OznakaBroj_1">St-19/2018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Diskurziv društvo s ograničenom odgovornošću za ugostiteljstvo i trgovinu</izvorni_sadrzaj>
    <derivirana_varijabla naziv="DomainObject.Predmet.ProtustrankaFormated_1">  Diskurziv društvo s ograničenom odgovornošću za ugostiteljstvo i trgovinu</derivirana_varijabla>
  </DomainObject.Predmet.ProtustrankaFormated>
  <DomainObject.Predmet.ProtustrankaFormatedOIB>
    <izvorni_sadrzaj>  Diskurziv društvo s ograničenom odgovornošću za ugostiteljstvo i trgovinu, OIB 30499039546</izvorni_sadrzaj>
    <derivirana_varijabla naziv="DomainObject.Predmet.ProtustrankaFormatedOIB_1">  Diskurziv društvo s ograničenom odgovornošću za ugostiteljstvo i trgovinu, OIB 30499039546</derivirana_varijabla>
  </DomainObject.Predmet.ProtustrankaFormatedOIB>
  <DomainObject.Predmet.ProtustrankaFormatedWithAdress>
    <izvorni_sadrzaj> Diskurziv društvo s ograničenom odgovornošću za ugostiteljstvo i trgovinu, Zagorska 36, 42250 Lepoglava</izvorni_sadrzaj>
    <derivirana_varijabla naziv="DomainObject.Predmet.ProtustrankaFormatedWithAdress_1"> Diskurziv društvo s ograničenom odgovornošću za ugostiteljstvo i trgovinu, Zagorska 36, 42250 Lepoglava</derivirana_varijabla>
  </DomainObject.Predmet.ProtustrankaFormatedWithAdress>
  <DomainObject.Predmet.ProtustrankaFormatedWithAdressOIB>
    <izvorni_sadrzaj> Diskurziv društvo s ograničenom odgovornošću za ugostiteljstvo i trgovinu, OIB 30499039546, Zagorska 36, 42250 Lepoglava</izvorni_sadrzaj>
    <derivirana_varijabla naziv="DomainObject.Predmet.ProtustrankaFormatedWithAdressOIB_1"> Diskurziv društvo s ograničenom odgovornošću za ugostiteljstvo i trgovinu, OIB 30499039546, Zagorska 36, 42250 Lepoglava</derivirana_varijabla>
  </DomainObject.Predmet.ProtustrankaFormatedWithAdressOIB>
  <DomainObject.Predmet.ProtustrankaWithAdress>
    <izvorni_sadrzaj>Diskurziv društvo s ograničenom odgovornošću za ugostiteljstvo i trgovinu Zagorska 36, 42250 Lepoglava</izvorni_sadrzaj>
    <derivirana_varijabla naziv="DomainObject.Predmet.ProtustrankaWithAdress_1">Diskurziv društvo s ograničenom odgovornošću za ugostiteljstvo i trgovinu Zagorska 36, 42250 Lepoglava</derivirana_varijabla>
  </DomainObject.Predmet.ProtustrankaWithAdress>
  <DomainObject.Predmet.ProtustrankaWithAdressOIB>
    <izvorni_sadrzaj>Diskurziv društvo s ograničenom odgovornošću za ugostiteljstvo i trgovinu, OIB 30499039546, Zagorska 36, 42250 Lepoglava</izvorni_sadrzaj>
    <derivirana_varijabla naziv="DomainObject.Predmet.ProtustrankaWithAdressOIB_1">Diskurziv društvo s ograničenom odgovornošću za ugostiteljstvo i trgovinu, OIB 30499039546, Zagorska 36, 42250 Lepoglava</derivirana_varijabla>
  </DomainObject.Predmet.ProtustrankaWithAdressOIB>
  <DomainObject.Predmet.ProtustrankaNazivFormated>
    <izvorni_sadrzaj>Diskurziv društvo s ograničenom odgovornošću za ugostiteljstvo i trgovinu</izvorni_sadrzaj>
    <derivirana_varijabla naziv="DomainObject.Predmet.ProtustrankaNazivFormated_1">Diskurziv društvo s ograničenom odgovornošću za ugostiteljstvo i trgovinu</derivirana_varijabla>
  </DomainObject.Predmet.ProtustrankaNazivFormated>
  <DomainObject.Predmet.ProtustrankaNazivFormatedOIB>
    <izvorni_sadrzaj>Diskurziv društvo s ograničenom odgovornošću za ugostiteljstvo i trgovinu, OIB 30499039546</izvorni_sadrzaj>
    <derivirana_varijabla naziv="DomainObject.Predmet.ProtustrankaNazivFormatedOIB_1">Diskurziv društvo s ograničenom odgovornošću za ugostiteljstvo i trgovinu, OIB 30499039546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Diskurziv društvo s ograničenom odgovornošću za ugostiteljstvo i trgovinu</item>
    </izvorni_sadrzaj>
    <derivirana_varijabla naziv="DomainObject.Predmet.ProtuStrankaListFormated_1">
      <item>Diskurziv društvo s ograničenom odgovornošću za ugostiteljstvo i trgovinu</item>
    </derivirana_varijabla>
  </DomainObject.Predmet.ProtuStrankaListFormated>
  <DomainObject.Predmet.ProtuStrankaListFormatedOIB>
    <izvorni_sadrzaj>
      <item>Diskurziv društvo s ograničenom odgovornošću za ugostiteljstvo i trgovinu, OIB 30499039546</item>
    </izvorni_sadrzaj>
    <derivirana_varijabla naziv="DomainObject.Predmet.ProtuStrankaListFormatedOIB_1">
      <item>Diskurziv društvo s ograničenom odgovornošću za ugostiteljstvo i trgovinu, OIB 30499039546</item>
    </derivirana_varijabla>
  </DomainObject.Predmet.ProtuStrankaListFormatedOIB>
  <DomainObject.Predmet.ProtuStrankaListFormatedWithAdress>
    <izvorni_sadrzaj>
      <item>Diskurziv društvo s ograničenom odgovornošću za ugostiteljstvo i trgovinu, Zagorska 36, 42250 Lepoglava</item>
    </izvorni_sadrzaj>
    <derivirana_varijabla naziv="DomainObject.Predmet.ProtuStrankaListFormatedWithAdress_1">
      <item>Diskurziv društvo s ograničenom odgovornošću za ugostiteljstvo i trgovinu, Zagorska 36, 42250 Lepoglava</item>
    </derivirana_varijabla>
  </DomainObject.Predmet.ProtuStrankaListFormatedWithAdress>
  <DomainObject.Predmet.ProtuStrankaListFormatedWithAdressOIB>
    <izvorni_sadrzaj>
      <item>Diskurziv društvo s ograničenom odgovornošću za ugostiteljstvo i trgovinu, OIB 30499039546, Zagorska 36, 42250 Lepoglava</item>
    </izvorni_sadrzaj>
    <derivirana_varijabla naziv="DomainObject.Predmet.ProtuStrankaListFormatedWithAdressOIB_1">
      <item>Diskurziv društvo s ograničenom odgovornošću za ugostiteljstvo i trgovinu, OIB 30499039546, Zagorska 36, 42250 Lepoglava</item>
    </derivirana_varijabla>
  </DomainObject.Predmet.ProtuStrankaListFormatedWithAdressOIB>
  <DomainObject.Predmet.ProtuStrankaListNazivFormated>
    <izvorni_sadrzaj>
      <item>Diskurziv društvo s ograničenom odgovornošću za ugostiteljstvo i trgovinu</item>
    </izvorni_sadrzaj>
    <derivirana_varijabla naziv="DomainObject.Predmet.ProtuStrankaListNazivFormated_1">
      <item>Diskurziv društvo s ograničenom odgovornošću za ugostiteljstvo i trgovinu</item>
    </derivirana_varijabla>
  </DomainObject.Predmet.ProtuStrankaListNazivFormated>
  <DomainObject.Predmet.ProtuStrankaListNazivFormatedOIB>
    <izvorni_sadrzaj>
      <item>Diskurziv društvo s ograničenom odgovornošću za ugostiteljstvo i trgovinu, OIB 30499039546</item>
    </izvorni_sadrzaj>
    <derivirana_varijabla naziv="DomainObject.Predmet.ProtuStrankaListNazivFormatedOIB_1">
      <item>Diskurziv društvo s ograničenom odgovornošću za ugostiteljstvo i trgovinu, OIB 30499039546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St-19/2018-11</izvorni_sadrzaj>
    <derivirana_varijabla naziv="DomainObject.PoslovniBrojDokumenta_1">St-19/2018-11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Diskurziv društvo s ograničenom odgovornošću za ugostiteljstvo i trgovinu</izvorni_sadrzaj>
    <derivirana_varijabla naziv="DomainObject.Predmet.ProtustrankaIDrugi_1">Diskurziv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Diskurziv društvo s ograničenom odgovornošću za ugostiteljstvo i trgovinu, OIB 30499039546, Zagorska 36, 42250 Lepoglava</izvorni_sadrzaj>
    <derivirana_varijabla naziv="DomainObject.Predmet.ProtustrankaIDrugiAdressOIB_1">Diskurziv društvo s ograničenom odgovornošću za ugostiteljstvo i trgovinu, OIB 30499039546, Zagorska 36,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Diskurziv društvo s ograničenom odgovornošću za ugostiteljstvo i trgovinu</item>
      <item>Financijska agencija</item>
    </izvorni_sadrzaj>
    <derivirana_varijabla naziv="DomainObject.Predmet.SudioniciListNaziv_1">
      <item>Diskurziv društvo s ograničenom odgovornošću za ugostiteljstvo i trgovinu</item>
      <item>Financijska agencija</item>
    </derivirana_varijabla>
  </DomainObject.Predmet.SudioniciListNaziv>
  <DomainObject.Predmet.SudioniciListAdressOIB>
    <izvorni_sadrzaj>
      <item>Diskurziv društvo s ograničenom odgovornošću za ugostiteljstvo i trgovinu, OIB 30499039546, Zagorska 36,42250 Lepoglava</item>
      <item>Financijska agencija, OIB 85821130368, Ulica grada Vukovara 70,10000 Zagreb</item>
    </izvorni_sadrzaj>
    <derivirana_varijabla naziv="DomainObject.Predmet.SudioniciListAdressOIB_1">
      <item>Diskurziv društvo s ograničenom odgovornošću za ugostiteljstvo i trgovinu, OIB 30499039546, Zagorska 36,42250 Lepoglava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DDF17E-4780-467E-BEF9-DF99DCA0BD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2754</properties:Characters>
  <properties:Lines>64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2018-06-04T05:57:00Z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