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8de7" w14:paraId="a448de7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9195C">
        <w:rPr>
          <w:lang w:val="hr-HR"/>
        </w:rPr>
        <w:t>TENISKI KLUB "ISKORISTI DAN", Meštrovićevo šetalište 0 bb, Split, OIB: 17646411640</w:t>
      </w:r>
      <w:r w:rsidR="005A4641">
        <w:rPr>
          <w:lang w:val="hr-HR"/>
        </w:rPr>
        <w:t xml:space="preserve">, dana </w:t>
      </w:r>
      <w:r w:rsidR="00A34BF8">
        <w:rPr>
          <w:lang w:val="hr-HR"/>
        </w:rPr>
        <w:t xml:space="preserve">4. siječnja 2016.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D9195C">
        <w:rPr>
          <w:lang w:val="hr-HR"/>
        </w:rPr>
        <w:t>TENISKI KLUB "ISKORISTI DAN", Meštrovićevo šetalište 0 bb, Split, OIB: 17646411640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D9195C">
        <w:rPr>
          <w:lang w:val="hr-HR"/>
        </w:rPr>
        <w:t>23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D9195C">
        <w:rPr>
          <w:lang w:val="hr-HR"/>
        </w:rPr>
        <w:t>TENISKI KLUB "ISKORISTI DAN", Meštrovićevo šetalište 0 bb, Split, OIB: 17646411640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</w:t>
      </w:r>
      <w:r>
        <w:rPr>
          <w:lang w:val="hr-HR"/>
        </w:rPr>
        <w:lastRenderedPageBreak/>
        <w:t xml:space="preserve">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A34BF8">
        <w:rPr>
          <w:lang w:val="hr-HR"/>
        </w:rPr>
        <w:t>,</w:t>
      </w:r>
      <w:r>
        <w:rPr>
          <w:lang w:val="hr-HR"/>
        </w:rPr>
        <w:t xml:space="preserve"> dakle</w:t>
      </w:r>
      <w:r w:rsidR="00A34BF8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34BF8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797" w:rsidP="003734BE" w:rsidR="00554797">
      <w:r>
        <w:separator/>
      </w:r>
    </w:p>
  </w:endnote>
  <w:endnote w:id="0" w:type="continuationSeparator">
    <w:p w:rsidRDefault="00554797" w:rsidP="003734BE" w:rsidR="00554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797" w:rsidP="003734BE" w:rsidR="00554797">
      <w:r>
        <w:separator/>
      </w:r>
    </w:p>
  </w:footnote>
  <w:footnote w:id="0" w:type="continuationSeparator">
    <w:p w:rsidRDefault="00554797" w:rsidP="003734BE" w:rsidR="00554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76951" w:rsidRPr="00D76951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D9195C">
      <w:t>390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D9195C">
      <w:t>390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54592"/>
    <w:rsid w:val="00062AEB"/>
    <w:rsid w:val="000666DB"/>
    <w:rsid w:val="00092A4A"/>
    <w:rsid w:val="00094B4F"/>
    <w:rsid w:val="001042E3"/>
    <w:rsid w:val="00106A8C"/>
    <w:rsid w:val="00110325"/>
    <w:rsid w:val="00133015"/>
    <w:rsid w:val="00160774"/>
    <w:rsid w:val="001B2A84"/>
    <w:rsid w:val="001C0DAE"/>
    <w:rsid w:val="001E4E14"/>
    <w:rsid w:val="001F5654"/>
    <w:rsid w:val="00200E29"/>
    <w:rsid w:val="002102BE"/>
    <w:rsid w:val="00217DD3"/>
    <w:rsid w:val="002702A4"/>
    <w:rsid w:val="002B6849"/>
    <w:rsid w:val="002D048F"/>
    <w:rsid w:val="003734BE"/>
    <w:rsid w:val="00382327"/>
    <w:rsid w:val="003855E7"/>
    <w:rsid w:val="003929B4"/>
    <w:rsid w:val="003F4C57"/>
    <w:rsid w:val="00403F01"/>
    <w:rsid w:val="004171BE"/>
    <w:rsid w:val="00473132"/>
    <w:rsid w:val="004777B1"/>
    <w:rsid w:val="004A6CA0"/>
    <w:rsid w:val="005451C2"/>
    <w:rsid w:val="00554797"/>
    <w:rsid w:val="005A4641"/>
    <w:rsid w:val="005C7075"/>
    <w:rsid w:val="005F2412"/>
    <w:rsid w:val="00642955"/>
    <w:rsid w:val="0066735D"/>
    <w:rsid w:val="006767AE"/>
    <w:rsid w:val="006E3551"/>
    <w:rsid w:val="00736EF6"/>
    <w:rsid w:val="00743750"/>
    <w:rsid w:val="00763B78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34BF8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96B3D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76951"/>
    <w:rsid w:val="00D9195C"/>
    <w:rsid w:val="00DD50D1"/>
    <w:rsid w:val="00DE6DCF"/>
    <w:rsid w:val="00E14AE2"/>
    <w:rsid w:val="00E47FD1"/>
    <w:rsid w:val="00E907BF"/>
    <w:rsid w:val="00EB167D"/>
    <w:rsid w:val="00EB78C8"/>
    <w:rsid w:val="00EC0B4A"/>
    <w:rsid w:val="00EF64B4"/>
    <w:rsid w:val="00F35310"/>
    <w:rsid w:val="00F52F62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St-390/2015</izvorni_sadrzaj>
    <derivirana_varijabla naziv="DomainObject.Predmet.OznakaBroj_1">St-390/2015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"ISKORISTI DAN"</izvorni_sadrzaj>
    <derivirana_varijabla naziv="DomainObject.Predmet.ProtustrankaFormated_1">  TENIS KLUB "ISKORISTI DAN"</derivirana_varijabla>
  </DomainObject.Predmet.ProtustrankaFormated>
  <DomainObject.Predmet.ProtustrankaFormatedOIB>
    <izvorni_sadrzaj>  TENIS KLUB "ISKORISTI DAN", OIB 17646411640</izvorni_sadrzaj>
    <derivirana_varijabla naziv="DomainObject.Predmet.ProtustrankaFormatedOIB_1">  TENIS KLUB "ISKORISTI DAN", OIB 17646411640</derivirana_varijabla>
  </DomainObject.Predmet.ProtustrankaFormatedOIB>
  <DomainObject.Predmet.ProtustrankaFormatedWithAdress>
    <izvorni_sadrzaj> TENIS KLUB "ISKORISTI DAN", Mažuranićevo šetalište bb, 21000 Split</izvorni_sadrzaj>
    <derivirana_varijabla naziv="DomainObject.Predmet.ProtustrankaFormatedWithAdress_1"> TENIS KLUB "ISKORISTI DAN", Mažuranićevo šetalište bb, 21000 Split</derivirana_varijabla>
  </DomainObject.Predmet.ProtustrankaFormatedWithAdress>
  <DomainObject.Predmet.ProtustrankaFormatedWithAdressOIB>
    <izvorni_sadrzaj> TENIS KLUB "ISKORISTI DAN", OIB 17646411640, Mažuranićevo šetalište bb, 21000 Split</izvorni_sadrzaj>
    <derivirana_varijabla naziv="DomainObject.Predmet.ProtustrankaFormatedWithAdressOIB_1"> TENIS KLUB "ISKORISTI DAN", OIB 17646411640, Mažuranićevo šetalište bb, 21000 Split</derivirana_varijabla>
  </DomainObject.Predmet.ProtustrankaFormatedWithAdressOIB>
  <DomainObject.Predmet.ProtustrankaWithAdress>
    <izvorni_sadrzaj>TENIS KLUB "ISKORISTI DAN" Mažuranićevo šetalište bb, 21000 Split</izvorni_sadrzaj>
    <derivirana_varijabla naziv="DomainObject.Predmet.ProtustrankaWithAdress_1">TENIS KLUB "ISKORISTI DAN" Mažuranićevo šetalište bb, 21000 Split</derivirana_varijabla>
  </DomainObject.Predmet.ProtustrankaWithAdress>
  <DomainObject.Predmet.ProtustrankaWithAdressOIB>
    <izvorni_sadrzaj>TENIS KLUB "ISKORISTI DAN", OIB 17646411640, Mažuranićevo šetalište bb, 21000 Split</izvorni_sadrzaj>
    <derivirana_varijabla naziv="DomainObject.Predmet.ProtustrankaWithAdressOIB_1">TENIS KLUB "ISKORISTI DAN", OIB 17646411640, Mažuranićevo šetalište bb, 21000 Split</derivirana_varijabla>
  </DomainObject.Predmet.ProtustrankaWithAdressOIB>
  <DomainObject.Predmet.ProtustrankaNazivFormated>
    <izvorni_sadrzaj>TENIS KLUB "ISKORISTI DAN"</izvorni_sadrzaj>
    <derivirana_varijabla naziv="DomainObject.Predmet.ProtustrankaNazivFormated_1">TENIS KLUB "ISKORISTI DAN"</derivirana_varijabla>
  </DomainObject.Predmet.ProtustrankaNazivFormated>
  <DomainObject.Predmet.ProtustrankaNazivFormatedOIB>
    <izvorni_sadrzaj>TENIS KLUB "ISKORISTI DAN", OIB 17646411640</izvorni_sadrzaj>
    <derivirana_varijabla naziv="DomainObject.Predmet.ProtustrankaNazivFormatedOIB_1">TENIS KLUB "ISKORISTI DAN", OIB 17646411640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85573.58</izvorni_sadrzaj>
    <derivirana_varijabla naziv="DomainObject.Predmet.TrenutnaVrijednost_1">85573.58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TENIS KLUB "ISKORISTI DAN"</item>
    </izvorni_sadrzaj>
    <derivirana_varijabla naziv="DomainObject.Predmet.ProtuStrankaListFormated_1">
      <item>TENIS KLUB "ISKORISTI DAN"</item>
    </derivirana_varijabla>
  </DomainObject.Predmet.ProtuStrankaListFormated>
  <DomainObject.Predmet.ProtuStrankaListFormatedOIB>
    <izvorni_sadrzaj>
      <item>TENIS KLUB "ISKORISTI DAN", OIB 17646411640</item>
    </izvorni_sadrzaj>
    <derivirana_varijabla naziv="DomainObject.Predmet.ProtuStrankaListFormatedOIB_1">
      <item>TENIS KLUB "ISKORISTI DAN", OIB 17646411640</item>
    </derivirana_varijabla>
  </DomainObject.Predmet.ProtuStrankaListFormatedOIB>
  <DomainObject.Predmet.ProtuStrankaListFormatedWithAdress>
    <izvorni_sadrzaj>
      <item>TENIS KLUB "ISKORISTI DAN", Mažuranićevo šetalište bb, 21000 Split</item>
    </izvorni_sadrzaj>
    <derivirana_varijabla naziv="DomainObject.Predmet.ProtuStrankaListFormatedWithAdress_1">
      <item>TENIS KLUB "ISKORISTI DAN", Mažuranićevo šetalište bb, 21000 Split</item>
    </derivirana_varijabla>
  </DomainObject.Predmet.ProtuStrankaListFormatedWithAdress>
  <DomainObject.Predmet.ProtuStrankaListFormatedWithAdressOIB>
    <izvorni_sadrzaj>
      <item>TENIS KLUB "ISKORISTI DAN", OIB 17646411640, Mažuranićevo šetalište bb, 21000 Split</item>
    </izvorni_sadrzaj>
    <derivirana_varijabla naziv="DomainObject.Predmet.ProtuStrankaListFormatedWithAdressOIB_1">
      <item>TENIS KLUB "ISKORISTI DAN", OIB 17646411640, Mažuranićevo šetalište bb, 21000 Split</item>
    </derivirana_varijabla>
  </DomainObject.Predmet.ProtuStrankaListFormatedWithAdressOIB>
  <DomainObject.Predmet.ProtuStrankaListNazivFormated>
    <izvorni_sadrzaj>
      <item>TENIS KLUB "ISKORISTI DAN"</item>
    </izvorni_sadrzaj>
    <derivirana_varijabla naziv="DomainObject.Predmet.ProtuStrankaListNazivFormated_1">
      <item>TENIS KLUB "ISKORISTI DAN"</item>
    </derivirana_varijabla>
  </DomainObject.Predmet.ProtuStrankaListNazivFormated>
  <DomainObject.Predmet.ProtuStrankaListNazivFormatedOIB>
    <izvorni_sadrzaj>
      <item>TENIS KLUB "ISKORISTI DAN", OIB 17646411640</item>
    </izvorni_sadrzaj>
    <derivirana_varijabla naziv="DomainObject.Predmet.ProtuStrankaListNazivFormatedOIB_1">
      <item>TENIS KLUB "ISKORISTI DAN", OIB 17646411640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TENIS KLUB "ISKORISTI DAN"</izvorni_sadrzaj>
    <derivirana_varijabla naziv="DomainObject.Predmet.ProtustrankaIDrugi_1">TENIS KLUB "ISKORISTI DAN"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TENIS KLUB "ISKORISTI DAN", OIB 17646411640, Mažuranićevo šetalište bb, 21000 Split</izvorni_sadrzaj>
    <derivirana_varijabla naziv="DomainObject.Predmet.ProtustrankaIDrugiAdressOIB_1">TENIS KLUB "ISKORISTI DAN", OIB 17646411640, Mažuranićevo šetalište 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TENIS KLUB "ISKORISTI DAN"</item>
    </izvorni_sadrzaj>
    <derivirana_varijabla naziv="DomainObject.Predmet.SudioniciListNaziv_1">
      <item>FINA SPLIT</item>
      <item>TENIS KLUB "ISKORISTI DAN"</item>
    </derivirana_varijabla>
  </DomainObject.Predmet.SudioniciListNaziv>
  <DomainObject.Predmet.SudioniciListAdressOIB>
    <izvorni_sadrzaj>
      <item>FINA SPLIT, Mažuranićevo šetalište 24 b,21000 Split</item>
      <item>TENIS KLUB "ISKORISTI DAN", OIB 17646411640, Mažuranićevo šetalište bb,21000 Split</item>
    </izvorni_sadrzaj>
    <derivirana_varijabla naziv="DomainObject.Predmet.SudioniciListAdressOIB_1">
      <item>FINA SPLIT, Mažuranićevo šetalište 24 b,21000 Split</item>
      <item>TENIS KLUB "ISKORISTI DAN", OIB 17646411640, Mažuranićevo šetalište bb,21000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17646411640</item>
    </izvorni_sadrzaj>
    <derivirana_varijabla naziv="DomainObject.Predmet.SudioniciListNazivOIB_1">
      <item>, OIB null</item>
      <item>, OIB 17646411640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E31F0-53E7-4028-9E8C-BDF0E40DF2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741</properties:Words>
  <properties:Characters>3972</properties:Characters>
  <properties:Lines>98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2015-12-21T11:35:00Z</dcterms:created>
  <dc:creator>wsadmin</dc:creator>
  <cp:lastModifiedBy>Katarina Mikulić</cp:lastModifiedBy>
  <cp:lastPrinted>2015-12-22T08:18:00Z</cp:lastPrinted>
  <dcterms:modified xmlns:xsi="http://www.w3.org/2001/XMLSchema-instance" xsi:type="dcterms:W3CDTF">2016-01-04T12:59:00Z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