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0912" w14:paraId="a660912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2</w:t>
      </w:r>
      <w:r w:rsidR="007E5799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E5799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7E5799" w:rsidR="007E5799" w:rsidRPr="007E579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7E5799" w:rsidP="007E5799" w:rsidR="007E5799">
      <w:pPr>
        <w:jc w:val="center"/>
        <w:rPr>
          <w:rFonts w:hAnsi="Times New Roman" w:ascii="Times New Roman"/>
          <w:b/>
        </w:rPr>
      </w:pPr>
      <w:r w:rsidRPr="007E5799">
        <w:rPr>
          <w:rFonts w:hAnsi="Times New Roman" w:ascii="Times New Roman"/>
          <w:b/>
        </w:rPr>
        <w:t xml:space="preserve"> S. A. V. d.o.o. Nova Vas, Kukci, Cerova 10, </w:t>
      </w:r>
    </w:p>
    <w:p w:rsidRDefault="007E5799" w:rsidP="007E5799" w:rsidR="004F3811" w:rsidRPr="007E5799">
      <w:pPr>
        <w:jc w:val="center"/>
        <w:rPr>
          <w:rFonts w:hAnsi="Times New Roman" w:ascii="Times New Roman"/>
          <w:b/>
        </w:rPr>
      </w:pPr>
      <w:r w:rsidRPr="007E5799">
        <w:rPr>
          <w:rFonts w:hAnsi="Times New Roman" w:ascii="Times New Roman"/>
          <w:b/>
        </w:rPr>
        <w:t>OIB: 23172529226</w:t>
      </w:r>
      <w:r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7E5799">
        <w:rPr>
          <w:rFonts w:hAnsi="Times New Roman" w:ascii="Times New Roman"/>
        </w:rPr>
        <w:t>8,30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7E5799" w:rsidP="007E5799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Voislav </w:t>
      </w:r>
      <w:r w:rsidR="006D0684">
        <w:rPr>
          <w:rFonts w:hAnsi="Times New Roman" w:ascii="Times New Roman"/>
        </w:rPr>
        <w:t>B</w:t>
      </w:r>
      <w:r>
        <w:rPr>
          <w:rFonts w:hAnsi="Times New Roman" w:ascii="Times New Roman"/>
        </w:rPr>
        <w:t>udinoski</w:t>
      </w:r>
      <w:r w:rsidR="009F5FF2">
        <w:rPr>
          <w:rFonts w:hAnsi="Times New Roman" w:ascii="Times New Roman"/>
        </w:rPr>
        <w:t xml:space="preserve">, identitet utvrđen uvidom u OI broj: 110964983. </w:t>
      </w:r>
      <w:r w:rsidR="004F3811">
        <w:rPr>
          <w:rFonts w:hAnsi="Times New Roman" w:ascii="Times New Roman"/>
        </w:rPr>
        <w:tab/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9F5FF2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Predlagatelj.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E5799">
        <w:rPr>
          <w:rFonts w:hAnsi="Times New Roman" w:ascii="Times New Roman"/>
        </w:rPr>
        <w:t>5. veljače 2019</w:t>
      </w:r>
      <w:r>
        <w:rPr>
          <w:rFonts w:hAnsi="Times New Roman" w:ascii="Times New Roman"/>
        </w:rPr>
        <w:t xml:space="preserve">. godine, a sa oglasne ploče je skinuto </w:t>
      </w:r>
      <w:r w:rsidR="007E5799">
        <w:rPr>
          <w:rFonts w:hAnsi="Times New Roman" w:ascii="Times New Roman"/>
        </w:rPr>
        <w:t>14. veljače 2019.</w:t>
      </w:r>
      <w:r>
        <w:rPr>
          <w:rFonts w:hAnsi="Times New Roman" w:ascii="Times New Roman"/>
        </w:rPr>
        <w:t xml:space="preserve"> po proteku 8 dana, pa se d</w:t>
      </w:r>
      <w:r w:rsidR="007E5799">
        <w:rPr>
          <w:rFonts w:hAnsi="Times New Roman" w:ascii="Times New Roman"/>
        </w:rPr>
        <w:t xml:space="preserve">ostava smatra uredno obavljenom, </w:t>
      </w:r>
      <w:r>
        <w:rPr>
          <w:rFonts w:hAnsi="Times New Roman" w:ascii="Times New Roman"/>
        </w:rPr>
        <w:t>is</w:t>
      </w:r>
      <w:r w:rsidR="007E5799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E579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7. </w:t>
      </w:r>
      <w:r w:rsidR="007E5799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7E579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7E5799">
        <w:rPr>
          <w:rFonts w:hAnsi="Times New Roman" w:ascii="Times New Roman"/>
        </w:rPr>
        <w:t>22. studenog 2018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7E5799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7E5799">
        <w:rPr>
          <w:rFonts w:hAnsi="Times New Roman" w:ascii="Times New Roman"/>
        </w:rPr>
        <w:t>7.885,92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9F5FF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9F5FF2">
        <w:rPr>
          <w:rFonts w:hAnsi="Times New Roman" w:ascii="Times New Roman"/>
        </w:rPr>
        <w:t xml:space="preserve">da mu se dodijeli rok od 30 dana unutar kojeg će izvršiti deblokadu računa. navodi da je račun prvenstveno blokiran od strane T-COM-a. taj iznos je dužnik podmirio u cijelosti, a što potvrđuje i dopis T-COM-a kojeg prilaže u spis. međutim nakon tog dopisa T-COM je izvijestio dužnika da postoji još jedan manji dug, te je u tijeku podmirenje i tog duga. kako se radi o manjem iznosu, dužnik će to pomiriti radi čega predlaže da sud odgodi donošenje odluke o otvaranju stečajnog postupka na rok od 30 dana.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</w:t>
      </w:r>
      <w:r w:rsidR="009F5FF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izjavljuje da: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1/ nekretnina i pokretnina - 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2/ imovinskih prava dužnika na tuđim stvarima-nema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3/ novčanih i nenovčanih tražbina dužnika-</w:t>
      </w:r>
      <w:r w:rsidR="009F5FF2">
        <w:rPr>
          <w:rFonts w:hAnsi="Times New Roman" w:ascii="Times New Roman"/>
        </w:rPr>
        <w:t xml:space="preserve">dužnik ima novčano potraživanje prema HIDRA d.o.o. u iznosu od 700.000,00 kn  u vezi kojega je kod ovog suda u tijeku postupak P-472/15, u kojem je donesena prvostupanjska odluka u korist dužnika. Navedeni predmet je u povodu žalbe na rješavanju kod VTS RH. 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4/ drugih prava koja čine imovinu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5/ novčanih sredstava na računima-nema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6/ druge imovine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7/ obveza dužnika unesenih u njegove poslovne knjige-nema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8/ drugih novčanih i nenovčanih obveza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9/ razlučnih prava na imovini dužnika-nema</w:t>
      </w:r>
    </w:p>
    <w:p w:rsidRDefault="004F3811" w:rsidP="004F3811" w:rsidR="004F381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10/ izlučnih prava-nema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11/ prosječnih mjesečnih troškova redovnoga poslovanja duž</w:t>
      </w:r>
      <w:r w:rsidR="009F5FF2">
        <w:rPr>
          <w:rFonts w:hAnsi="Times New Roman" w:ascii="Times New Roman"/>
        </w:rPr>
        <w:t xml:space="preserve">nika u posljednjih godinu dana-dužnik ne posluje, dužnik je aktivan isključivo radi rješavanja gore navedenog postupka. </w:t>
      </w:r>
    </w:p>
    <w:p w:rsidRDefault="004F3811" w:rsidP="004F3811" w:rsidR="004F3811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12/ postupaka pred sudovima ili javnopravnim tijelima u kojima je dužnik stranka i visinu ili opis tražbine koja je predmet postupka-</w:t>
      </w:r>
      <w:r w:rsidR="009F5FF2">
        <w:rPr>
          <w:rFonts w:hAnsi="Times New Roman" w:ascii="Times New Roman"/>
        </w:rPr>
        <w:t xml:space="preserve">vidi pod t. 3.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čl. 132. SZ-a pozvati će osobe koje imaju pravni interes za provedbom stečajnog postupka da u roku od </w:t>
      </w:r>
      <w:r w:rsidR="009F5FF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9F5FF2">
        <w:rPr>
          <w:rFonts w:hAnsi="Times New Roman" w:ascii="Times New Roman"/>
        </w:rPr>
        <w:t>08:38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6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5799" w:rsidP="007E5799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St-419/2018-12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7E5799">
      <w:rPr>
        <w:sz w:val="22"/>
        <w:szCs w:val="22"/>
      </w:rPr>
      <w:t>4 St-419/2018-12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4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A364C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0684"/>
    <w:rsid w:val="006D396B"/>
    <w:rsid w:val="00753A24"/>
    <w:rsid w:val="00762F0D"/>
    <w:rsid w:val="007E579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42A9"/>
    <w:rsid w:val="009F5FF2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4B7725-6E28-40BD-81E9-9650555181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6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2019.</izvorni_sadrzaj>
    <derivirana_varijabla naziv="DomainObject.StvarniPocetakDatum_1">25. ožujka 2019.</derivirana_varijabla>
  </DomainObject.StvarniPocetakDatum>
  <DomainObject.StvarniZavrsetakDatum>
    <izvorni_sadrzaj>25. ožujka 2019.</izvorni_sadrzaj>
    <derivirana_varijabla naziv="DomainObject.StvarniZavrsetakDatum_1">25. ožujka 2019.</derivirana_varijabla>
  </DomainObject.StvarniZavrsetakDatum>
  <DomainObject.PlaniraniZavrsetakDatum>
    <izvorni_sadrzaj>25. ožujka 2019.</izvorni_sadrzaj>
    <derivirana_varijabla naziv="DomainObject.PlaniraniZavrsetakDatum_1">25. ožujka 2019.</derivirana_varijabla>
  </DomainObject.PlaniraniZavrsetakDatum>
  <DomainObject.PlaniraniPocetakDatum>
    <izvorni_sadrzaj>25. ožujka 2019.</izvorni_sadrzaj>
    <derivirana_varijabla naziv="DomainObject.PlaniraniPocetakDatum_1">25. ožujka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08:38</izvorni_sadrzaj>
    <derivirana_varijabla naziv="DomainObject.StvarniZavrsetakVrijeme_1">08:38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2019.</izvorni_sadrzaj>
    <derivirana_varijabla naziv="DomainObject.Zapisnik.DatumKreiranja_1">25.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St-419/2018-12</izvorni_sadrzaj>
    <derivirana_varijabla naziv="DomainObject.Zapisnik.Oznaka_1">St-419/2018-12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V. d.o.o. KUKCI, NOVA VAS zastupanog po punomoćniku Voislav Budinoski</izvorni_sadrzaj>
    <derivirana_varijabla naziv="DomainObject.Predmet.ProtustrankaFormated_1">  S. A. V. d.o.o. KUKCI, NOVA VAS zastupanog po punomoćniku Voislav Budinoski</derivirana_varijabla>
  </DomainObject.Predmet.ProtustrankaFormated>
  <DomainObject.Predmet.ProtustrankaFormatedOIB>
    <izvorni_sadrzaj>  S. A. V. d.o.o. KUKCI, NOVA VAS, OIB 23172529226 zastupanog po punomoćniku Voislav Budinoski</izvorni_sadrzaj>
    <derivirana_varijabla naziv="DomainObject.Predmet.ProtustrankaFormatedOIB_1">  S. A. V. d.o.o. KUKCI, NOVA VAS, OIB 23172529226 zastupanog po punomoćniku Voislav Budinoski</derivirana_varijabla>
  </DomainObject.Predmet.ProtustrankaFormatedOIB>
  <DomainObject.Predmet.ProtustrankaFormatedWithAdress>
    <izvorni_sadrzaj> S. A. V. d.o.o. KUKCI, NOVA VAS, Kukci, Cerova 10, 52446 Nova Vas zastupanog po punomoćniku Voislav Budinoski</izvorni_sadrzaj>
    <derivirana_varijabla naziv="DomainObject.Predmet.ProtustrankaFormatedWithAdress_1"> S. A. V. d.o.o. KUKCI, NOVA VAS, Kukci, Cerova 10, 52446 Nova Vas zastupanog po punomoćniku Voislav Budinoski</derivirana_varijabla>
  </DomainObject.Predmet.ProtustrankaFormatedWithAdress>
  <DomainObject.Predmet.ProtustrankaFormatedWithAdressOIB>
    <izvorni_sadrzaj> S. A. V. d.o.o. KUKCI, NOVA VAS, OIB 23172529226, Kukci, Cerova 10, 52446 Nova Vas zastupanog po punomoćniku Voislav Budinoski</izvorni_sadrzaj>
    <derivirana_varijabla naziv="DomainObject.Predmet.ProtustrankaFormatedWithAdressOIB_1"> S. A. V. d.o.o. KUKCI, NOVA VAS, OIB 23172529226, Kukci, Cerova 10, 52446 Nova Vas zastupanog po punomoćniku Voislav Budinoski</derivirana_varijabla>
  </DomainObject.Predmet.ProtustrankaFormatedWithAdressOIB>
  <DomainObject.Predmet.ProtustrankaWithAdress>
    <izvorni_sadrzaj>S. A. V. d.o.o. KUKCI, NOVA VAS Kukci, Cerova 10, 52446 Nova Vas</izvorni_sadrzaj>
    <derivirana_varijabla naziv="DomainObject.Predmet.ProtustrankaWithAdress_1">S. A. V. d.o.o. KUKCI, NOVA VAS Kukci, Cerova 10, 52446 Nova Vas</derivirana_varijabla>
  </DomainObject.Predmet.ProtustrankaWithAdress>
  <DomainObject.Predmet.ProtustrankaWithAdressOIB>
    <izvorni_sadrzaj>S. A. V. d.o.o. KUKCI, NOVA VAS, OIB 23172529226, Kukci, Cerova 10, 52446 Nova Vas</izvorni_sadrzaj>
    <derivirana_varijabla naziv="DomainObject.Predmet.ProtustrankaWithAdressOIB_1">S. A. V. d.o.o. KUKCI, NOVA VAS, OIB 23172529226, Kukci, Cerova 10, 52446 Nova Vas</derivirana_varijabla>
  </DomainObject.Predmet.ProtustrankaWithAdressOIB>
  <DomainObject.Predmet.ProtustrankaNazivFormated>
    <izvorni_sadrzaj>S. A. V. d.o.o. KUKCI, NOVA VAS</izvorni_sadrzaj>
    <derivirana_varijabla naziv="DomainObject.Predmet.ProtustrankaNazivFormated_1">S. A. V. d.o.o. KUKCI, NOVA VAS</derivirana_varijabla>
  </DomainObject.Predmet.ProtustrankaNazivFormated>
  <DomainObject.Predmet.ProtustrankaNazivFormatedOIB>
    <izvorni_sadrzaj>S. A. V. d.o.o. KUKCI, NOVA VAS, OIB 23172529226</izvorni_sadrzaj>
    <derivirana_varijabla naziv="DomainObject.Predmet.ProtustrankaNazivFormatedOIB_1">S. A. V. d.o.o. KUKCI, NOVA VAS, OIB 23172529226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7885.92</izvorni_sadrzaj>
    <derivirana_varijabla naziv="DomainObject.Predmet.TrenutnaVrijednost_1">7885.92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A. V. d.o.o. KUKCI, NOVA VAS zastupanog po punomoćniku Voislav Budinoski</item>
    </izvorni_sadrzaj>
    <derivirana_varijabla naziv="DomainObject.Predmet.ProtuStrankaListFormated_1">
      <item>S. A. V. d.o.o. KUKCI, NOVA VAS zastupanog po punomoćniku Voislav Budinoski</item>
    </derivirana_varijabla>
  </DomainObject.Predmet.ProtuStrankaListFormated>
  <DomainObject.Predmet.ProtuStrankaListFormatedOIB>
    <izvorni_sadrzaj>
      <item>S. A. V. d.o.o. KUKCI, NOVA VAS, OIB 23172529226 zastupanog po punomoćniku Voislav Budinoski</item>
    </izvorni_sadrzaj>
    <derivirana_varijabla naziv="DomainObject.Predmet.ProtuStrankaListFormatedOIB_1">
      <item>S. A. V. d.o.o. KUKCI, NOVA VAS, OIB 23172529226 zastupanog po punomoćniku Voislav Budinoski</item>
    </derivirana_varijabla>
  </DomainObject.Predmet.ProtuStrankaListFormatedOIB>
  <DomainObject.Predmet.ProtuStrankaListFormatedWithAdress>
    <izvorni_sadrzaj>
      <item>S. A. V. d.o.o. KUKCI, NOVA VAS, Kukci, Cerova 10, 52446 Nova Vas zastupanog po punomoćniku Voislav Budinoski</item>
    </izvorni_sadrzaj>
    <derivirana_varijabla naziv="DomainObject.Predmet.ProtuStrankaListFormatedWithAdress_1">
      <item>S. A. V. d.o.o. KUKCI, NOVA VAS, Kukci, Cerova 10, 52446 Nova Vas zastupanog po punomoćniku Voislav Budinoski</item>
    </derivirana_varijabla>
  </DomainObject.Predmet.ProtuStrankaListFormatedWithAdress>
  <DomainObject.Predmet.ProtuStrankaListFormatedWithAdressOIB>
    <izvorni_sadrzaj>
      <item>S. A. V. d.o.o. KUKCI, NOVA VAS, OIB 23172529226, Kukci, Cerova 10, 52446 Nova Vas zastupanog po punomoćniku Voislav Budinoski</item>
    </izvorni_sadrzaj>
    <derivirana_varijabla naziv="DomainObject.Predmet.ProtuStrankaListFormatedWithAdressOIB_1">
      <item>S. A. V. d.o.o. KUKCI, NOVA VAS, OIB 23172529226, Kukci, Cerova 10, 52446 Nova Vas zastupanog po punomoćniku Voislav Budinoski</item>
    </derivirana_varijabla>
  </DomainObject.Predmet.ProtuStrankaListFormatedWithAdressOIB>
  <DomainObject.Predmet.ProtuStrankaListNazivFormated>
    <izvorni_sadrzaj>
      <item>S. A. V. d.o.o. KUKCI, NOVA VAS</item>
    </izvorni_sadrzaj>
    <derivirana_varijabla naziv="DomainObject.Predmet.ProtuStrankaListNazivFormated_1">
      <item>S. A. V. d.o.o. KUKCI, NOVA VAS</item>
    </derivirana_varijabla>
  </DomainObject.Predmet.ProtuStrankaListNazivFormated>
  <DomainObject.Predmet.ProtuStrankaListNazivFormatedOIB>
    <izvorni_sadrzaj>
      <item>S. A. V. d.o.o. KUKCI, NOVA VAS, OIB 23172529226</item>
    </izvorni_sadrzaj>
    <derivirana_varijabla naziv="DomainObject.Predmet.ProtuStrankaListNazivFormatedOIB_1">
      <item>S. A. V. d.o.o. KUKCI, NOVA VAS, OIB 23172529226</item>
    </derivirana_varijabla>
  </DomainObject.Predmet.ProtuStrankaListNazivFormatedOIB>
  <DomainObject.Predmet.OstaliListFormated>
    <izvorni_sadrzaj>
      <item>Voislav Budinoski punomoćnik sudionika u postupku S. A. V. d.o.o. KUKCI, NOVA VAS</item>
    </izvorni_sadrzaj>
    <derivirana_varijabla naziv="DomainObject.Predmet.OstaliListFormated_1">
      <item>Voislav Budinoski punomoćnik sudionika u postupku S. A. V. d.o.o. KUKCI, NOVA VAS</item>
    </derivirana_varijabla>
  </DomainObject.Predmet.OstaliListFormated>
  <DomainObject.Predmet.OstaliListFormatedOIB>
    <izvorni_sadrzaj>
      <item>Voislav Budinoski, OIB 80401666507 punomoćnik sudionika u postupku S. A. V. d.o.o. KUKCI, NOVA VAS</item>
    </izvorni_sadrzaj>
    <derivirana_varijabla naziv="DomainObject.Predmet.OstaliListFormatedOIB_1">
      <item>Voislav Budinoski, OIB 80401666507 punomoćnik sudionika u postupku S. A. V. d.o.o. KUKCI, NOVA VAS</item>
    </derivirana_varijabla>
  </DomainObject.Predmet.OstaliListFormatedOIB>
  <DomainObject.Predmet.OstaliListFormatedWithAdress>
    <izvorni_sadrzaj>
      <item>Voislav Budinoski, Cerova 10, 52440 Kukci punomoćnik sudionika u postupku S. A. V. d.o.o. KUKCI, NOVA VAS</item>
    </izvorni_sadrzaj>
    <derivirana_varijabla naziv="DomainObject.Predmet.OstaliListFormatedWithAdress_1">
      <item>Voislav Budinoski, Cerova 10, 52440 Kukci punomoćnik sudionika u postupku S. A. V. d.o.o. KUKCI, NOVA VAS</item>
    </derivirana_varijabla>
  </DomainObject.Predmet.OstaliListFormatedWithAdress>
  <DomainObject.Predmet.OstaliListFormatedWithAdressOIB>
    <izvorni_sadrzaj>
      <item>Voislav Budinoski, OIB 80401666507, Cerova 10, 52440 Kukci punomoćnik sudionika u postupku S. A. V. d.o.o. KUKCI, NOVA VAS</item>
    </izvorni_sadrzaj>
    <derivirana_varijabla naziv="DomainObject.Predmet.OstaliListFormatedWithAdressOIB_1">
      <item>Voislav Budinoski, OIB 80401666507, Cerova 10, 52440 Kukci punomoćnik sudionika u postupku S. A. V. d.o.o. KUKCI, NOVA VAS</item>
    </derivirana_varijabla>
  </DomainObject.Predmet.OstaliListFormatedWithAdressOIB>
  <DomainObject.Predmet.OstaliListNazivFormated>
    <izvorni_sadrzaj>
      <item>Voislav Budinoski</item>
    </izvorni_sadrzaj>
    <derivirana_varijabla naziv="DomainObject.Predmet.OstaliListNazivFormated_1">
      <item>Voislav Budinoski</item>
    </derivirana_varijabla>
  </DomainObject.Predmet.OstaliListNazivFormated>
  <DomainObject.Predmet.OstaliListNazivFormatedOIB>
    <izvorni_sadrzaj>
      <item>Voislav Budinoski, OIB 80401666507</item>
    </izvorni_sadrzaj>
    <derivirana_varijabla naziv="DomainObject.Predmet.OstaliListNazivFormatedOIB_1">
      <item>Voislav Budinoski, OIB 80401666507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St-419/2018-12</izvorni_sadrzaj>
    <derivirana_varijabla naziv="DomainObject.PoslovniBrojDokumenta_1">St-419/2018-12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A. V. d.o.o. KUKCI, NOVA VAS</izvorni_sadrzaj>
    <derivirana_varijabla naziv="DomainObject.Predmet.ProtustrankaIDrugi_1">S. A. V. d.o.o. KUKCI,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 A. V. d.o.o. KUKCI, NOVA VAS, OIB 23172529226, Kukci, Cerova 10, 52446 Nova Vas</izvorni_sadrzaj>
    <derivirana_varijabla naziv="DomainObject.Predmet.ProtustrankaIDrugiAdressOIB_1">S. A. V. d.o.o. KUKCI, NOVA VAS, OIB 23172529226, Kukci, Cerova 10,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A. V. d.o.o. KUKCI, NOVA VAS</item>
      <item>Voislav Budinoski</item>
    </izvorni_sadrzaj>
    <derivirana_varijabla naziv="DomainObject.Predmet.SudioniciListNaziv_1">
      <item>FINANCIJSKA AGENCIJA, RC RIJEKA, PODRUŽNICA PULA, PULA</item>
      <item>S. A. V. d.o.o. KUKCI, NOVA VAS</item>
      <item>Voislav Budinoski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 A. V. d.o.o. KUKCI, NOVA VAS, OIB 23172529226, Kukci, Cerova 10,52446 Nova Vas</item>
      <item>Voislav Budinoski, OIB 80401666507, Cerova 10,52440 Kukci</item>
    </izvorni_sadrzaj>
    <derivirana_varijabla naziv="DomainObject.Predmet.SudioniciListAdressOIB_1">
      <item>FINANCIJSKA AGENCIJA, RC RIJEKA, PODRUŽNICA PULA, PULA, OIB 85821130368, F. Kurelca 8,51000 Rijeka</item>
      <item>S. A. V. d.o.o. KUKCI, NOVA VAS, OIB 23172529226, Kukci, Cerova 10,52446 Nova Vas</item>
      <item>Voislav Budinoski, OIB 80401666507, Cerova 10,52440 Kukci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23172529226</item>
      <item>, OIB 80401666507</item>
    </izvorni_sadrzaj>
    <derivirana_varijabla naziv="DomainObject.Predmet.SudioniciListNazivOIB_1">
      <item>, OIB 85821130368</item>
      <item>, OIB 23172529226</item>
      <item>, OIB 80401666507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ožujka 2019.</izvorni_sadrzaj>
    <derivirana_varijabla naziv="DomainObject.Predmet.DatumZadnjeOdrzaneSudskeRadnje_1">25.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2B350-1F98-4C00-BF35-F6AB8396D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3101</properties:Characters>
  <properties:Lines>97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3733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2019-03-22T07:36:00Z</dcterms:created>
  <dc:creator>epincin</dc:creator>
  <cp:lastModifiedBy>Sanja Prodan</cp:lastModifiedBy>
  <cp:lastPrinted>2015-12-17T09:17:00Z</cp:lastPrinted>
  <dcterms:modified xmlns:xsi="http://www.w3.org/2001/XMLSchema-instance" xsi:type="dcterms:W3CDTF">2019-03-25T07:46:00Z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St-419/2018-12 / Zapisnik - Ročište radi rasprave o uvjetima za otvaranje steč. post. (4St-419-2018-12zapisnik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